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347C1" w14:textId="30F97C32" w:rsidR="009C65C0" w:rsidRPr="00992BF7" w:rsidRDefault="009C65C0" w:rsidP="009C65C0">
      <w:pPr>
        <w:tabs>
          <w:tab w:val="center" w:pos="4536"/>
          <w:tab w:val="right" w:pos="7938"/>
          <w:tab w:val="right" w:pos="9639"/>
        </w:tabs>
        <w:spacing w:after="0"/>
        <w:rPr>
          <w:rFonts w:ascii="Arial" w:hAnsi="Arial" w:cs="Arial"/>
          <w:b/>
          <w:sz w:val="28"/>
        </w:rPr>
      </w:pPr>
      <w:bookmarkStart w:id="0" w:name="_Ref462675860"/>
      <w:r w:rsidRPr="00992BF7">
        <w:rPr>
          <w:rFonts w:ascii="Arial" w:hAnsi="Arial" w:cs="Arial"/>
          <w:b/>
          <w:bCs/>
          <w:sz w:val="28"/>
        </w:rPr>
        <w:t>3</w:t>
      </w:r>
      <w:bookmarkStart w:id="1" w:name="_Ref86959314"/>
      <w:bookmarkEnd w:id="1"/>
      <w:r w:rsidRPr="00992BF7">
        <w:rPr>
          <w:rFonts w:ascii="Arial" w:hAnsi="Arial" w:cs="Arial"/>
          <w:b/>
          <w:bCs/>
          <w:sz w:val="28"/>
        </w:rPr>
        <w:t>GPP TSG RAN WG1 #</w:t>
      </w:r>
      <w:r w:rsidR="004B0641" w:rsidRPr="00992BF7">
        <w:rPr>
          <w:rFonts w:ascii="Arial" w:hAnsi="Arial" w:cs="Arial"/>
          <w:b/>
          <w:bCs/>
          <w:sz w:val="28"/>
        </w:rPr>
        <w:t>1</w:t>
      </w:r>
      <w:r w:rsidR="0099457D" w:rsidRPr="00992BF7">
        <w:rPr>
          <w:rFonts w:ascii="Arial" w:hAnsi="Arial" w:cs="Arial"/>
          <w:b/>
          <w:bCs/>
          <w:sz w:val="28"/>
        </w:rPr>
        <w:t>2</w:t>
      </w:r>
      <w:r w:rsidR="00992BF7" w:rsidRPr="00992BF7">
        <w:rPr>
          <w:rFonts w:ascii="Arial" w:hAnsi="Arial" w:cs="Arial"/>
          <w:b/>
          <w:bCs/>
          <w:sz w:val="28"/>
        </w:rPr>
        <w:t>1</w:t>
      </w:r>
      <w:r w:rsidRPr="00992BF7">
        <w:rPr>
          <w:rFonts w:ascii="Arial" w:hAnsi="Arial" w:cs="Arial"/>
          <w:b/>
          <w:sz w:val="28"/>
        </w:rPr>
        <w:tab/>
      </w:r>
      <w:r w:rsidRPr="00992BF7">
        <w:rPr>
          <w:rFonts w:ascii="Arial" w:hAnsi="Arial" w:cs="Arial"/>
          <w:b/>
          <w:sz w:val="28"/>
        </w:rPr>
        <w:tab/>
      </w:r>
      <w:r w:rsidRPr="00992BF7">
        <w:rPr>
          <w:rFonts w:ascii="Arial" w:hAnsi="Arial" w:cs="Arial"/>
          <w:b/>
          <w:sz w:val="28"/>
        </w:rPr>
        <w:tab/>
        <w:t xml:space="preserve">    R1-</w:t>
      </w:r>
      <w:r w:rsidR="006A093A" w:rsidRPr="006A093A">
        <w:rPr>
          <w:rFonts w:ascii="Arial" w:hAnsi="Arial" w:cs="Arial"/>
          <w:b/>
          <w:bCs/>
          <w:sz w:val="28"/>
        </w:rPr>
        <w:t>2504393</w:t>
      </w:r>
    </w:p>
    <w:p w14:paraId="69F59B35" w14:textId="0C3D4F76" w:rsidR="002432C7" w:rsidRPr="009513AC" w:rsidRDefault="00B34DC9" w:rsidP="002432C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B34DC9">
        <w:rPr>
          <w:rFonts w:ascii="Arial" w:eastAsia="MS Mincho" w:hAnsi="Arial" w:cs="Arial"/>
          <w:b/>
          <w:bCs/>
          <w:sz w:val="28"/>
          <w:lang w:eastAsia="ja-JP"/>
        </w:rPr>
        <w:t>St Julians</w:t>
      </w:r>
      <w:r w:rsidR="002432C7"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Malta</w:t>
      </w:r>
      <w:r w:rsidR="002432C7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>May</w:t>
      </w:r>
      <w:r w:rsidR="00336170"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>19</w:t>
      </w:r>
      <w:r w:rsidR="001E6913" w:rsidRPr="00F82072">
        <w:rPr>
          <w:rFonts w:ascii="Malgun Gothic" w:eastAsia="Malgun Gothic" w:hAnsi="Malgun Gothic" w:cs="Malgun Gothic"/>
          <w:b/>
          <w:bCs/>
          <w:sz w:val="28"/>
          <w:vertAlign w:val="superscript"/>
          <w:lang w:eastAsia="ko-KR"/>
        </w:rPr>
        <w:t>th</w:t>
      </w:r>
      <w:r w:rsidR="001E6913"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 –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>2</w:t>
      </w:r>
      <w:r w:rsidR="00D84CE4">
        <w:rPr>
          <w:rFonts w:ascii="Malgun Gothic" w:eastAsia="Malgun Gothic" w:hAnsi="Malgun Gothic" w:cs="Malgun Gothic"/>
          <w:b/>
          <w:bCs/>
          <w:sz w:val="28"/>
          <w:lang w:eastAsia="ko-KR"/>
        </w:rPr>
        <w:t>3</w:t>
      </w:r>
      <w:r w:rsidR="00D84CE4">
        <w:rPr>
          <w:rFonts w:ascii="Malgun Gothic" w:eastAsia="Malgun Gothic" w:hAnsi="Malgun Gothic" w:cs="Malgun Gothic"/>
          <w:b/>
          <w:bCs/>
          <w:sz w:val="28"/>
          <w:vertAlign w:val="superscript"/>
          <w:lang w:eastAsia="ko-KR"/>
        </w:rPr>
        <w:t>rd</w:t>
      </w:r>
      <w:r w:rsidR="001E6913">
        <w:rPr>
          <w:rFonts w:ascii="Malgun Gothic" w:eastAsia="Malgun Gothic" w:hAnsi="Malgun Gothic" w:cs="Malgun Gothic"/>
          <w:b/>
          <w:bCs/>
          <w:sz w:val="28"/>
          <w:lang w:eastAsia="ko-KR"/>
        </w:rPr>
        <w:t>, 2025</w:t>
      </w:r>
    </w:p>
    <w:p w14:paraId="612BF82B" w14:textId="1A258C4C" w:rsidR="00FE2A81" w:rsidRPr="00785E35" w:rsidRDefault="00FE2A81" w:rsidP="00CE3180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Agenda item:</w:t>
      </w:r>
      <w:r w:rsidRPr="00785E35">
        <w:rPr>
          <w:rFonts w:ascii="Arial" w:hAnsi="Arial"/>
          <w:sz w:val="24"/>
        </w:rPr>
        <w:tab/>
      </w:r>
      <w:bookmarkStart w:id="2" w:name="Source"/>
      <w:bookmarkEnd w:id="2"/>
      <w:r w:rsidR="000A7FF7">
        <w:rPr>
          <w:rFonts w:ascii="Arial" w:hAnsi="Arial"/>
          <w:sz w:val="24"/>
        </w:rPr>
        <w:t>9.</w:t>
      </w:r>
      <w:r w:rsidR="008801E9">
        <w:rPr>
          <w:rFonts w:ascii="Arial" w:hAnsi="Arial"/>
          <w:sz w:val="24"/>
        </w:rPr>
        <w:t>3.</w:t>
      </w:r>
      <w:r w:rsidR="00AF365A">
        <w:rPr>
          <w:rFonts w:ascii="Arial" w:hAnsi="Arial"/>
          <w:sz w:val="24"/>
        </w:rPr>
        <w:t>3</w:t>
      </w:r>
    </w:p>
    <w:p w14:paraId="6EDC7C2F" w14:textId="77777777" w:rsidR="00FE2A81" w:rsidRPr="00785E35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 xml:space="preserve">Source: </w:t>
      </w:r>
      <w:r w:rsidRPr="00785E35">
        <w:rPr>
          <w:rFonts w:ascii="Arial" w:hAnsi="Arial"/>
          <w:b/>
          <w:sz w:val="24"/>
        </w:rPr>
        <w:tab/>
      </w:r>
      <w:r w:rsidRPr="00785E35">
        <w:rPr>
          <w:rFonts w:ascii="Arial" w:hAnsi="Arial"/>
          <w:sz w:val="24"/>
        </w:rPr>
        <w:t>Qualcomm Incorporated</w:t>
      </w:r>
    </w:p>
    <w:p w14:paraId="1B950CDD" w14:textId="06E5BCD8" w:rsidR="00FE2A81" w:rsidRPr="00785E35" w:rsidRDefault="00FE2A81" w:rsidP="000A3CBA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85E35">
        <w:rPr>
          <w:rFonts w:ascii="Arial" w:hAnsi="Arial"/>
          <w:b/>
          <w:color w:val="000000" w:themeColor="text1"/>
          <w:sz w:val="24"/>
        </w:rPr>
        <w:t>Title:</w:t>
      </w:r>
      <w:r w:rsidRPr="00785E35">
        <w:rPr>
          <w:rFonts w:ascii="Arial" w:hAnsi="Arial"/>
          <w:color w:val="000000" w:themeColor="text1"/>
          <w:sz w:val="24"/>
        </w:rPr>
        <w:t xml:space="preserve"> </w:t>
      </w:r>
      <w:r w:rsidRPr="00785E35">
        <w:rPr>
          <w:rFonts w:ascii="Arial" w:hAnsi="Arial"/>
          <w:color w:val="000000" w:themeColor="text1"/>
          <w:sz w:val="22"/>
        </w:rPr>
        <w:tab/>
      </w:r>
      <w:r w:rsidR="00AF365A">
        <w:rPr>
          <w:rFonts w:ascii="Arial" w:hAnsi="Arial"/>
          <w:sz w:val="24"/>
        </w:rPr>
        <w:t>E</w:t>
      </w:r>
      <w:r w:rsidR="00AF365A" w:rsidRPr="00AF365A">
        <w:rPr>
          <w:rFonts w:ascii="Arial" w:hAnsi="Arial"/>
          <w:sz w:val="24"/>
        </w:rPr>
        <w:t>nhancements for CLI handling</w:t>
      </w:r>
    </w:p>
    <w:p w14:paraId="401B4271" w14:textId="77777777" w:rsidR="00FE2A81" w:rsidRPr="00785E35" w:rsidRDefault="00FE2A81" w:rsidP="000A3CBA">
      <w:pPr>
        <w:ind w:left="1988" w:hanging="1988"/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Document for:</w:t>
      </w:r>
      <w:r w:rsidRPr="00785E35">
        <w:rPr>
          <w:rFonts w:ascii="Arial" w:hAnsi="Arial"/>
          <w:sz w:val="24"/>
        </w:rPr>
        <w:tab/>
      </w:r>
      <w:bookmarkStart w:id="3" w:name="DocumentFor"/>
      <w:bookmarkEnd w:id="3"/>
      <w:r w:rsidRPr="00785E35">
        <w:rPr>
          <w:rFonts w:ascii="Arial" w:hAnsi="Arial"/>
          <w:sz w:val="24"/>
        </w:rPr>
        <w:t>Discussion/Decision</w:t>
      </w:r>
    </w:p>
    <w:p w14:paraId="77BB5929" w14:textId="564187BD" w:rsidR="00CE6FFB" w:rsidRPr="00785E35" w:rsidRDefault="00FD6A3D" w:rsidP="00B20DB2">
      <w:pPr>
        <w:pStyle w:val="Heading1"/>
        <w:jc w:val="both"/>
      </w:pPr>
      <w:bookmarkStart w:id="4" w:name="_Ref465963108"/>
      <w:r w:rsidRPr="00785E35">
        <w:t>Introduction</w:t>
      </w:r>
      <w:bookmarkEnd w:id="0"/>
      <w:bookmarkEnd w:id="4"/>
    </w:p>
    <w:p w14:paraId="24A72EC8" w14:textId="41503731" w:rsidR="0080082E" w:rsidRDefault="009D790C" w:rsidP="00C321F7">
      <w:pPr>
        <w:spacing w:after="120" w:line="259" w:lineRule="auto"/>
        <w:ind w:right="-101"/>
        <w:jc w:val="both"/>
        <w:rPr>
          <w:rFonts w:eastAsia="Malgun Gothic"/>
          <w:lang w:val="en-CA" w:eastAsia="ko-KR"/>
        </w:rPr>
      </w:pPr>
      <w:r>
        <w:t xml:space="preserve">In </w:t>
      </w:r>
      <w:r w:rsidR="0016465C" w:rsidRPr="00785E35">
        <w:t>RAN plenary #</w:t>
      </w:r>
      <w:r>
        <w:t>102</w:t>
      </w:r>
      <w:r w:rsidR="0016465C" w:rsidRPr="00785E35">
        <w:t xml:space="preserve">, the </w:t>
      </w:r>
      <w:r w:rsidR="003C534B">
        <w:t>work</w:t>
      </w:r>
      <w:r w:rsidR="0016465C" w:rsidRPr="00785E35">
        <w:t xml:space="preserve"> item on </w:t>
      </w:r>
      <w:r w:rsidR="00436949">
        <w:t>e</w:t>
      </w:r>
      <w:r w:rsidR="00EB0730" w:rsidRPr="00EB0730">
        <w:t>volution of NR duplex operation</w:t>
      </w:r>
      <w:r w:rsidR="00EB0730">
        <w:t>,</w:t>
      </w:r>
      <w:r w:rsidR="00EB0730" w:rsidRPr="00EB0730">
        <w:t xml:space="preserve"> Sub-band full duplex (SBFD)</w:t>
      </w:r>
      <w:r w:rsidR="00EB0730">
        <w:t>,</w:t>
      </w:r>
      <w:r w:rsidR="0016465C" w:rsidRPr="00E95917">
        <w:t xml:space="preserve"> was approved</w:t>
      </w:r>
      <w:r w:rsidR="0016465C" w:rsidRPr="00785E35">
        <w:t xml:space="preserve"> </w:t>
      </w:r>
      <w:r w:rsidR="0016465C" w:rsidRPr="00785E35">
        <w:fldChar w:fldCharType="begin"/>
      </w:r>
      <w:r w:rsidR="0016465C" w:rsidRPr="00785E35">
        <w:instrText xml:space="preserve"> REF _Ref47616084 \n \h </w:instrText>
      </w:r>
      <w:r w:rsidR="0016465C">
        <w:instrText xml:space="preserve"> \* MERGEFORMAT </w:instrText>
      </w:r>
      <w:r w:rsidR="0016465C" w:rsidRPr="00785E35">
        <w:fldChar w:fldCharType="separate"/>
      </w:r>
      <w:r w:rsidR="00535809">
        <w:t>[1]</w:t>
      </w:r>
      <w:r w:rsidR="0016465C" w:rsidRPr="00785E35">
        <w:fldChar w:fldCharType="end"/>
      </w:r>
      <w:r w:rsidR="0016465C" w:rsidRPr="00785E35">
        <w:t>.</w:t>
      </w:r>
      <w:r w:rsidR="00ED29F5">
        <w:t xml:space="preserve"> </w:t>
      </w:r>
      <w:r w:rsidR="00EB0730">
        <w:t>T</w:t>
      </w:r>
      <w:r w:rsidR="00ED29F5" w:rsidRPr="00177BCB">
        <w:t xml:space="preserve">he objective of </w:t>
      </w:r>
      <w:r w:rsidR="003C534B">
        <w:t>the work item</w:t>
      </w:r>
      <w:r w:rsidR="0080082E">
        <w:t xml:space="preserve"> is to specify</w:t>
      </w:r>
      <w:r w:rsidR="0080082E">
        <w:rPr>
          <w:rFonts w:eastAsia="Malgun Gothic"/>
          <w:lang w:val="en-CA" w:eastAsia="ko-KR"/>
        </w:rPr>
        <w:t xml:space="preserve"> SBFD operation at the </w:t>
      </w:r>
      <w:proofErr w:type="spellStart"/>
      <w:r w:rsidR="0080082E">
        <w:rPr>
          <w:rFonts w:eastAsia="Malgun Gothic"/>
          <w:lang w:val="en-CA" w:eastAsia="ko-KR"/>
        </w:rPr>
        <w:t>gNB</w:t>
      </w:r>
      <w:proofErr w:type="spellEnd"/>
      <w:r w:rsidR="0080082E">
        <w:rPr>
          <w:rFonts w:eastAsia="Malgun Gothic"/>
          <w:lang w:val="en-CA" w:eastAsia="ko-KR"/>
        </w:rPr>
        <w:t xml:space="preserve"> side within a TDD carrier</w:t>
      </w:r>
      <w:r w:rsidR="00436949">
        <w:rPr>
          <w:rFonts w:eastAsia="Malgun Gothic"/>
          <w:lang w:val="en-CA" w:eastAsia="ko-KR"/>
        </w:rPr>
        <w:t xml:space="preserve">. </w:t>
      </w:r>
    </w:p>
    <w:p w14:paraId="7728ADCF" w14:textId="1EE113E7" w:rsidR="002A0F1C" w:rsidRDefault="002A0F1C" w:rsidP="00C321F7">
      <w:pPr>
        <w:spacing w:after="120" w:line="259" w:lineRule="auto"/>
        <w:ind w:right="-101"/>
        <w:jc w:val="both"/>
        <w:rPr>
          <w:rFonts w:eastAsia="Malgun Gothic"/>
          <w:lang w:eastAsia="ko-KR"/>
        </w:rPr>
      </w:pPr>
      <w:r>
        <w:rPr>
          <w:rFonts w:eastAsia="Malgun Gothic"/>
          <w:lang w:val="en-CA" w:eastAsia="ko-KR"/>
        </w:rPr>
        <w:t>In addition, related to enhancements for CLI handling</w:t>
      </w:r>
      <w:r w:rsidR="00681C00">
        <w:rPr>
          <w:rFonts w:eastAsia="Malgun Gothic"/>
          <w:lang w:val="en-CA" w:eastAsia="ko-KR"/>
        </w:rPr>
        <w:t xml:space="preserve"> </w:t>
      </w:r>
      <w:r w:rsidR="00DA2FBA">
        <w:rPr>
          <w:rFonts w:eastAsia="Malgun Gothic"/>
          <w:lang w:val="en-CA" w:eastAsia="ko-KR"/>
        </w:rPr>
        <w:t>which</w:t>
      </w:r>
      <w:r w:rsidR="00C64B48">
        <w:rPr>
          <w:rFonts w:eastAsia="Malgun Gothic"/>
          <w:lang w:val="en-CA" w:eastAsia="ko-KR"/>
        </w:rPr>
        <w:t xml:space="preserve"> include the common solutions for both SBFD and dynamic/flexible TDD scenarios</w:t>
      </w:r>
      <w:r>
        <w:rPr>
          <w:rFonts w:eastAsia="Malgun Gothic"/>
          <w:lang w:val="en-CA" w:eastAsia="ko-KR"/>
        </w:rPr>
        <w:t xml:space="preserve">, </w:t>
      </w:r>
      <w:r w:rsidR="00843302">
        <w:rPr>
          <w:rFonts w:eastAsia="Malgun Gothic"/>
          <w:lang w:val="en-CA" w:eastAsia="ko-KR"/>
        </w:rPr>
        <w:t>the main objective of the first three R19 RAN1 meetings</w:t>
      </w:r>
      <w:r w:rsidR="00672566">
        <w:rPr>
          <w:rFonts w:eastAsia="Malgun Gothic"/>
          <w:lang w:val="en-CA" w:eastAsia="ko-KR"/>
        </w:rPr>
        <w:t xml:space="preserve"> </w:t>
      </w:r>
      <w:r w:rsidR="00843302">
        <w:rPr>
          <w:rFonts w:eastAsia="Malgun Gothic"/>
          <w:lang w:val="en-CA" w:eastAsia="ko-KR"/>
        </w:rPr>
        <w:t>is to</w:t>
      </w:r>
      <w:r w:rsidR="00672566">
        <w:rPr>
          <w:rFonts w:eastAsia="Malgun Gothic"/>
          <w:lang w:eastAsia="ko-KR"/>
        </w:rPr>
        <w:t>:</w:t>
      </w:r>
    </w:p>
    <w:p w14:paraId="64A0DF16" w14:textId="73425C95" w:rsidR="00672566" w:rsidRDefault="00672566" w:rsidP="00C321F7">
      <w:pPr>
        <w:spacing w:after="120" w:line="259" w:lineRule="auto"/>
        <w:ind w:right="-101"/>
        <w:jc w:val="both"/>
        <w:rPr>
          <w:rFonts w:eastAsia="Malgun Gothic"/>
          <w:lang w:eastAsia="ko-KR"/>
        </w:rPr>
      </w:pPr>
      <w:r>
        <w:t xml:space="preserve">1) </w:t>
      </w:r>
      <w:r w:rsidR="00DF5322">
        <w:t xml:space="preserve">Down-select the detailed scheme(s) for </w:t>
      </w:r>
      <w:proofErr w:type="spellStart"/>
      <w:r w:rsidR="00DF5322" w:rsidRPr="003E0D9F">
        <w:rPr>
          <w:rFonts w:eastAsia="Malgun Gothic"/>
          <w:lang w:eastAsia="ko-KR"/>
        </w:rPr>
        <w:t>gNB</w:t>
      </w:r>
      <w:proofErr w:type="spellEnd"/>
      <w:r w:rsidR="00DF5322" w:rsidRPr="003E0D9F">
        <w:rPr>
          <w:rFonts w:eastAsia="Malgun Gothic"/>
          <w:lang w:eastAsia="ko-KR"/>
        </w:rPr>
        <w:t>-to-</w:t>
      </w:r>
      <w:proofErr w:type="spellStart"/>
      <w:r w:rsidR="00DF5322" w:rsidRPr="003E0D9F">
        <w:rPr>
          <w:rFonts w:eastAsia="Malgun Gothic"/>
          <w:lang w:eastAsia="ko-KR"/>
        </w:rPr>
        <w:t>gNB</w:t>
      </w:r>
      <w:proofErr w:type="spellEnd"/>
      <w:r w:rsidR="00DF5322" w:rsidRPr="003E0D9F">
        <w:rPr>
          <w:rFonts w:eastAsia="Malgun Gothic"/>
          <w:lang w:eastAsia="ko-KR"/>
        </w:rPr>
        <w:t xml:space="preserve"> co-channel CLI handling scheme(s)</w:t>
      </w:r>
      <w:r w:rsidR="00DF5322">
        <w:rPr>
          <w:rFonts w:eastAsia="Malgun Gothic"/>
          <w:lang w:eastAsia="ko-KR"/>
        </w:rPr>
        <w:t>.</w:t>
      </w:r>
    </w:p>
    <w:p w14:paraId="1F6DE992" w14:textId="53E6B7CA" w:rsidR="00DF5322" w:rsidRPr="00DF5322" w:rsidRDefault="00DF5322" w:rsidP="00C321F7">
      <w:pPr>
        <w:spacing w:after="120" w:line="259" w:lineRule="auto"/>
        <w:ind w:right="-101"/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2) </w:t>
      </w:r>
      <w:r>
        <w:t xml:space="preserve">Down-select the detailed scheme(s) for </w:t>
      </w:r>
      <w:r w:rsidRPr="003E0D9F">
        <w:rPr>
          <w:rFonts w:eastAsia="Malgun Gothic"/>
          <w:lang w:eastAsia="ko-KR"/>
        </w:rPr>
        <w:t>UE-to-UE co-channel CLI handling scheme(s)</w:t>
      </w:r>
      <w:r>
        <w:rPr>
          <w:rFonts w:eastAsia="Malgun Gothic"/>
          <w:lang w:eastAsia="ko-KR"/>
        </w:rPr>
        <w:t>.</w:t>
      </w:r>
    </w:p>
    <w:p w14:paraId="7AC2AC1E" w14:textId="1E073F71" w:rsidR="00B80693" w:rsidRDefault="00E86C0A" w:rsidP="003C2B05">
      <w:pPr>
        <w:jc w:val="both"/>
      </w:pPr>
      <w:r>
        <w:t>In RAN1 #117 meeting, RAN1 agrees on the down selection schemes for inter-</w:t>
      </w:r>
      <w:proofErr w:type="spellStart"/>
      <w:r>
        <w:t>gNB</w:t>
      </w:r>
      <w:proofErr w:type="spellEnd"/>
      <w:r>
        <w:t xml:space="preserve"> and inter-UE CLI handling.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D2776" w14:paraId="401AFB85" w14:textId="77777777" w:rsidTr="00CD2776">
        <w:tc>
          <w:tcPr>
            <w:tcW w:w="9962" w:type="dxa"/>
          </w:tcPr>
          <w:p w14:paraId="14F05F82" w14:textId="77777777" w:rsidR="00CD2776" w:rsidRPr="00CD2776" w:rsidRDefault="00CD2776" w:rsidP="00CD2776">
            <w:pPr>
              <w:spacing w:line="240" w:lineRule="auto"/>
            </w:pPr>
            <w:r w:rsidRPr="005619EB">
              <w:rPr>
                <w:b/>
                <w:bCs/>
                <w:highlight w:val="green"/>
              </w:rPr>
              <w:t>Agreement</w:t>
            </w:r>
          </w:p>
          <w:p w14:paraId="648CC9E7" w14:textId="77777777" w:rsidR="00CD2776" w:rsidRPr="00CD2776" w:rsidRDefault="00CD2776" w:rsidP="00CD2776">
            <w:pPr>
              <w:spacing w:line="240" w:lineRule="auto"/>
            </w:pPr>
            <w:r w:rsidRPr="00CD2776">
              <w:rPr>
                <w:lang w:val="en-GB"/>
              </w:rPr>
              <w:t>For enhancements for CLI handling, the following are recommended from RAN1's perspective:</w:t>
            </w:r>
          </w:p>
          <w:p w14:paraId="082A9CA9" w14:textId="77777777" w:rsidR="00CD2776" w:rsidRPr="00CD2776" w:rsidRDefault="00CD2776" w:rsidP="00AB06FD">
            <w:pPr>
              <w:numPr>
                <w:ilvl w:val="0"/>
                <w:numId w:val="7"/>
              </w:numPr>
              <w:spacing w:line="240" w:lineRule="auto"/>
            </w:pPr>
            <w:r w:rsidRPr="00CD2776">
              <w:rPr>
                <w:lang w:val="en-GB"/>
              </w:rPr>
              <w:t>Information exchange of semi-static cell-specific SBFD time and frequency location configuration [RAN3]</w:t>
            </w:r>
          </w:p>
          <w:p w14:paraId="65C8C11B" w14:textId="77777777" w:rsidR="00CD2776" w:rsidRPr="00CD2776" w:rsidRDefault="00CD2776" w:rsidP="00AB06FD">
            <w:pPr>
              <w:numPr>
                <w:ilvl w:val="0"/>
                <w:numId w:val="7"/>
              </w:numPr>
              <w:spacing w:line="240" w:lineRule="auto"/>
            </w:pPr>
            <w:r w:rsidRPr="00CD2776">
              <w:rPr>
                <w:lang w:val="en-GB"/>
              </w:rPr>
              <w:t>Information exchange of measurement resource configuration, i.e., SSB and/or periodic NZP CSI-RS [RAN3]</w:t>
            </w:r>
          </w:p>
          <w:p w14:paraId="61A50E1C" w14:textId="77777777" w:rsidR="00CD2776" w:rsidRPr="00CD2776" w:rsidRDefault="00CD2776" w:rsidP="00AB06FD">
            <w:pPr>
              <w:numPr>
                <w:ilvl w:val="0"/>
                <w:numId w:val="7"/>
              </w:numPr>
              <w:spacing w:line="240" w:lineRule="auto"/>
            </w:pPr>
            <w:r w:rsidRPr="00CD2776">
              <w:rPr>
                <w:lang w:val="en-GB"/>
              </w:rPr>
              <w:t>Information exchange of strongest DL beam information [RAN3]</w:t>
            </w:r>
          </w:p>
          <w:p w14:paraId="141B3831" w14:textId="77777777" w:rsidR="00CD2776" w:rsidRPr="00CD2776" w:rsidRDefault="00CD2776" w:rsidP="00AB06FD">
            <w:pPr>
              <w:numPr>
                <w:ilvl w:val="0"/>
                <w:numId w:val="7"/>
              </w:numPr>
              <w:spacing w:line="240" w:lineRule="auto"/>
            </w:pPr>
            <w:r w:rsidRPr="00CD2776">
              <w:rPr>
                <w:lang w:val="en-GB"/>
              </w:rPr>
              <w:t>Information exchange of CLI-mitigation request [RAN3]</w:t>
            </w:r>
          </w:p>
          <w:p w14:paraId="7347787A" w14:textId="77777777" w:rsidR="00CD2776" w:rsidRPr="00CD2776" w:rsidRDefault="00CD2776" w:rsidP="00AB06FD">
            <w:pPr>
              <w:numPr>
                <w:ilvl w:val="1"/>
                <w:numId w:val="7"/>
              </w:numPr>
              <w:spacing w:line="240" w:lineRule="auto"/>
            </w:pPr>
            <w:r w:rsidRPr="00CD2776">
              <w:rPr>
                <w:lang w:val="en-GB"/>
              </w:rPr>
              <w:t xml:space="preserve">Note: No normative </w:t>
            </w:r>
            <w:proofErr w:type="spellStart"/>
            <w:r w:rsidRPr="00CD2776">
              <w:rPr>
                <w:lang w:val="en-GB"/>
              </w:rPr>
              <w:t>behavior</w:t>
            </w:r>
            <w:proofErr w:type="spellEnd"/>
            <w:r w:rsidRPr="00CD2776">
              <w:rPr>
                <w:lang w:val="en-GB"/>
              </w:rPr>
              <w:t xml:space="preserve"> is implied for the </w:t>
            </w:r>
            <w:proofErr w:type="spellStart"/>
            <w:r w:rsidRPr="00CD2776">
              <w:rPr>
                <w:lang w:val="en-GB"/>
              </w:rPr>
              <w:t>gNB</w:t>
            </w:r>
            <w:proofErr w:type="spellEnd"/>
            <w:r w:rsidRPr="00CD2776">
              <w:rPr>
                <w:lang w:val="en-GB"/>
              </w:rPr>
              <w:t xml:space="preserve"> receiving the CLI-mitigation request. No need to further send a stop message for CLI mitigation. Detailed </w:t>
            </w:r>
            <w:proofErr w:type="spellStart"/>
            <w:r w:rsidRPr="00CD2776">
              <w:rPr>
                <w:lang w:val="en-GB"/>
              </w:rPr>
              <w:t>signaling</w:t>
            </w:r>
            <w:proofErr w:type="spellEnd"/>
            <w:r w:rsidRPr="00CD2776">
              <w:rPr>
                <w:lang w:val="en-GB"/>
              </w:rPr>
              <w:t xml:space="preserve"> can be discussed in RAN3.</w:t>
            </w:r>
          </w:p>
          <w:p w14:paraId="17E5E7DE" w14:textId="77777777" w:rsidR="00CD2776" w:rsidRPr="00CD2776" w:rsidRDefault="00CD2776" w:rsidP="00AB06FD">
            <w:pPr>
              <w:numPr>
                <w:ilvl w:val="0"/>
                <w:numId w:val="7"/>
              </w:numPr>
              <w:spacing w:line="240" w:lineRule="auto"/>
            </w:pPr>
            <w:r w:rsidRPr="00CD2776">
              <w:rPr>
                <w:lang w:val="en-GB"/>
              </w:rPr>
              <w:t>UL resource muting for PUSCH, including [RAN1, RAN2, RAN4]</w:t>
            </w:r>
          </w:p>
          <w:p w14:paraId="69FCF9C0" w14:textId="77777777" w:rsidR="00CD2776" w:rsidRPr="00CD2776" w:rsidRDefault="00CD2776" w:rsidP="00AB06FD">
            <w:pPr>
              <w:numPr>
                <w:ilvl w:val="1"/>
                <w:numId w:val="7"/>
              </w:numPr>
              <w:spacing w:line="240" w:lineRule="auto"/>
            </w:pPr>
            <w:r w:rsidRPr="00CD2776">
              <w:rPr>
                <w:lang w:val="en-GB"/>
              </w:rPr>
              <w:t>Indication/Determination of UL resource muting for PUSCH based on semi-static configuration, assuming comb-2 for both DFT-S-OFDM and CP-OFDM in each allocated PRB and up to 2 symbols in time domain</w:t>
            </w:r>
          </w:p>
          <w:p w14:paraId="29062D3E" w14:textId="77777777" w:rsidR="00CD2776" w:rsidRPr="00CD2776" w:rsidRDefault="00CD2776" w:rsidP="00AB06FD">
            <w:pPr>
              <w:numPr>
                <w:ilvl w:val="2"/>
                <w:numId w:val="7"/>
              </w:numPr>
              <w:spacing w:line="240" w:lineRule="auto"/>
            </w:pPr>
            <w:r w:rsidRPr="00CD2776">
              <w:rPr>
                <w:lang w:val="en-GB"/>
              </w:rPr>
              <w:t>Note: No new DCI field / MAC CE is introduced</w:t>
            </w:r>
          </w:p>
          <w:p w14:paraId="6D026BFA" w14:textId="77777777" w:rsidR="00CD2776" w:rsidRPr="00CD2776" w:rsidRDefault="00CD2776" w:rsidP="00AB06FD">
            <w:pPr>
              <w:numPr>
                <w:ilvl w:val="1"/>
                <w:numId w:val="7"/>
              </w:numPr>
              <w:spacing w:line="240" w:lineRule="auto"/>
            </w:pPr>
            <w:r w:rsidRPr="00CD2776">
              <w:rPr>
                <w:lang w:val="en-GB"/>
              </w:rPr>
              <w:t>PUSCH resource mapping, i.e., rate-matching around the muted REs</w:t>
            </w:r>
          </w:p>
          <w:p w14:paraId="10F54877" w14:textId="77777777" w:rsidR="00CD2776" w:rsidRPr="00CD2776" w:rsidRDefault="00CD2776" w:rsidP="00AB06FD">
            <w:pPr>
              <w:numPr>
                <w:ilvl w:val="1"/>
                <w:numId w:val="7"/>
              </w:numPr>
              <w:spacing w:line="240" w:lineRule="auto"/>
            </w:pPr>
            <w:r w:rsidRPr="00CD2776">
              <w:rPr>
                <w:lang w:val="en-GB"/>
              </w:rPr>
              <w:t>UCI resource determination in symbols with muted REs</w:t>
            </w:r>
          </w:p>
          <w:p w14:paraId="2CE9AD69" w14:textId="77777777" w:rsidR="00CD2776" w:rsidRPr="00CD2776" w:rsidRDefault="00CD2776" w:rsidP="00AB06FD">
            <w:pPr>
              <w:numPr>
                <w:ilvl w:val="2"/>
                <w:numId w:val="7"/>
              </w:numPr>
              <w:spacing w:line="240" w:lineRule="auto"/>
            </w:pPr>
            <w:r w:rsidRPr="00CD2776">
              <w:rPr>
                <w:lang w:val="en-GB"/>
              </w:rPr>
              <w:t>Note: No impact on data and control multiplexing as defined in section 6.2.7, TS 38.212.</w:t>
            </w:r>
          </w:p>
          <w:p w14:paraId="1BAE671E" w14:textId="77777777" w:rsidR="00CD2776" w:rsidRPr="00CD2776" w:rsidRDefault="00CD2776" w:rsidP="00AB06FD">
            <w:pPr>
              <w:numPr>
                <w:ilvl w:val="1"/>
                <w:numId w:val="7"/>
              </w:numPr>
              <w:spacing w:line="240" w:lineRule="auto"/>
            </w:pPr>
            <w:r w:rsidRPr="00CD2776">
              <w:rPr>
                <w:lang w:val="en-GB"/>
              </w:rPr>
              <w:t xml:space="preserve">Note: UL resource muting does not apply for </w:t>
            </w:r>
            <w:proofErr w:type="spellStart"/>
            <w:r w:rsidRPr="00CD2776">
              <w:rPr>
                <w:lang w:val="en-GB"/>
              </w:rPr>
              <w:t>Msg</w:t>
            </w:r>
            <w:proofErr w:type="spellEnd"/>
            <w:r w:rsidRPr="00CD2776">
              <w:rPr>
                <w:lang w:val="en-GB"/>
              </w:rPr>
              <w:t xml:space="preserve"> A PUSCH and </w:t>
            </w:r>
            <w:proofErr w:type="spellStart"/>
            <w:r w:rsidRPr="00CD2776">
              <w:rPr>
                <w:lang w:val="en-GB"/>
              </w:rPr>
              <w:t>Msg</w:t>
            </w:r>
            <w:proofErr w:type="spellEnd"/>
            <w:r w:rsidRPr="00CD2776">
              <w:rPr>
                <w:lang w:val="en-GB"/>
              </w:rPr>
              <w:t xml:space="preserve"> 3 PUSCH.</w:t>
            </w:r>
          </w:p>
          <w:p w14:paraId="0CB6B8CD" w14:textId="77777777" w:rsidR="00CD2776" w:rsidRPr="00CD2776" w:rsidRDefault="00CD2776" w:rsidP="00AB06FD">
            <w:pPr>
              <w:numPr>
                <w:ilvl w:val="1"/>
                <w:numId w:val="7"/>
              </w:numPr>
              <w:spacing w:line="240" w:lineRule="auto"/>
            </w:pPr>
            <w:r w:rsidRPr="00CD2776">
              <w:rPr>
                <w:lang w:val="en-GB"/>
              </w:rPr>
              <w:t>Note: UL resource muting applies only for UEs in RRC_CONNECTED mode.</w:t>
            </w:r>
          </w:p>
          <w:p w14:paraId="58DC4E36" w14:textId="77777777" w:rsidR="00CD2776" w:rsidRPr="00CD2776" w:rsidRDefault="00CD2776" w:rsidP="00AB06FD">
            <w:pPr>
              <w:numPr>
                <w:ilvl w:val="1"/>
                <w:numId w:val="7"/>
              </w:numPr>
              <w:spacing w:line="240" w:lineRule="auto"/>
            </w:pPr>
            <w:r w:rsidRPr="00CD2776">
              <w:rPr>
                <w:lang w:val="en-GB"/>
              </w:rPr>
              <w:lastRenderedPageBreak/>
              <w:t>Note: UE assumes that the UL resource muting pattern does not overlap UL DMRS or PT-RS in the same symbol.</w:t>
            </w:r>
          </w:p>
          <w:p w14:paraId="16B1613C" w14:textId="77777777" w:rsidR="00CD2776" w:rsidRPr="00CD2776" w:rsidRDefault="00CD2776" w:rsidP="00AB06FD">
            <w:pPr>
              <w:numPr>
                <w:ilvl w:val="1"/>
                <w:numId w:val="7"/>
              </w:numPr>
              <w:spacing w:line="240" w:lineRule="auto"/>
            </w:pPr>
            <w:r w:rsidRPr="00CD2776">
              <w:rPr>
                <w:lang w:val="en-GB"/>
              </w:rPr>
              <w:t>Note: Power boosting is assumed for REs in the symbol with UL resource muting. PUSCH transmit power does not change across symbols.</w:t>
            </w:r>
          </w:p>
          <w:p w14:paraId="2DEBF8B0" w14:textId="77777777" w:rsidR="00CD2776" w:rsidRPr="00CD2776" w:rsidRDefault="00CD2776" w:rsidP="00AB06FD">
            <w:pPr>
              <w:numPr>
                <w:ilvl w:val="1"/>
                <w:numId w:val="7"/>
              </w:numPr>
              <w:spacing w:line="240" w:lineRule="auto"/>
            </w:pPr>
            <w:r w:rsidRPr="00CD2776">
              <w:rPr>
                <w:lang w:val="en-GB"/>
              </w:rPr>
              <w:t>Note: No changes on TBS determination for PUSCH.</w:t>
            </w:r>
          </w:p>
          <w:p w14:paraId="50B05320" w14:textId="77777777" w:rsidR="00CD2776" w:rsidRPr="00CD2776" w:rsidRDefault="00CD2776" w:rsidP="00AB06FD">
            <w:pPr>
              <w:numPr>
                <w:ilvl w:val="1"/>
                <w:numId w:val="7"/>
              </w:numPr>
              <w:spacing w:line="240" w:lineRule="auto"/>
            </w:pPr>
            <w:r w:rsidRPr="00CD2776">
              <w:rPr>
                <w:lang w:val="en-GB"/>
              </w:rPr>
              <w:t>Note: Check impact on transmit signal quality/MPR requirement, if any, with RAN4</w:t>
            </w:r>
          </w:p>
          <w:p w14:paraId="1771CEA4" w14:textId="77777777" w:rsidR="00CD2776" w:rsidRPr="00CD2776" w:rsidRDefault="00CD2776" w:rsidP="00AB06FD">
            <w:pPr>
              <w:numPr>
                <w:ilvl w:val="1"/>
                <w:numId w:val="7"/>
              </w:numPr>
              <w:spacing w:line="240" w:lineRule="auto"/>
            </w:pPr>
            <w:r w:rsidRPr="00CD2776">
              <w:rPr>
                <w:lang w:val="en-GB"/>
              </w:rPr>
              <w:t>Note: This feature is subject to UE capability</w:t>
            </w:r>
          </w:p>
          <w:p w14:paraId="04111F28" w14:textId="77777777" w:rsidR="00CD2776" w:rsidRPr="00CD2776" w:rsidRDefault="00CD2776" w:rsidP="00AB06FD">
            <w:pPr>
              <w:numPr>
                <w:ilvl w:val="0"/>
                <w:numId w:val="7"/>
              </w:numPr>
              <w:spacing w:line="240" w:lineRule="auto"/>
            </w:pPr>
            <w:r w:rsidRPr="00CD2776">
              <w:rPr>
                <w:lang w:val="en-GB"/>
              </w:rPr>
              <w:t xml:space="preserve">L1 based UE-to-UE CLI measurement and reporting based on existing CSI framework, including [RAN1, RAN2, RAN4] </w:t>
            </w:r>
          </w:p>
          <w:p w14:paraId="1FE4F024" w14:textId="77777777" w:rsidR="00CD2776" w:rsidRPr="00CD2776" w:rsidRDefault="00CD2776" w:rsidP="00AB06FD">
            <w:pPr>
              <w:numPr>
                <w:ilvl w:val="1"/>
                <w:numId w:val="7"/>
              </w:numPr>
              <w:spacing w:line="240" w:lineRule="auto"/>
            </w:pPr>
            <w:r w:rsidRPr="00CD2776">
              <w:rPr>
                <w:lang w:val="en-GB"/>
              </w:rPr>
              <w:t>Measurement resources</w:t>
            </w:r>
          </w:p>
          <w:p w14:paraId="2CDD47CE" w14:textId="77777777" w:rsidR="00CD2776" w:rsidRPr="00CD2776" w:rsidRDefault="00CD2776" w:rsidP="00AB06FD">
            <w:pPr>
              <w:numPr>
                <w:ilvl w:val="2"/>
                <w:numId w:val="7"/>
              </w:numPr>
              <w:spacing w:line="240" w:lineRule="auto"/>
            </w:pPr>
            <w:r w:rsidRPr="00CD2776">
              <w:rPr>
                <w:lang w:val="en-GB"/>
              </w:rPr>
              <w:t xml:space="preserve">Periodic, semi-persistent, or aperiodic measurement resource (set), i.e., SRS-RSRP resource or CLI-RSSI resource  </w:t>
            </w:r>
          </w:p>
          <w:p w14:paraId="4018828D" w14:textId="77777777" w:rsidR="00CD2776" w:rsidRPr="00CD2776" w:rsidRDefault="00CD2776" w:rsidP="00AB06FD">
            <w:pPr>
              <w:numPr>
                <w:ilvl w:val="3"/>
                <w:numId w:val="7"/>
              </w:numPr>
              <w:spacing w:line="240" w:lineRule="auto"/>
            </w:pPr>
            <w:r w:rsidRPr="00CD2776">
              <w:rPr>
                <w:lang w:val="en-GB"/>
              </w:rPr>
              <w:t xml:space="preserve">Note: The measurement resources for SRS-RSRP are based on the existing legacy RS patterns. No specification impact for SRS configuration information exchange between </w:t>
            </w:r>
            <w:proofErr w:type="spellStart"/>
            <w:r w:rsidRPr="00CD2776">
              <w:rPr>
                <w:lang w:val="en-GB"/>
              </w:rPr>
              <w:t>gNBs</w:t>
            </w:r>
            <w:proofErr w:type="spellEnd"/>
            <w:r w:rsidRPr="00CD2776">
              <w:rPr>
                <w:lang w:val="en-GB"/>
              </w:rPr>
              <w:t>.</w:t>
            </w:r>
          </w:p>
          <w:p w14:paraId="07553777" w14:textId="77777777" w:rsidR="00CD2776" w:rsidRPr="00CD2776" w:rsidRDefault="00CD2776" w:rsidP="00AB06FD">
            <w:pPr>
              <w:numPr>
                <w:ilvl w:val="2"/>
                <w:numId w:val="7"/>
              </w:numPr>
              <w:spacing w:line="240" w:lineRule="auto"/>
            </w:pPr>
            <w:r w:rsidRPr="00CD2776">
              <w:rPr>
                <w:lang w:val="en-GB"/>
              </w:rPr>
              <w:t>Configuration/Determination of ‘</w:t>
            </w:r>
            <w:proofErr w:type="spellStart"/>
            <w:r w:rsidRPr="00CD2776">
              <w:rPr>
                <w:lang w:val="en-GB"/>
              </w:rPr>
              <w:t>typeD</w:t>
            </w:r>
            <w:proofErr w:type="spellEnd"/>
            <w:r w:rsidRPr="00CD2776">
              <w:rPr>
                <w:lang w:val="en-GB"/>
              </w:rPr>
              <w:t>’ QCL assumptions for the CLI measurement resource</w:t>
            </w:r>
          </w:p>
          <w:p w14:paraId="6B3D7458" w14:textId="77777777" w:rsidR="00CD2776" w:rsidRPr="00CD2776" w:rsidRDefault="00CD2776" w:rsidP="00AB06FD">
            <w:pPr>
              <w:numPr>
                <w:ilvl w:val="1"/>
                <w:numId w:val="7"/>
              </w:numPr>
              <w:spacing w:line="240" w:lineRule="auto"/>
            </w:pPr>
            <w:r w:rsidRPr="00CD2776">
              <w:rPr>
                <w:lang w:val="en-GB"/>
              </w:rPr>
              <w:t>Measurement reporting</w:t>
            </w:r>
          </w:p>
          <w:p w14:paraId="2FA542F0" w14:textId="77777777" w:rsidR="00CD2776" w:rsidRPr="00CD2776" w:rsidRDefault="00CD2776" w:rsidP="00AB06FD">
            <w:pPr>
              <w:numPr>
                <w:ilvl w:val="2"/>
                <w:numId w:val="7"/>
              </w:numPr>
              <w:spacing w:line="240" w:lineRule="auto"/>
            </w:pPr>
            <w:r w:rsidRPr="00CD2776">
              <w:rPr>
                <w:lang w:val="en-GB"/>
              </w:rPr>
              <w:t>At least aperiodic reporting</w:t>
            </w:r>
          </w:p>
          <w:p w14:paraId="7205CB79" w14:textId="77777777" w:rsidR="00CD2776" w:rsidRPr="00CD2776" w:rsidRDefault="00CD2776" w:rsidP="00AB06FD">
            <w:pPr>
              <w:numPr>
                <w:ilvl w:val="3"/>
                <w:numId w:val="7"/>
              </w:numPr>
              <w:spacing w:line="240" w:lineRule="auto"/>
            </w:pPr>
            <w:r w:rsidRPr="00CD2776">
              <w:rPr>
                <w:lang w:val="en-GB"/>
              </w:rPr>
              <w:t>Note: Periodic and semi-persistent reporting can be considered</w:t>
            </w:r>
          </w:p>
          <w:p w14:paraId="635BDC70" w14:textId="77777777" w:rsidR="00CD2776" w:rsidRPr="00CD2776" w:rsidRDefault="00CD2776" w:rsidP="00AB06FD">
            <w:pPr>
              <w:numPr>
                <w:ilvl w:val="2"/>
                <w:numId w:val="7"/>
              </w:numPr>
              <w:spacing w:line="240" w:lineRule="auto"/>
            </w:pPr>
            <w:r w:rsidRPr="00CD2776">
              <w:rPr>
                <w:lang w:val="en-GB"/>
              </w:rPr>
              <w:t>New report quantities: e.g. L1-SRS-RSRP, L1-CLI-RSSI and/or measurement resource indices</w:t>
            </w:r>
          </w:p>
          <w:p w14:paraId="56249BB6" w14:textId="77777777" w:rsidR="00CD2776" w:rsidRPr="00CD2776" w:rsidRDefault="00CD2776" w:rsidP="00AB06FD">
            <w:pPr>
              <w:numPr>
                <w:ilvl w:val="3"/>
                <w:numId w:val="7"/>
              </w:numPr>
              <w:spacing w:line="240" w:lineRule="auto"/>
            </w:pPr>
            <w:r w:rsidRPr="00CD2776">
              <w:rPr>
                <w:lang w:val="en-GB"/>
              </w:rPr>
              <w:t xml:space="preserve">Note: At least wideband reporting is supported </w:t>
            </w:r>
          </w:p>
          <w:p w14:paraId="55768BF4" w14:textId="77777777" w:rsidR="00CD2776" w:rsidRPr="00CD2776" w:rsidRDefault="00CD2776" w:rsidP="00AB06FD">
            <w:pPr>
              <w:numPr>
                <w:ilvl w:val="2"/>
                <w:numId w:val="7"/>
              </w:numPr>
              <w:spacing w:line="240" w:lineRule="auto"/>
            </w:pPr>
            <w:r w:rsidRPr="00CD2776">
              <w:rPr>
                <w:lang w:val="en-GB"/>
              </w:rPr>
              <w:t xml:space="preserve">UCI bits generation </w:t>
            </w:r>
          </w:p>
          <w:p w14:paraId="3FE3ECA1" w14:textId="77777777" w:rsidR="00CD2776" w:rsidRPr="00CD2776" w:rsidRDefault="00CD2776" w:rsidP="00AB06FD">
            <w:pPr>
              <w:numPr>
                <w:ilvl w:val="2"/>
                <w:numId w:val="7"/>
              </w:numPr>
              <w:spacing w:line="240" w:lineRule="auto"/>
            </w:pPr>
            <w:r w:rsidRPr="00CD2776">
              <w:rPr>
                <w:lang w:val="en-GB"/>
              </w:rPr>
              <w:t>Priority rules for multiple CSI reporting</w:t>
            </w:r>
          </w:p>
          <w:p w14:paraId="25F99FED" w14:textId="77777777" w:rsidR="00CD2776" w:rsidRPr="00CD2776" w:rsidRDefault="00CD2776" w:rsidP="00AB06FD">
            <w:pPr>
              <w:numPr>
                <w:ilvl w:val="2"/>
                <w:numId w:val="7"/>
              </w:numPr>
              <w:spacing w:line="240" w:lineRule="auto"/>
            </w:pPr>
            <w:r w:rsidRPr="00CD2776">
              <w:rPr>
                <w:lang w:val="en-GB"/>
              </w:rPr>
              <w:t>Note: The existing CSI processing unit, CPU occupation rule and timeline for L1 beam reporting are reused for L1 UE-to-UE CLI measurement and reporting as starting point.</w:t>
            </w:r>
          </w:p>
          <w:p w14:paraId="74790CDA" w14:textId="77777777" w:rsidR="00CD2776" w:rsidRPr="00CD2776" w:rsidRDefault="00CD2776" w:rsidP="00AB06FD">
            <w:pPr>
              <w:numPr>
                <w:ilvl w:val="1"/>
                <w:numId w:val="7"/>
              </w:numPr>
              <w:spacing w:line="240" w:lineRule="auto"/>
            </w:pPr>
            <w:r w:rsidRPr="00CD2776">
              <w:rPr>
                <w:lang w:val="en-GB"/>
              </w:rPr>
              <w:t>CLI measurement accuracy requirement [RAN4]</w:t>
            </w:r>
          </w:p>
          <w:p w14:paraId="6E2943CD" w14:textId="26D49183" w:rsidR="00CD2776" w:rsidRDefault="00CD2776" w:rsidP="00AB06FD">
            <w:pPr>
              <w:numPr>
                <w:ilvl w:val="0"/>
                <w:numId w:val="7"/>
              </w:numPr>
              <w:spacing w:line="240" w:lineRule="auto"/>
            </w:pPr>
            <w:r w:rsidRPr="00CD2776">
              <w:rPr>
                <w:lang w:val="en-GB"/>
              </w:rPr>
              <w:t>Note: The above information exchanges are subject to RAN3’s assessment of feasibility and specification impact.</w:t>
            </w:r>
          </w:p>
        </w:tc>
      </w:tr>
    </w:tbl>
    <w:p w14:paraId="74223216" w14:textId="15ABCBF2" w:rsidR="00E86C0A" w:rsidRDefault="00E86C0A" w:rsidP="003C2B05">
      <w:pPr>
        <w:jc w:val="both"/>
      </w:pPr>
      <w:r>
        <w:lastRenderedPageBreak/>
        <w:t xml:space="preserve">  </w:t>
      </w:r>
    </w:p>
    <w:p w14:paraId="5336DC60" w14:textId="0F904335" w:rsidR="008E57FC" w:rsidRDefault="00B841A5" w:rsidP="009F5567">
      <w:pPr>
        <w:jc w:val="both"/>
      </w:pPr>
      <w:r>
        <w:t xml:space="preserve">In the RAN plenary #104 meeting, </w:t>
      </w:r>
      <w:r w:rsidR="00CD2776">
        <w:t xml:space="preserve">RAN-P approves RAN1 agreed down-selection </w:t>
      </w:r>
      <w:r w:rsidR="008A2982">
        <w:t xml:space="preserve">schemes for CLI handling and revised the WID </w:t>
      </w:r>
      <w:r w:rsidR="009D4723">
        <w:t>in RP-2</w:t>
      </w:r>
      <w:r w:rsidR="00B130C2">
        <w:t>41614</w:t>
      </w:r>
      <w:r w:rsidR="00B155C8">
        <w:t xml:space="preserve"> [1]</w:t>
      </w:r>
      <w:r w:rsidR="009D4723">
        <w:t xml:space="preserve"> </w:t>
      </w:r>
      <w:r w:rsidR="008A2982">
        <w:t>accordingly</w:t>
      </w:r>
      <w:r w:rsidR="009D4723">
        <w:t xml:space="preserve"> as shown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E370C" w14:paraId="02CA916D" w14:textId="77777777" w:rsidTr="001E370C">
        <w:tc>
          <w:tcPr>
            <w:tcW w:w="9962" w:type="dxa"/>
          </w:tcPr>
          <w:p w14:paraId="65813F26" w14:textId="77777777" w:rsidR="00D909BE" w:rsidRDefault="00D909BE" w:rsidP="00D909BE">
            <w:pPr>
              <w:ind w:right="-99"/>
              <w:rPr>
                <w:bCs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 xml:space="preserve">The objectives are as </w:t>
            </w:r>
            <w:r>
              <w:rPr>
                <w:bCs/>
                <w:lang w:eastAsia="ko-KR"/>
              </w:rPr>
              <w:t>follows</w:t>
            </w:r>
            <w:r>
              <w:rPr>
                <w:rFonts w:hint="eastAsia"/>
                <w:bCs/>
                <w:lang w:eastAsia="ko-KR"/>
              </w:rPr>
              <w:t>:</w:t>
            </w:r>
          </w:p>
          <w:p w14:paraId="2A607790" w14:textId="77777777" w:rsidR="00D909BE" w:rsidRDefault="00D909BE" w:rsidP="00D909BE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For </w:t>
            </w:r>
            <w:proofErr w:type="spellStart"/>
            <w:r>
              <w:rPr>
                <w:rFonts w:eastAsia="Malgun Gothic"/>
                <w:lang w:eastAsia="ko-KR"/>
              </w:rPr>
              <w:t>subband</w:t>
            </w:r>
            <w:proofErr w:type="spellEnd"/>
            <w:r>
              <w:rPr>
                <w:rFonts w:eastAsia="Malgun Gothic"/>
                <w:lang w:eastAsia="ko-KR"/>
              </w:rPr>
              <w:t xml:space="preserve"> non-overlapping full duplex (SBFD) operation at </w:t>
            </w:r>
            <w:proofErr w:type="spellStart"/>
            <w:r>
              <w:rPr>
                <w:rFonts w:eastAsia="Malgun Gothic"/>
                <w:lang w:eastAsia="ko-KR"/>
              </w:rPr>
              <w:t>gNB</w:t>
            </w:r>
            <w:proofErr w:type="spellEnd"/>
            <w:r>
              <w:rPr>
                <w:rFonts w:eastAsia="Malgun Gothic"/>
                <w:lang w:eastAsia="ko-KR"/>
              </w:rPr>
              <w:t xml:space="preserve"> side within a TDD carrier:</w:t>
            </w:r>
          </w:p>
          <w:p w14:paraId="51D79239" w14:textId="77777777" w:rsidR="00D909BE" w:rsidRPr="003E0D9F" w:rsidRDefault="00D909BE" w:rsidP="00D909BE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 xml:space="preserve">Specify semi-static indication of time location of SBFD </w:t>
            </w:r>
            <w:proofErr w:type="spellStart"/>
            <w:r w:rsidRPr="003E0D9F">
              <w:rPr>
                <w:rFonts w:eastAsia="Malgun Gothic"/>
                <w:lang w:eastAsia="ko-KR"/>
              </w:rPr>
              <w:t>subbands</w:t>
            </w:r>
            <w:proofErr w:type="spellEnd"/>
            <w:r w:rsidRPr="003E0D9F">
              <w:rPr>
                <w:rFonts w:eastAsia="Malgun Gothic"/>
                <w:lang w:eastAsia="ko-KR"/>
              </w:rPr>
              <w:t xml:space="preserve"> to UEs in RRC_CONNECTED mode [RAN1, RAN2]</w:t>
            </w:r>
          </w:p>
          <w:p w14:paraId="5611766A" w14:textId="77777777" w:rsidR="00D909BE" w:rsidRPr="003E0D9F" w:rsidRDefault="00D909BE" w:rsidP="00D909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 xml:space="preserve">Indication of time location of SBFD </w:t>
            </w:r>
            <w:proofErr w:type="spellStart"/>
            <w:r w:rsidRPr="003E0D9F">
              <w:rPr>
                <w:rFonts w:eastAsia="Malgun Gothic"/>
                <w:lang w:eastAsia="ko-KR"/>
              </w:rPr>
              <w:t>subbands</w:t>
            </w:r>
            <w:proofErr w:type="spellEnd"/>
            <w:r w:rsidRPr="003E0D9F">
              <w:rPr>
                <w:rFonts w:eastAsia="Malgun Gothic"/>
                <w:lang w:eastAsia="ko-KR"/>
              </w:rPr>
              <w:t xml:space="preserve"> in SIB is not precluded</w:t>
            </w:r>
          </w:p>
          <w:p w14:paraId="76F894F3" w14:textId="77777777" w:rsidR="00D909BE" w:rsidRPr="003E0D9F" w:rsidRDefault="00D909BE" w:rsidP="00D909BE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lastRenderedPageBreak/>
              <w:t xml:space="preserve">Specify semi-static indication of frequency domain location of SBFD </w:t>
            </w:r>
            <w:proofErr w:type="spellStart"/>
            <w:r w:rsidRPr="003E0D9F">
              <w:rPr>
                <w:rFonts w:eastAsia="Malgun Gothic"/>
                <w:lang w:eastAsia="ko-KR"/>
              </w:rPr>
              <w:t>subbands</w:t>
            </w:r>
            <w:proofErr w:type="spellEnd"/>
            <w:r w:rsidRPr="003E0D9F">
              <w:rPr>
                <w:rFonts w:eastAsia="Malgun Gothic"/>
                <w:lang w:eastAsia="ko-KR"/>
              </w:rPr>
              <w:t xml:space="preserve"> to UEs in RRC_CONNECTED mode [RAN1, RAN2]</w:t>
            </w:r>
          </w:p>
          <w:p w14:paraId="39772351" w14:textId="77777777" w:rsidR="00D909BE" w:rsidRPr="003E0D9F" w:rsidRDefault="00D909BE" w:rsidP="00D909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 xml:space="preserve">Indication of frequency domain location of SBFD </w:t>
            </w:r>
            <w:proofErr w:type="spellStart"/>
            <w:r w:rsidRPr="003E0D9F">
              <w:rPr>
                <w:rFonts w:eastAsia="Malgun Gothic"/>
                <w:lang w:eastAsia="ko-KR"/>
              </w:rPr>
              <w:t>subbands</w:t>
            </w:r>
            <w:proofErr w:type="spellEnd"/>
            <w:r w:rsidRPr="003E0D9F">
              <w:rPr>
                <w:rFonts w:eastAsia="Malgun Gothic"/>
                <w:lang w:eastAsia="ko-KR"/>
              </w:rPr>
              <w:t xml:space="preserve"> in SIB is not precluded</w:t>
            </w:r>
          </w:p>
          <w:p w14:paraId="2A92A9C7" w14:textId="77777777" w:rsidR="00D909BE" w:rsidRPr="001D07EF" w:rsidRDefault="00D909BE" w:rsidP="00D909BE">
            <w:pPr>
              <w:numPr>
                <w:ilvl w:val="1"/>
                <w:numId w:val="6"/>
              </w:numPr>
              <w:rPr>
                <w:lang w:eastAsia="zh-CN"/>
              </w:rPr>
            </w:pPr>
            <w:r w:rsidRPr="001D07EF">
              <w:rPr>
                <w:lang w:eastAsia="zh-CN"/>
              </w:rPr>
              <w:t>Specify SBFD operation to support random access in SBFD symbols by UEs in RRC</w:t>
            </w:r>
            <w:r>
              <w:rPr>
                <w:lang w:eastAsia="zh-CN"/>
              </w:rPr>
              <w:t>_</w:t>
            </w:r>
            <w:r w:rsidRPr="001D07EF">
              <w:rPr>
                <w:lang w:eastAsia="zh-CN"/>
              </w:rPr>
              <w:t>CONNECTED mode</w:t>
            </w:r>
            <w:r>
              <w:rPr>
                <w:lang w:eastAsia="zh-CN"/>
              </w:rPr>
              <w:t xml:space="preserve"> and </w:t>
            </w:r>
            <w:r w:rsidRPr="003E0D9F">
              <w:rPr>
                <w:lang w:eastAsia="zh-CN"/>
              </w:rPr>
              <w:t>RRC_IDLE/INACTIVE mode</w:t>
            </w:r>
            <w:r w:rsidRPr="001D07EF">
              <w:rPr>
                <w:lang w:eastAsia="zh-CN"/>
              </w:rPr>
              <w:t xml:space="preserve"> [RAN1, RAN2]</w:t>
            </w:r>
          </w:p>
          <w:p w14:paraId="5787F87B" w14:textId="77777777" w:rsidR="00D909BE" w:rsidRPr="003E0D9F" w:rsidRDefault="00D909BE" w:rsidP="00D909BE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bookmarkStart w:id="5" w:name="_Hlk153407590"/>
            <w:r w:rsidRPr="003E0D9F">
              <w:rPr>
                <w:rFonts w:eastAsia="Malgun Gothic"/>
                <w:lang w:eastAsia="ko-KR"/>
              </w:rPr>
              <w:t xml:space="preserve">Specify UE transmission, reception and measurement behavior and procedures in SBFD symbols and/or non-SBFD symbols for SBFD </w:t>
            </w:r>
            <w:r>
              <w:rPr>
                <w:rFonts w:eastAsia="Malgun Gothic"/>
                <w:lang w:eastAsia="ko-KR"/>
              </w:rPr>
              <w:t>aware</w:t>
            </w:r>
            <w:r w:rsidRPr="003E0D9F">
              <w:rPr>
                <w:rFonts w:eastAsia="Malgun Gothic"/>
                <w:lang w:eastAsia="ko-KR"/>
              </w:rPr>
              <w:t xml:space="preserve"> UE</w:t>
            </w:r>
            <w:r>
              <w:rPr>
                <w:rFonts w:eastAsia="Malgun Gothic"/>
                <w:lang w:eastAsia="ko-KR"/>
              </w:rPr>
              <w:t xml:space="preserve"> </w:t>
            </w:r>
            <w:r w:rsidRPr="003E0D9F">
              <w:rPr>
                <w:rFonts w:eastAsia="Malgun Gothic"/>
                <w:lang w:eastAsia="ko-KR"/>
              </w:rPr>
              <w:t>[RAN1, RAN2]</w:t>
            </w:r>
          </w:p>
          <w:bookmarkEnd w:id="5"/>
          <w:p w14:paraId="16546193" w14:textId="77777777" w:rsidR="00D909BE" w:rsidRPr="003E0D9F" w:rsidRDefault="00D909BE" w:rsidP="00D909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 xml:space="preserve">Transmission and reception </w:t>
            </w:r>
            <w:proofErr w:type="spellStart"/>
            <w:r w:rsidRPr="003E0D9F">
              <w:rPr>
                <w:rFonts w:eastAsia="Malgun Gothic"/>
                <w:lang w:eastAsia="ko-KR"/>
              </w:rPr>
              <w:t>behaviours</w:t>
            </w:r>
            <w:proofErr w:type="spellEnd"/>
            <w:r w:rsidRPr="003E0D9F">
              <w:rPr>
                <w:rFonts w:eastAsia="Malgun Gothic"/>
                <w:lang w:eastAsia="ko-KR"/>
              </w:rPr>
              <w:t xml:space="preserve"> on SBFD </w:t>
            </w:r>
            <w:proofErr w:type="spellStart"/>
            <w:r w:rsidRPr="003E0D9F">
              <w:rPr>
                <w:rFonts w:eastAsia="Malgun Gothic"/>
                <w:lang w:eastAsia="ko-KR"/>
              </w:rPr>
              <w:t>subbands</w:t>
            </w:r>
            <w:proofErr w:type="spellEnd"/>
            <w:r w:rsidRPr="003E0D9F">
              <w:rPr>
                <w:rFonts w:eastAsia="Malgun Gothic"/>
                <w:lang w:eastAsia="ko-KR"/>
              </w:rPr>
              <w:t xml:space="preserve"> configured in DL and/or flexible symbol indicated by </w:t>
            </w:r>
            <w:r w:rsidRPr="003E0D9F">
              <w:rPr>
                <w:rFonts w:eastAsia="Malgun Gothic"/>
                <w:i/>
                <w:iCs/>
                <w:lang w:eastAsia="ko-KR"/>
              </w:rPr>
              <w:t>TDD-UL-DL-ConfigCommon</w:t>
            </w:r>
          </w:p>
          <w:p w14:paraId="3E30048B" w14:textId="77777777" w:rsidR="00D909BE" w:rsidRPr="003E0D9F" w:rsidRDefault="00D909BE" w:rsidP="00D909BE">
            <w:pPr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 xml:space="preserve">UL transmissions within UL </w:t>
            </w:r>
            <w:proofErr w:type="spellStart"/>
            <w:r w:rsidRPr="003E0D9F">
              <w:rPr>
                <w:rFonts w:eastAsia="Malgun Gothic"/>
                <w:lang w:eastAsia="ko-KR"/>
              </w:rPr>
              <w:t>subband</w:t>
            </w:r>
            <w:proofErr w:type="spellEnd"/>
            <w:r w:rsidRPr="003E0D9F">
              <w:rPr>
                <w:rFonts w:eastAsia="Malgun Gothic"/>
                <w:lang w:eastAsia="ko-KR"/>
              </w:rPr>
              <w:t xml:space="preserve"> only</w:t>
            </w:r>
          </w:p>
          <w:p w14:paraId="532B0E8E" w14:textId="77777777" w:rsidR="00D909BE" w:rsidRPr="003E0D9F" w:rsidRDefault="00D909BE" w:rsidP="00D909BE">
            <w:pPr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 xml:space="preserve">DL receptions within DL </w:t>
            </w:r>
            <w:proofErr w:type="spellStart"/>
            <w:r w:rsidRPr="003E0D9F">
              <w:rPr>
                <w:rFonts w:eastAsia="Malgun Gothic"/>
                <w:lang w:eastAsia="ko-KR"/>
              </w:rPr>
              <w:t>subband</w:t>
            </w:r>
            <w:proofErr w:type="spellEnd"/>
            <w:r w:rsidRPr="003E0D9F">
              <w:rPr>
                <w:rFonts w:eastAsia="Malgun Gothic"/>
                <w:lang w:eastAsia="ko-KR"/>
              </w:rPr>
              <w:t xml:space="preserve">(s) only, except for CLI measurement by the UE outside of the DL </w:t>
            </w:r>
            <w:proofErr w:type="spellStart"/>
            <w:r w:rsidRPr="003E0D9F">
              <w:rPr>
                <w:rFonts w:eastAsia="Malgun Gothic"/>
                <w:lang w:eastAsia="ko-KR"/>
              </w:rPr>
              <w:t>subbands</w:t>
            </w:r>
            <w:proofErr w:type="spellEnd"/>
          </w:p>
          <w:p w14:paraId="35DA310F" w14:textId="77777777" w:rsidR="00D909BE" w:rsidRPr="003E0D9F" w:rsidRDefault="00D909BE" w:rsidP="00D909BE">
            <w:pPr>
              <w:spacing w:after="160" w:line="256" w:lineRule="auto"/>
              <w:ind w:left="2520" w:right="-99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 xml:space="preserve">Note: </w:t>
            </w:r>
            <w:r w:rsidRPr="003E0D9F">
              <w:rPr>
                <w:lang w:eastAsia="zh-CN"/>
              </w:rPr>
              <w:t>When flexible symbols are used, it is not expected that any legacy Uplink symbol is converted to Downlink/SBFD symbols</w:t>
            </w:r>
          </w:p>
          <w:p w14:paraId="0E98CD44" w14:textId="77777777" w:rsidR="00D909BE" w:rsidRPr="003E0D9F" w:rsidRDefault="00D909BE" w:rsidP="00D909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>Enhancement on resource allocation in frequency domain in SBFD symbols, including</w:t>
            </w:r>
          </w:p>
          <w:p w14:paraId="170761C1" w14:textId="77777777" w:rsidR="00D909BE" w:rsidRPr="003E0D9F" w:rsidRDefault="00D909BE" w:rsidP="00D909BE">
            <w:pPr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 xml:space="preserve">resource allocation in frequency domain for PDSCH/CSI-RS across two DL </w:t>
            </w:r>
            <w:proofErr w:type="spellStart"/>
            <w:r w:rsidRPr="003E0D9F">
              <w:rPr>
                <w:rFonts w:eastAsia="Malgun Gothic"/>
                <w:lang w:eastAsia="ko-KR"/>
              </w:rPr>
              <w:t>subbands</w:t>
            </w:r>
            <w:proofErr w:type="spellEnd"/>
            <w:r w:rsidRPr="003E0D9F">
              <w:rPr>
                <w:rFonts w:eastAsia="Malgun Gothic"/>
                <w:lang w:eastAsia="ko-KR"/>
              </w:rPr>
              <w:t xml:space="preserve"> in SBFD symbols</w:t>
            </w:r>
          </w:p>
          <w:p w14:paraId="113DD77F" w14:textId="77777777" w:rsidR="00D909BE" w:rsidRPr="003E0D9F" w:rsidRDefault="00D909BE" w:rsidP="00D909BE">
            <w:pPr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 xml:space="preserve">handling of unaligned boundaries between SBFD </w:t>
            </w:r>
            <w:proofErr w:type="spellStart"/>
            <w:r w:rsidRPr="003E0D9F">
              <w:rPr>
                <w:rFonts w:eastAsia="Malgun Gothic"/>
                <w:lang w:eastAsia="ko-KR"/>
              </w:rPr>
              <w:t>subband</w:t>
            </w:r>
            <w:proofErr w:type="spellEnd"/>
            <w:r w:rsidRPr="003E0D9F">
              <w:rPr>
                <w:rFonts w:eastAsia="Malgun Gothic"/>
                <w:lang w:eastAsia="ko-KR"/>
              </w:rPr>
              <w:t xml:space="preserve">(s) and RBG, CSI reporting </w:t>
            </w:r>
            <w:proofErr w:type="spellStart"/>
            <w:r w:rsidRPr="003E0D9F">
              <w:rPr>
                <w:rFonts w:eastAsia="Malgun Gothic"/>
                <w:lang w:eastAsia="ko-KR"/>
              </w:rPr>
              <w:t>subband</w:t>
            </w:r>
            <w:proofErr w:type="spellEnd"/>
            <w:r w:rsidRPr="003E0D9F">
              <w:rPr>
                <w:rFonts w:eastAsia="Malgun Gothic"/>
                <w:lang w:eastAsia="ko-KR"/>
              </w:rPr>
              <w:t>, CSI-RS resource, PRG</w:t>
            </w:r>
          </w:p>
          <w:p w14:paraId="0C80E753" w14:textId="77777777" w:rsidR="00D909BE" w:rsidRPr="003E0D9F" w:rsidRDefault="00D909BE" w:rsidP="00D909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>Enhancements on physical channels/signals and procedure across SBFD symbols and non-SBFD symbols in different slots, where each transmission/reception within a slot has either all SBFD or all non-SBFD symbols, including</w:t>
            </w:r>
          </w:p>
          <w:p w14:paraId="483719DE" w14:textId="77777777" w:rsidR="00D909BE" w:rsidRPr="003E0D9F" w:rsidRDefault="00D909BE" w:rsidP="00D909BE">
            <w:pPr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>resource allocation in frequency domain for transmission or reception in SBFD symbols and non-SBFD symbols with different available frequency resource in different slots</w:t>
            </w:r>
          </w:p>
          <w:p w14:paraId="04E834C4" w14:textId="77777777" w:rsidR="00D909BE" w:rsidRPr="003E0D9F" w:rsidRDefault="00D909BE" w:rsidP="00D909BE">
            <w:pPr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>CSI report of which associated CSI-RS instances occur in both SBFD symbols and non-SBFD symbols in different slots</w:t>
            </w:r>
          </w:p>
          <w:p w14:paraId="5B3CF1E2" w14:textId="77777777" w:rsidR="00D909BE" w:rsidRPr="003E0D9F" w:rsidRDefault="00D909BE" w:rsidP="00D909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>Configurations for SRS, PUCCH and PUSCH on SBFD symbols and non-SBFD symbols, e.g., resources, frequency hopping parameters, UL power control parameters and/or beam/spatial relation</w:t>
            </w:r>
          </w:p>
          <w:p w14:paraId="4C184B29" w14:textId="77777777" w:rsidR="00D909BE" w:rsidRPr="003E0D9F" w:rsidRDefault="00D909BE" w:rsidP="00D909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 xml:space="preserve">Collision handling between DL reception in DL </w:t>
            </w:r>
            <w:proofErr w:type="spellStart"/>
            <w:r w:rsidRPr="003E0D9F">
              <w:rPr>
                <w:rFonts w:eastAsia="Malgun Gothic"/>
                <w:lang w:eastAsia="ko-KR"/>
              </w:rPr>
              <w:t>subband</w:t>
            </w:r>
            <w:proofErr w:type="spellEnd"/>
            <w:r w:rsidRPr="003E0D9F">
              <w:rPr>
                <w:rFonts w:eastAsia="Malgun Gothic"/>
                <w:lang w:eastAsia="ko-KR"/>
              </w:rPr>
              <w:t xml:space="preserve">(s) and UL transmission in UL </w:t>
            </w:r>
            <w:proofErr w:type="spellStart"/>
            <w:r w:rsidRPr="003E0D9F">
              <w:rPr>
                <w:rFonts w:eastAsia="Malgun Gothic"/>
                <w:lang w:eastAsia="ko-KR"/>
              </w:rPr>
              <w:t>subband</w:t>
            </w:r>
            <w:proofErr w:type="spellEnd"/>
            <w:r w:rsidRPr="003E0D9F">
              <w:rPr>
                <w:rFonts w:eastAsia="Malgun Gothic"/>
                <w:lang w:eastAsia="ko-KR"/>
              </w:rPr>
              <w:t xml:space="preserve"> in a SBFD symbol</w:t>
            </w:r>
          </w:p>
          <w:p w14:paraId="5B08387D" w14:textId="77777777" w:rsidR="00D909BE" w:rsidRPr="003E0D9F" w:rsidRDefault="00D909BE" w:rsidP="00D909BE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>Followings are assumed based on TR 38.858</w:t>
            </w:r>
          </w:p>
          <w:p w14:paraId="656BF005" w14:textId="77777777" w:rsidR="00D909BE" w:rsidRPr="003E0D9F" w:rsidRDefault="00D909BE" w:rsidP="00D909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 xml:space="preserve">SBFD at the </w:t>
            </w:r>
            <w:proofErr w:type="spellStart"/>
            <w:r w:rsidRPr="003E0D9F">
              <w:rPr>
                <w:rFonts w:eastAsia="Malgun Gothic"/>
                <w:lang w:eastAsia="ko-KR"/>
              </w:rPr>
              <w:t>gNB</w:t>
            </w:r>
            <w:proofErr w:type="spellEnd"/>
            <w:r w:rsidRPr="003E0D9F">
              <w:rPr>
                <w:rFonts w:eastAsia="Malgun Gothic"/>
                <w:lang w:eastAsia="ko-KR"/>
              </w:rPr>
              <w:t xml:space="preserve"> side</w:t>
            </w:r>
          </w:p>
          <w:p w14:paraId="78E3DD22" w14:textId="77777777" w:rsidR="00D909BE" w:rsidRPr="003E0D9F" w:rsidRDefault="00D909BE" w:rsidP="00D909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>Half duplex operation at the UE side</w:t>
            </w:r>
          </w:p>
          <w:p w14:paraId="58A76214" w14:textId="77777777" w:rsidR="00D909BE" w:rsidRPr="003E0D9F" w:rsidRDefault="00D909BE" w:rsidP="00D909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>FR1 and FR2-1</w:t>
            </w:r>
          </w:p>
          <w:p w14:paraId="286A7581" w14:textId="77777777" w:rsidR="00D909BE" w:rsidRPr="003E0D9F" w:rsidRDefault="00D909BE" w:rsidP="00D909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>SBFD operation Option 4</w:t>
            </w:r>
            <w:r>
              <w:rPr>
                <w:rFonts w:eastAsia="Malgun Gothic"/>
                <w:lang w:eastAsia="ko-KR"/>
              </w:rPr>
              <w:t xml:space="preserve">, i.e., both time and frequency locations of </w:t>
            </w:r>
            <w:proofErr w:type="spellStart"/>
            <w:r>
              <w:rPr>
                <w:rFonts w:eastAsia="Malgun Gothic"/>
                <w:lang w:eastAsia="ko-KR"/>
              </w:rPr>
              <w:t>subbands</w:t>
            </w:r>
            <w:proofErr w:type="spellEnd"/>
            <w:r>
              <w:rPr>
                <w:rFonts w:eastAsia="Malgun Gothic"/>
                <w:lang w:eastAsia="ko-KR"/>
              </w:rPr>
              <w:t xml:space="preserve"> for SBFD operation are known to SBFD aware UEs</w:t>
            </w:r>
          </w:p>
          <w:p w14:paraId="172AA058" w14:textId="77777777" w:rsidR="00D909BE" w:rsidRPr="003E0D9F" w:rsidRDefault="00D909BE" w:rsidP="00D909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>Coexistence between</w:t>
            </w:r>
            <w:r>
              <w:rPr>
                <w:rFonts w:eastAsia="Malgun Gothic"/>
                <w:lang w:eastAsia="ko-KR"/>
              </w:rPr>
              <w:t xml:space="preserve"> non-SBFD aware UEs</w:t>
            </w:r>
            <w:r w:rsidRPr="003E0D9F"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 xml:space="preserve">(including </w:t>
            </w:r>
            <w:r w:rsidRPr="003E0D9F">
              <w:rPr>
                <w:rFonts w:eastAsia="Malgun Gothic"/>
                <w:lang w:eastAsia="ko-KR"/>
              </w:rPr>
              <w:t>legacy UEs</w:t>
            </w:r>
            <w:r>
              <w:rPr>
                <w:rFonts w:eastAsia="Malgun Gothic"/>
                <w:lang w:eastAsia="ko-KR"/>
              </w:rPr>
              <w:t>)</w:t>
            </w:r>
            <w:r w:rsidRPr="003E0D9F">
              <w:rPr>
                <w:rFonts w:eastAsia="Malgun Gothic"/>
                <w:lang w:eastAsia="ko-KR"/>
              </w:rPr>
              <w:t xml:space="preserve"> and SBFD aware U</w:t>
            </w:r>
            <w:r>
              <w:rPr>
                <w:rFonts w:eastAsia="Malgun Gothic"/>
                <w:lang w:eastAsia="ko-KR"/>
              </w:rPr>
              <w:t>E</w:t>
            </w:r>
            <w:r w:rsidRPr="003E0D9F">
              <w:rPr>
                <w:rFonts w:eastAsia="Malgun Gothic"/>
                <w:lang w:eastAsia="ko-KR"/>
              </w:rPr>
              <w:t xml:space="preserve">s in the cell operating SBFD at </w:t>
            </w:r>
            <w:proofErr w:type="spellStart"/>
            <w:r w:rsidRPr="003E0D9F">
              <w:rPr>
                <w:rFonts w:eastAsia="Malgun Gothic"/>
                <w:lang w:eastAsia="ko-KR"/>
              </w:rPr>
              <w:t>gNB</w:t>
            </w:r>
            <w:proofErr w:type="spellEnd"/>
            <w:r w:rsidRPr="003E0D9F">
              <w:rPr>
                <w:rFonts w:eastAsia="Malgun Gothic"/>
                <w:lang w:eastAsia="ko-KR"/>
              </w:rPr>
              <w:t xml:space="preserve"> side</w:t>
            </w:r>
          </w:p>
          <w:p w14:paraId="59561893" w14:textId="77777777" w:rsidR="00D909BE" w:rsidRPr="003E0D9F" w:rsidRDefault="00D909BE" w:rsidP="00D909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lastRenderedPageBreak/>
              <w:t>SBFD scheme within a single configured DL and UL BWP pair with aligned center frequencies</w:t>
            </w:r>
          </w:p>
          <w:p w14:paraId="56F9999D" w14:textId="77777777" w:rsidR="00D909BE" w:rsidRPr="003E0D9F" w:rsidRDefault="00D909BE" w:rsidP="00D909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O</w:t>
            </w:r>
            <w:r w:rsidRPr="003E0D9F">
              <w:rPr>
                <w:rFonts w:eastAsia="Malgun Gothic"/>
                <w:lang w:eastAsia="ko-KR"/>
              </w:rPr>
              <w:t xml:space="preserve">ne UL </w:t>
            </w:r>
            <w:proofErr w:type="spellStart"/>
            <w:r w:rsidRPr="003E0D9F">
              <w:rPr>
                <w:rFonts w:eastAsia="Malgun Gothic"/>
                <w:lang w:eastAsia="ko-KR"/>
              </w:rPr>
              <w:t>subband</w:t>
            </w:r>
            <w:proofErr w:type="spellEnd"/>
            <w:r w:rsidRPr="003E0D9F">
              <w:rPr>
                <w:rFonts w:eastAsia="Malgun Gothic"/>
                <w:lang w:eastAsia="ko-KR"/>
              </w:rPr>
              <w:t xml:space="preserve"> for SBFD operation in an SBFD symbol (excluding legacy UL symbol/slot) within a TDD carrier</w:t>
            </w:r>
          </w:p>
          <w:p w14:paraId="4087108D" w14:textId="77777777" w:rsidR="00D909BE" w:rsidRPr="003E0D9F" w:rsidRDefault="00D909BE" w:rsidP="00D909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lang w:eastAsia="zh-CN"/>
              </w:rPr>
              <w:t xml:space="preserve">Mechanisms for SBFD operation shall also consider the </w:t>
            </w:r>
            <w:r w:rsidRPr="003E0D9F">
              <w:rPr>
                <w:rFonts w:eastAsia="Malgun Gothic"/>
                <w:lang w:eastAsia="ko-KR"/>
              </w:rPr>
              <w:t>adjacent channel coexistence between two operators</w:t>
            </w:r>
          </w:p>
          <w:p w14:paraId="1892B602" w14:textId="77777777" w:rsidR="00D909BE" w:rsidRPr="003E0D9F" w:rsidRDefault="00D909BE" w:rsidP="00D909BE">
            <w:pPr>
              <w:numPr>
                <w:ilvl w:val="1"/>
                <w:numId w:val="6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>Specify enhancements for CLI handling [RAN1, RAN2, RAN3</w:t>
            </w:r>
            <w:r>
              <w:rPr>
                <w:rFonts w:eastAsia="Malgun Gothic"/>
                <w:lang w:eastAsia="ko-KR"/>
              </w:rPr>
              <w:t>, RAN4</w:t>
            </w:r>
            <w:r w:rsidRPr="003E0D9F">
              <w:rPr>
                <w:rFonts w:eastAsia="Malgun Gothic"/>
                <w:lang w:eastAsia="ko-KR"/>
              </w:rPr>
              <w:t>]</w:t>
            </w:r>
          </w:p>
          <w:p w14:paraId="4F5D3AD3" w14:textId="77777777" w:rsidR="00D909BE" w:rsidRDefault="00D909BE" w:rsidP="00D909BE">
            <w:pPr>
              <w:numPr>
                <w:ilvl w:val="2"/>
                <w:numId w:val="6"/>
              </w:numPr>
              <w:tabs>
                <w:tab w:val="left" w:pos="720"/>
                <w:tab w:val="left" w:pos="144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A47C36">
              <w:rPr>
                <w:rFonts w:eastAsia="Malgun Gothic"/>
                <w:lang w:eastAsia="ko-KR"/>
              </w:rPr>
              <w:t xml:space="preserve">Information exchange </w:t>
            </w:r>
            <w:r>
              <w:rPr>
                <w:rFonts w:eastAsia="Malgun Gothic"/>
                <w:lang w:eastAsia="ko-KR"/>
              </w:rPr>
              <w:t xml:space="preserve">among </w:t>
            </w:r>
            <w:proofErr w:type="spellStart"/>
            <w:r>
              <w:rPr>
                <w:rFonts w:eastAsia="Malgun Gothic"/>
                <w:lang w:eastAsia="ko-KR"/>
              </w:rPr>
              <w:t>gNBs</w:t>
            </w:r>
            <w:proofErr w:type="spellEnd"/>
            <w:r>
              <w:rPr>
                <w:rFonts w:eastAsia="Malgun Gothic"/>
                <w:lang w:eastAsia="ko-KR"/>
              </w:rPr>
              <w:t>, including [RAN3]</w:t>
            </w:r>
          </w:p>
          <w:p w14:paraId="46A69129" w14:textId="77777777" w:rsidR="00D909BE" w:rsidRPr="00A47C36" w:rsidRDefault="00D909BE" w:rsidP="00D909BE">
            <w:pPr>
              <w:numPr>
                <w:ilvl w:val="3"/>
                <w:numId w:val="6"/>
              </w:numPr>
              <w:tabs>
                <w:tab w:val="left" w:pos="720"/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</w:t>
            </w:r>
            <w:r w:rsidRPr="00A47C36">
              <w:rPr>
                <w:rFonts w:eastAsia="Malgun Gothic"/>
                <w:lang w:eastAsia="ko-KR"/>
              </w:rPr>
              <w:t xml:space="preserve">emi-static cell-specific SBFD time and frequency location configuration </w:t>
            </w:r>
          </w:p>
          <w:p w14:paraId="7F1BA9EF" w14:textId="77777777" w:rsidR="00D909BE" w:rsidRPr="00A47C36" w:rsidRDefault="00D909BE" w:rsidP="00D909BE">
            <w:pPr>
              <w:numPr>
                <w:ilvl w:val="3"/>
                <w:numId w:val="6"/>
              </w:numPr>
              <w:tabs>
                <w:tab w:val="left" w:pos="720"/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M</w:t>
            </w:r>
            <w:r w:rsidRPr="00A47C36">
              <w:rPr>
                <w:rFonts w:eastAsia="Malgun Gothic"/>
                <w:lang w:eastAsia="ko-KR"/>
              </w:rPr>
              <w:t xml:space="preserve">easurement resource configuration, i.e., SSB and/or periodic NZP CSI-RS </w:t>
            </w:r>
          </w:p>
          <w:p w14:paraId="63532012" w14:textId="77777777" w:rsidR="00D909BE" w:rsidRPr="00A47C36" w:rsidRDefault="00D909BE" w:rsidP="00D909BE">
            <w:pPr>
              <w:numPr>
                <w:ilvl w:val="3"/>
                <w:numId w:val="6"/>
              </w:numPr>
              <w:tabs>
                <w:tab w:val="left" w:pos="720"/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</w:t>
            </w:r>
            <w:r w:rsidRPr="00A47C36">
              <w:rPr>
                <w:rFonts w:eastAsia="Malgun Gothic"/>
                <w:lang w:eastAsia="ko-KR"/>
              </w:rPr>
              <w:t>trongest DL beam information</w:t>
            </w:r>
          </w:p>
          <w:p w14:paraId="07024243" w14:textId="77777777" w:rsidR="00D909BE" w:rsidRPr="002F6822" w:rsidRDefault="00D909BE" w:rsidP="00D909BE">
            <w:pPr>
              <w:numPr>
                <w:ilvl w:val="3"/>
                <w:numId w:val="6"/>
              </w:numPr>
              <w:tabs>
                <w:tab w:val="left" w:pos="720"/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A47C36">
              <w:rPr>
                <w:rFonts w:eastAsia="Malgun Gothic"/>
                <w:lang w:eastAsia="ko-KR"/>
              </w:rPr>
              <w:t>CLI-mitigation request</w:t>
            </w:r>
          </w:p>
          <w:p w14:paraId="7CB4B125" w14:textId="77777777" w:rsidR="00D909BE" w:rsidRPr="00A47C36" w:rsidRDefault="00D909BE" w:rsidP="00D909BE">
            <w:pPr>
              <w:numPr>
                <w:ilvl w:val="2"/>
                <w:numId w:val="6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A47C36">
              <w:rPr>
                <w:rFonts w:eastAsia="Malgun Gothic"/>
                <w:lang w:eastAsia="ko-KR"/>
              </w:rPr>
              <w:t>UL resource muting for PUSCH, including</w:t>
            </w:r>
            <w:r>
              <w:rPr>
                <w:rFonts w:eastAsia="Malgun Gothic"/>
                <w:lang w:eastAsia="ko-KR"/>
              </w:rPr>
              <w:t xml:space="preserve"> [RAN1, RAN2, RAN4]</w:t>
            </w:r>
            <w:r w:rsidRPr="00A47C36">
              <w:rPr>
                <w:rFonts w:eastAsia="Malgun Gothic"/>
                <w:lang w:eastAsia="ko-KR"/>
              </w:rPr>
              <w:t xml:space="preserve"> </w:t>
            </w:r>
          </w:p>
          <w:p w14:paraId="3AFCCA1C" w14:textId="77777777" w:rsidR="00D909BE" w:rsidRPr="00A47C36" w:rsidRDefault="00D909BE" w:rsidP="00D909BE">
            <w:pPr>
              <w:numPr>
                <w:ilvl w:val="3"/>
                <w:numId w:val="6"/>
              </w:numPr>
              <w:tabs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A47C36">
              <w:rPr>
                <w:rFonts w:eastAsia="Malgun Gothic"/>
                <w:lang w:eastAsia="ko-KR"/>
              </w:rPr>
              <w:t>Indication</w:t>
            </w:r>
            <w:r>
              <w:rPr>
                <w:rFonts w:eastAsia="Malgun Gothic"/>
                <w:lang w:eastAsia="ko-KR"/>
              </w:rPr>
              <w:t>/determination</w:t>
            </w:r>
            <w:r w:rsidRPr="00A47C36">
              <w:rPr>
                <w:rFonts w:eastAsia="Malgun Gothic"/>
                <w:lang w:eastAsia="ko-KR"/>
              </w:rPr>
              <w:t xml:space="preserve"> of UL resource muting for PUSCH based on semi-static configuration, assuming comb-2 for both DFT-S-OFDM and CP-OFDM in each allocated PRB and up to 2 symbols in time domain</w:t>
            </w:r>
          </w:p>
          <w:p w14:paraId="0EE25CC8" w14:textId="77777777" w:rsidR="00D909BE" w:rsidRPr="00A47C36" w:rsidRDefault="00D909BE" w:rsidP="00D909BE">
            <w:pPr>
              <w:numPr>
                <w:ilvl w:val="3"/>
                <w:numId w:val="6"/>
              </w:numPr>
              <w:tabs>
                <w:tab w:val="left" w:pos="1440"/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A47C36">
              <w:rPr>
                <w:rFonts w:eastAsia="Malgun Gothic"/>
                <w:lang w:eastAsia="ko-KR"/>
              </w:rPr>
              <w:t>PUSCH resource mapping, i.e., rate-matching around the muted REs</w:t>
            </w:r>
          </w:p>
          <w:p w14:paraId="1D0E1882" w14:textId="77777777" w:rsidR="00D909BE" w:rsidRDefault="00D909BE" w:rsidP="00D909BE">
            <w:pPr>
              <w:numPr>
                <w:ilvl w:val="3"/>
                <w:numId w:val="6"/>
              </w:numPr>
              <w:tabs>
                <w:tab w:val="left" w:pos="1440"/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A47C36">
              <w:rPr>
                <w:rFonts w:eastAsia="Malgun Gothic"/>
                <w:lang w:eastAsia="ko-KR"/>
              </w:rPr>
              <w:t>UCI resource determination in symbols with muted REs</w:t>
            </w:r>
          </w:p>
          <w:p w14:paraId="40CF0161" w14:textId="77777777" w:rsidR="00D909BE" w:rsidRPr="002F6822" w:rsidRDefault="00D909BE" w:rsidP="00D909BE">
            <w:pPr>
              <w:numPr>
                <w:ilvl w:val="2"/>
                <w:numId w:val="6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2F6822">
              <w:rPr>
                <w:rFonts w:eastAsia="Malgun Gothic"/>
                <w:lang w:eastAsia="ko-KR"/>
              </w:rPr>
              <w:t xml:space="preserve">L1 based UE-to-UE CLI measurement and reporting based on existing CSI framework, including </w:t>
            </w:r>
            <w:r>
              <w:rPr>
                <w:rFonts w:eastAsia="Malgun Gothic"/>
                <w:lang w:eastAsia="ko-KR"/>
              </w:rPr>
              <w:t>[RAN1, RAN2, RAN4]</w:t>
            </w:r>
          </w:p>
          <w:p w14:paraId="6074AB05" w14:textId="77777777" w:rsidR="00D909BE" w:rsidRPr="00AD70EE" w:rsidRDefault="00D909BE" w:rsidP="00D909BE">
            <w:pPr>
              <w:numPr>
                <w:ilvl w:val="3"/>
                <w:numId w:val="6"/>
              </w:numPr>
              <w:tabs>
                <w:tab w:val="clear" w:pos="288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AD70EE">
              <w:rPr>
                <w:rFonts w:eastAsia="Malgun Gothic"/>
                <w:lang w:eastAsia="ko-KR"/>
              </w:rPr>
              <w:t>Periodic, semi-persistent, or aperiodic measurement resource (set), i.e., SRS-RSRP resource or CLI-RSSI resource</w:t>
            </w:r>
            <w:r>
              <w:rPr>
                <w:rFonts w:eastAsia="Malgun Gothic"/>
                <w:lang w:eastAsia="ko-KR"/>
              </w:rPr>
              <w:t>,</w:t>
            </w:r>
            <w:r w:rsidRPr="00AD70EE">
              <w:rPr>
                <w:rFonts w:eastAsia="Malgun Gothic"/>
                <w:lang w:eastAsia="ko-KR"/>
              </w:rPr>
              <w:t xml:space="preserve"> and </w:t>
            </w:r>
            <w:r>
              <w:rPr>
                <w:rFonts w:eastAsia="Malgun Gothic"/>
                <w:lang w:eastAsia="ko-KR"/>
              </w:rPr>
              <w:t>c</w:t>
            </w:r>
            <w:r w:rsidRPr="00AD70EE">
              <w:rPr>
                <w:rFonts w:eastAsia="Malgun Gothic"/>
                <w:lang w:eastAsia="ko-KR"/>
              </w:rPr>
              <w:t>onfiguration/determination of ‘</w:t>
            </w:r>
            <w:proofErr w:type="spellStart"/>
            <w:r w:rsidRPr="00AD70EE">
              <w:rPr>
                <w:rFonts w:eastAsia="Malgun Gothic"/>
                <w:lang w:eastAsia="ko-KR"/>
              </w:rPr>
              <w:t>typeD</w:t>
            </w:r>
            <w:proofErr w:type="spellEnd"/>
            <w:r w:rsidRPr="00AD70EE">
              <w:rPr>
                <w:rFonts w:eastAsia="Malgun Gothic"/>
                <w:lang w:eastAsia="ko-KR"/>
              </w:rPr>
              <w:t>’ QCL assumptions for the CLI measurement resource</w:t>
            </w:r>
          </w:p>
          <w:p w14:paraId="76D1D546" w14:textId="77777777" w:rsidR="00D909BE" w:rsidRDefault="00D909BE" w:rsidP="00D909BE">
            <w:pPr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At least a</w:t>
            </w:r>
            <w:r w:rsidRPr="000F4A9B">
              <w:rPr>
                <w:rFonts w:eastAsia="Malgun Gothic"/>
                <w:lang w:eastAsia="ko-KR"/>
              </w:rPr>
              <w:t>periodic reporting</w:t>
            </w:r>
          </w:p>
          <w:p w14:paraId="6AEFE54C" w14:textId="77777777" w:rsidR="00D909BE" w:rsidRDefault="00D909BE" w:rsidP="00D909BE">
            <w:pPr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</w:t>
            </w:r>
            <w:r w:rsidRPr="000F4A9B">
              <w:rPr>
                <w:rFonts w:eastAsia="Malgun Gothic"/>
                <w:lang w:eastAsia="ko-KR"/>
              </w:rPr>
              <w:t>ew report quantities</w:t>
            </w:r>
            <w:r>
              <w:rPr>
                <w:rFonts w:eastAsia="Malgun Gothic"/>
                <w:lang w:eastAsia="ko-KR"/>
              </w:rPr>
              <w:t>,</w:t>
            </w:r>
            <w:r w:rsidRPr="000F4A9B">
              <w:rPr>
                <w:rFonts w:eastAsia="Malgun Gothic"/>
                <w:lang w:eastAsia="ko-KR"/>
              </w:rPr>
              <w:t xml:space="preserve"> e.g., L1-SRS-RSRP, L1-CLI-RSSI and/or measurement resource indices</w:t>
            </w:r>
          </w:p>
          <w:p w14:paraId="103C9304" w14:textId="77777777" w:rsidR="00D909BE" w:rsidRDefault="00D909BE" w:rsidP="00D909BE">
            <w:pPr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0F4A9B">
              <w:rPr>
                <w:rFonts w:eastAsia="Malgun Gothic"/>
                <w:lang w:eastAsia="ko-KR"/>
              </w:rPr>
              <w:t xml:space="preserve">UCI bits generation </w:t>
            </w:r>
          </w:p>
          <w:p w14:paraId="7EE0C469" w14:textId="77777777" w:rsidR="00D909BE" w:rsidRDefault="00D909BE" w:rsidP="00D909BE">
            <w:pPr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P</w:t>
            </w:r>
            <w:r w:rsidRPr="000F4A9B">
              <w:rPr>
                <w:rFonts w:eastAsia="Malgun Gothic"/>
                <w:lang w:eastAsia="ko-KR"/>
              </w:rPr>
              <w:t>riority rules for multiple CSI reporting</w:t>
            </w:r>
          </w:p>
          <w:p w14:paraId="0FDBE6AF" w14:textId="77777777" w:rsidR="00D909BE" w:rsidRDefault="00D909BE" w:rsidP="00D909BE">
            <w:pPr>
              <w:numPr>
                <w:ilvl w:val="3"/>
                <w:numId w:val="6"/>
              </w:numPr>
              <w:tabs>
                <w:tab w:val="left" w:pos="1440"/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LI measurement accuracy requirement</w:t>
            </w:r>
          </w:p>
          <w:p w14:paraId="022D88D7" w14:textId="77777777" w:rsidR="00D909BE" w:rsidRPr="00CE256E" w:rsidRDefault="00D909BE" w:rsidP="00D909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CE256E">
              <w:rPr>
                <w:rFonts w:eastAsia="Malgun Gothic"/>
                <w:lang w:eastAsia="ko-KR"/>
              </w:rPr>
              <w:t xml:space="preserve">Note: Without dedicated optimization for dynamic/flexible TDD. </w:t>
            </w:r>
          </w:p>
          <w:p w14:paraId="27E75B9A" w14:textId="77777777" w:rsidR="00D909BE" w:rsidRPr="003E0D9F" w:rsidRDefault="00D909BE" w:rsidP="00D909BE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 xml:space="preserve">Specify BS RF requirements for SBFD operation at </w:t>
            </w:r>
            <w:proofErr w:type="spellStart"/>
            <w:r w:rsidRPr="003E0D9F">
              <w:rPr>
                <w:rFonts w:eastAsia="Malgun Gothic"/>
                <w:lang w:eastAsia="ko-KR"/>
              </w:rPr>
              <w:t>gNB</w:t>
            </w:r>
            <w:proofErr w:type="spellEnd"/>
            <w:r w:rsidRPr="003E0D9F">
              <w:rPr>
                <w:rFonts w:eastAsia="Malgun Gothic"/>
                <w:lang w:eastAsia="ko-KR"/>
              </w:rPr>
              <w:t xml:space="preserve"> [RAN4]</w:t>
            </w:r>
          </w:p>
          <w:p w14:paraId="71B1DEF6" w14:textId="77777777" w:rsidR="00D909BE" w:rsidRPr="00090C79" w:rsidRDefault="00D909BE" w:rsidP="00D909BE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090C79">
              <w:rPr>
                <w:rFonts w:eastAsia="Malgun Gothic"/>
                <w:lang w:eastAsia="ko-KR"/>
              </w:rPr>
              <w:t>Specify applicable RRM core requirements for CLI handling mechanisms [RAN4]</w:t>
            </w:r>
          </w:p>
          <w:p w14:paraId="4FC3872A" w14:textId="77777777" w:rsidR="00D909BE" w:rsidRPr="00090C79" w:rsidRDefault="00D909BE" w:rsidP="00D909BE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090C79">
              <w:rPr>
                <w:rFonts w:eastAsia="Malgun Gothic"/>
                <w:lang w:eastAsia="ko-KR"/>
              </w:rPr>
              <w:t>Specify other RRM core requirements for SBFD operation, if identified [RAN4]</w:t>
            </w:r>
          </w:p>
          <w:p w14:paraId="1B254395" w14:textId="77777777" w:rsidR="00D909BE" w:rsidRDefault="00D909BE" w:rsidP="00D909BE">
            <w:pPr>
              <w:numPr>
                <w:ilvl w:val="0"/>
                <w:numId w:val="6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</w:t>
            </w:r>
            <w:r w:rsidRPr="003E0D9F">
              <w:rPr>
                <w:rFonts w:eastAsia="Malgun Gothic"/>
                <w:lang w:eastAsia="ko-KR"/>
              </w:rPr>
              <w:t xml:space="preserve">ote: </w:t>
            </w:r>
            <w:r>
              <w:rPr>
                <w:rFonts w:eastAsia="Malgun Gothic"/>
                <w:lang w:eastAsia="ko-KR"/>
              </w:rPr>
              <w:t xml:space="preserve">RAN3 will not specify enhancements to network </w:t>
            </w:r>
            <w:proofErr w:type="spellStart"/>
            <w:r>
              <w:rPr>
                <w:rFonts w:eastAsia="Malgun Gothic"/>
                <w:lang w:eastAsia="ko-KR"/>
              </w:rPr>
              <w:t>signalling</w:t>
            </w:r>
            <w:proofErr w:type="spellEnd"/>
            <w:r>
              <w:rPr>
                <w:rFonts w:eastAsia="Malgun Gothic"/>
                <w:lang w:eastAsia="ko-KR"/>
              </w:rPr>
              <w:t xml:space="preserve"> to support inter-operator coordination for CLI handling </w:t>
            </w:r>
          </w:p>
          <w:p w14:paraId="7F9E5F20" w14:textId="77777777" w:rsidR="00D909BE" w:rsidRPr="002F6822" w:rsidRDefault="00D909BE" w:rsidP="00D909BE">
            <w:pPr>
              <w:numPr>
                <w:ilvl w:val="0"/>
                <w:numId w:val="6"/>
              </w:numPr>
              <w:tabs>
                <w:tab w:val="clear" w:pos="72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Notes: Following</w:t>
            </w:r>
            <w:r w:rsidRPr="002F6822"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>are assumed for i</w:t>
            </w:r>
            <w:r w:rsidRPr="00A47C36">
              <w:rPr>
                <w:rFonts w:eastAsia="Malgun Gothic"/>
                <w:lang w:eastAsia="ko-KR"/>
              </w:rPr>
              <w:t xml:space="preserve">nformation exchange </w:t>
            </w:r>
            <w:r>
              <w:rPr>
                <w:rFonts w:eastAsia="Malgun Gothic"/>
                <w:lang w:eastAsia="ko-KR"/>
              </w:rPr>
              <w:t xml:space="preserve">among </w:t>
            </w:r>
            <w:proofErr w:type="spellStart"/>
            <w:r>
              <w:rPr>
                <w:rFonts w:eastAsia="Malgun Gothic"/>
                <w:lang w:eastAsia="ko-KR"/>
              </w:rPr>
              <w:t>gNBs</w:t>
            </w:r>
            <w:proofErr w:type="spellEnd"/>
            <w:r>
              <w:rPr>
                <w:rFonts w:eastAsia="Malgun Gothic"/>
                <w:lang w:eastAsia="ko-KR"/>
              </w:rPr>
              <w:t xml:space="preserve"> </w:t>
            </w:r>
          </w:p>
          <w:p w14:paraId="79B45112" w14:textId="77777777" w:rsidR="00D909BE" w:rsidRDefault="00D909BE" w:rsidP="00D909BE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lastRenderedPageBreak/>
              <w:t>N</w:t>
            </w:r>
            <w:r w:rsidRPr="00A47C36">
              <w:rPr>
                <w:rFonts w:eastAsia="Malgun Gothic"/>
                <w:lang w:eastAsia="ko-KR"/>
              </w:rPr>
              <w:t xml:space="preserve">o normative behavior is implied for the </w:t>
            </w:r>
            <w:proofErr w:type="spellStart"/>
            <w:r w:rsidRPr="00A47C36">
              <w:rPr>
                <w:rFonts w:eastAsia="Malgun Gothic"/>
                <w:lang w:eastAsia="ko-KR"/>
              </w:rPr>
              <w:t>gNB</w:t>
            </w:r>
            <w:proofErr w:type="spellEnd"/>
            <w:r w:rsidRPr="00A47C36">
              <w:rPr>
                <w:rFonts w:eastAsia="Malgun Gothic"/>
                <w:lang w:eastAsia="ko-KR"/>
              </w:rPr>
              <w:t xml:space="preserve"> receiving the CLI-mitigation request. No need to further send a stop message for CLI mitigation. Detailed signaling can be discussed in RAN3</w:t>
            </w:r>
          </w:p>
          <w:p w14:paraId="159728E3" w14:textId="77777777" w:rsidR="00D909BE" w:rsidRPr="00B6523C" w:rsidRDefault="00D909BE" w:rsidP="00D909BE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B6523C">
              <w:rPr>
                <w:rFonts w:eastAsia="Malgun Gothic"/>
                <w:lang w:eastAsia="ko-KR"/>
              </w:rPr>
              <w:t>The information exchanges are subject to RAN3’s assessment of feasibility and specification impact</w:t>
            </w:r>
          </w:p>
          <w:p w14:paraId="63083DFE" w14:textId="77777777" w:rsidR="00D909BE" w:rsidRPr="00A47C36" w:rsidRDefault="00D909BE" w:rsidP="00D909BE">
            <w:pPr>
              <w:numPr>
                <w:ilvl w:val="0"/>
                <w:numId w:val="6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Notes: Following</w:t>
            </w:r>
            <w:r w:rsidRPr="002F6822"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 xml:space="preserve">are assumed for </w:t>
            </w:r>
            <w:r w:rsidRPr="00A47C36">
              <w:rPr>
                <w:rFonts w:eastAsia="Malgun Gothic"/>
                <w:lang w:eastAsia="ko-KR"/>
              </w:rPr>
              <w:t>UL resource muting</w:t>
            </w:r>
            <w:r>
              <w:rPr>
                <w:rFonts w:eastAsia="Malgun Gothic"/>
                <w:lang w:eastAsia="ko-KR"/>
              </w:rPr>
              <w:t xml:space="preserve"> </w:t>
            </w:r>
          </w:p>
          <w:p w14:paraId="4E3F1596" w14:textId="77777777" w:rsidR="00D909BE" w:rsidRPr="00A47C36" w:rsidRDefault="00D909BE" w:rsidP="00D909BE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A47C36">
              <w:rPr>
                <w:rFonts w:eastAsia="Malgun Gothic"/>
                <w:lang w:eastAsia="ko-KR"/>
              </w:rPr>
              <w:t>No new DCI field / MAC CE is introduced</w:t>
            </w:r>
            <w:r>
              <w:rPr>
                <w:rFonts w:eastAsia="Malgun Gothic"/>
                <w:lang w:eastAsia="ko-KR"/>
              </w:rPr>
              <w:t xml:space="preserve"> for i</w:t>
            </w:r>
            <w:r w:rsidRPr="00A47C36">
              <w:rPr>
                <w:rFonts w:eastAsia="Malgun Gothic"/>
                <w:lang w:eastAsia="ko-KR"/>
              </w:rPr>
              <w:t>ndication</w:t>
            </w:r>
            <w:r>
              <w:rPr>
                <w:rFonts w:eastAsia="Malgun Gothic"/>
                <w:lang w:eastAsia="ko-KR"/>
              </w:rPr>
              <w:t>/determination</w:t>
            </w:r>
            <w:r w:rsidRPr="00A47C36">
              <w:rPr>
                <w:rFonts w:eastAsia="Malgun Gothic"/>
                <w:lang w:eastAsia="ko-KR"/>
              </w:rPr>
              <w:t xml:space="preserve"> of UL resource muting</w:t>
            </w:r>
          </w:p>
          <w:p w14:paraId="652BECF0" w14:textId="77777777" w:rsidR="00D909BE" w:rsidRPr="002F6822" w:rsidRDefault="00D909BE" w:rsidP="00D909BE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A47C36">
              <w:rPr>
                <w:rFonts w:eastAsia="Malgun Gothic"/>
                <w:lang w:eastAsia="ko-KR"/>
              </w:rPr>
              <w:t>No impact on data and control multiplexing as defined in section 6.2.7, TS 38.212</w:t>
            </w:r>
          </w:p>
          <w:p w14:paraId="612D9E09" w14:textId="77777777" w:rsidR="00D909BE" w:rsidRPr="00A47C36" w:rsidRDefault="00D909BE" w:rsidP="00D909BE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A47C36">
              <w:rPr>
                <w:rFonts w:eastAsia="Malgun Gothic"/>
                <w:lang w:eastAsia="ko-KR"/>
              </w:rPr>
              <w:t>UL resource muting does not apply for Msg A PUSCH and Msg 3 PUSCH</w:t>
            </w:r>
          </w:p>
          <w:p w14:paraId="2E1499DC" w14:textId="77777777" w:rsidR="00D909BE" w:rsidRPr="00A47C36" w:rsidRDefault="00D909BE" w:rsidP="00D909BE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A47C36">
              <w:rPr>
                <w:rFonts w:eastAsia="Malgun Gothic"/>
                <w:lang w:eastAsia="ko-KR"/>
              </w:rPr>
              <w:t>UL resource muting applies only for UEs in RRC_CONNECTED mode</w:t>
            </w:r>
          </w:p>
          <w:p w14:paraId="675F578C" w14:textId="77777777" w:rsidR="00D909BE" w:rsidRDefault="00D909BE" w:rsidP="00D909BE">
            <w:pPr>
              <w:numPr>
                <w:ilvl w:val="1"/>
                <w:numId w:val="6"/>
              </w:numPr>
              <w:tabs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A47C36">
              <w:rPr>
                <w:rFonts w:eastAsia="Malgun Gothic"/>
                <w:lang w:eastAsia="ko-KR"/>
              </w:rPr>
              <w:t>UE assumes that the UL resource muting pattern does not overlap UL DMRS or PT-RS in the same symbol</w:t>
            </w:r>
          </w:p>
          <w:p w14:paraId="4FAE92C4" w14:textId="77777777" w:rsidR="00D909BE" w:rsidRPr="00E510AA" w:rsidRDefault="00D909BE" w:rsidP="00D909BE">
            <w:pPr>
              <w:numPr>
                <w:ilvl w:val="1"/>
                <w:numId w:val="6"/>
              </w:numPr>
              <w:tabs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E510AA">
              <w:rPr>
                <w:rFonts w:eastAsia="Malgun Gothic"/>
                <w:lang w:eastAsia="ko-KR"/>
              </w:rPr>
              <w:t>Power boosting is assumed for REs in the symbol with UL resource muting. PUSCH transmit power does not change across symbols</w:t>
            </w:r>
          </w:p>
          <w:p w14:paraId="77413B2C" w14:textId="77777777" w:rsidR="00D909BE" w:rsidRPr="00E510AA" w:rsidRDefault="00D909BE" w:rsidP="00D909BE">
            <w:pPr>
              <w:numPr>
                <w:ilvl w:val="1"/>
                <w:numId w:val="6"/>
              </w:numPr>
              <w:tabs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E510AA">
              <w:rPr>
                <w:rFonts w:eastAsia="Malgun Gothic"/>
                <w:lang w:eastAsia="ko-KR"/>
              </w:rPr>
              <w:t>No changes on TBS determination for PUSCH</w:t>
            </w:r>
          </w:p>
          <w:p w14:paraId="1C87FC40" w14:textId="77777777" w:rsidR="00D909BE" w:rsidRPr="00E510AA" w:rsidRDefault="00D909BE" w:rsidP="00D909BE">
            <w:pPr>
              <w:numPr>
                <w:ilvl w:val="1"/>
                <w:numId w:val="6"/>
              </w:numPr>
              <w:tabs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E510AA">
              <w:rPr>
                <w:rFonts w:eastAsia="Malgun Gothic"/>
                <w:lang w:eastAsia="ko-KR"/>
              </w:rPr>
              <w:t>Check impact on transmit signal quality/MPR requirement, if any, with RAN4</w:t>
            </w:r>
          </w:p>
          <w:p w14:paraId="27E4E111" w14:textId="77777777" w:rsidR="00D909BE" w:rsidRPr="00E510AA" w:rsidRDefault="00D909BE" w:rsidP="00D909BE">
            <w:pPr>
              <w:numPr>
                <w:ilvl w:val="1"/>
                <w:numId w:val="6"/>
              </w:numPr>
              <w:tabs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E510AA">
              <w:rPr>
                <w:rFonts w:eastAsia="Malgun Gothic"/>
                <w:lang w:eastAsia="ko-KR"/>
              </w:rPr>
              <w:t>This feature is subject to UE capability</w:t>
            </w:r>
          </w:p>
          <w:p w14:paraId="129B1D66" w14:textId="77777777" w:rsidR="00D909BE" w:rsidRDefault="00D909BE" w:rsidP="00D909BE">
            <w:pPr>
              <w:numPr>
                <w:ilvl w:val="0"/>
                <w:numId w:val="6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Notes: Following</w:t>
            </w:r>
            <w:r w:rsidRPr="002F6822"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 xml:space="preserve">are assumed for </w:t>
            </w:r>
            <w:r w:rsidRPr="002F6822">
              <w:rPr>
                <w:rFonts w:eastAsia="Malgun Gothic"/>
                <w:lang w:eastAsia="ko-KR"/>
              </w:rPr>
              <w:t>L1 based UE-to-UE CLI measurement and reporting</w:t>
            </w:r>
            <w:r>
              <w:rPr>
                <w:rFonts w:eastAsia="Malgun Gothic"/>
                <w:lang w:eastAsia="ko-KR"/>
              </w:rPr>
              <w:t xml:space="preserve"> </w:t>
            </w:r>
          </w:p>
          <w:p w14:paraId="63C38BD3" w14:textId="77777777" w:rsidR="00D909BE" w:rsidRDefault="00D909BE" w:rsidP="00D909BE">
            <w:pPr>
              <w:numPr>
                <w:ilvl w:val="1"/>
                <w:numId w:val="6"/>
              </w:numPr>
              <w:tabs>
                <w:tab w:val="clear" w:pos="1440"/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FE6F01">
              <w:rPr>
                <w:rFonts w:eastAsia="Malgun Gothic"/>
                <w:lang w:eastAsia="ko-KR"/>
              </w:rPr>
              <w:t xml:space="preserve">The measurement resources for SRS-RSRP are based on the existing legacy RS patterns. No specification impact for SRS configuration information exchange between </w:t>
            </w:r>
            <w:proofErr w:type="spellStart"/>
            <w:r w:rsidRPr="00FE6F01">
              <w:rPr>
                <w:rFonts w:eastAsia="Malgun Gothic"/>
                <w:lang w:eastAsia="ko-KR"/>
              </w:rPr>
              <w:t>gNBs</w:t>
            </w:r>
            <w:proofErr w:type="spellEnd"/>
          </w:p>
          <w:p w14:paraId="5FD7F937" w14:textId="77777777" w:rsidR="00D909BE" w:rsidRPr="002F6822" w:rsidRDefault="00D909BE" w:rsidP="00D909BE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2F6822">
              <w:rPr>
                <w:rFonts w:eastAsia="Malgun Gothic"/>
                <w:lang w:eastAsia="ko-KR"/>
              </w:rPr>
              <w:t>Periodic and semi-persistent reporting can be considered</w:t>
            </w:r>
            <w:r>
              <w:rPr>
                <w:rFonts w:eastAsia="Malgun Gothic"/>
                <w:lang w:eastAsia="ko-KR"/>
              </w:rPr>
              <w:t xml:space="preserve"> in addition to a</w:t>
            </w:r>
            <w:r w:rsidRPr="00B6523C">
              <w:rPr>
                <w:rFonts w:eastAsia="Malgun Gothic"/>
                <w:lang w:eastAsia="ko-KR"/>
              </w:rPr>
              <w:t>periodic reporting</w:t>
            </w:r>
          </w:p>
          <w:p w14:paraId="7B808B78" w14:textId="77777777" w:rsidR="00D909BE" w:rsidRPr="002F6822" w:rsidRDefault="00D909BE" w:rsidP="00D909BE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For the new reporting quantities, a</w:t>
            </w:r>
            <w:r w:rsidRPr="002F6822">
              <w:rPr>
                <w:rFonts w:eastAsia="Malgun Gothic"/>
                <w:lang w:eastAsia="ko-KR"/>
              </w:rPr>
              <w:t>t least wideband reporting is supported</w:t>
            </w:r>
          </w:p>
          <w:p w14:paraId="5D864324" w14:textId="087616FB" w:rsidR="001E370C" w:rsidRPr="0072117B" w:rsidRDefault="00D909BE" w:rsidP="00D909BE">
            <w:pPr>
              <w:numPr>
                <w:ilvl w:val="1"/>
                <w:numId w:val="6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2F6822">
              <w:rPr>
                <w:rFonts w:eastAsia="Malgun Gothic"/>
                <w:lang w:eastAsia="ko-KR"/>
              </w:rPr>
              <w:t>The existing CSI processing unit, CPU occupation rule and timeline for L1 beam reporting are reused for L1 UE-to-UE CLI measurement and reporting as starting point</w:t>
            </w:r>
          </w:p>
        </w:tc>
      </w:tr>
    </w:tbl>
    <w:p w14:paraId="70C01BB6" w14:textId="77777777" w:rsidR="001E370C" w:rsidRDefault="001E370C" w:rsidP="009F5567">
      <w:pPr>
        <w:jc w:val="both"/>
      </w:pPr>
    </w:p>
    <w:p w14:paraId="0491EFD6" w14:textId="3396DD39" w:rsidR="009E3FB4" w:rsidRPr="009E3FB4" w:rsidRDefault="00D354CF" w:rsidP="009F5567">
      <w:pPr>
        <w:jc w:val="both"/>
        <w:rPr>
          <w:lang w:val="en-GB"/>
        </w:rPr>
      </w:pPr>
      <w:r>
        <w:t>In this contribution</w:t>
      </w:r>
      <w:r w:rsidR="006E358A">
        <w:t xml:space="preserve"> we discuss the </w:t>
      </w:r>
      <w:r w:rsidR="00F21647">
        <w:rPr>
          <w:rFonts w:eastAsia="Malgun Gothic"/>
          <w:lang w:eastAsia="ko-KR"/>
        </w:rPr>
        <w:t>further details</w:t>
      </w:r>
      <w:r w:rsidR="00F21647" w:rsidRPr="003E0D9F">
        <w:rPr>
          <w:rFonts w:eastAsia="Malgun Gothic"/>
          <w:lang w:eastAsia="ko-KR"/>
        </w:rPr>
        <w:t xml:space="preserve"> </w:t>
      </w:r>
      <w:r w:rsidR="00FD074D">
        <w:rPr>
          <w:rFonts w:eastAsia="Malgun Gothic"/>
          <w:lang w:eastAsia="ko-KR"/>
        </w:rPr>
        <w:t xml:space="preserve">for </w:t>
      </w:r>
      <w:r w:rsidR="009152AA">
        <w:rPr>
          <w:rFonts w:eastAsia="Malgun Gothic"/>
          <w:lang w:eastAsia="ko-KR"/>
        </w:rPr>
        <w:t xml:space="preserve">each down selected </w:t>
      </w:r>
      <w:r w:rsidR="006E358A">
        <w:t>CLI handling scheme for both inter-</w:t>
      </w:r>
      <w:proofErr w:type="spellStart"/>
      <w:r w:rsidR="006E358A">
        <w:t>gNB</w:t>
      </w:r>
      <w:proofErr w:type="spellEnd"/>
      <w:r w:rsidR="006E358A">
        <w:t xml:space="preserve"> and inter-UE CLI</w:t>
      </w:r>
      <w:r w:rsidR="00CE5352">
        <w:t xml:space="preserve"> for </w:t>
      </w:r>
      <w:r w:rsidR="00872762">
        <w:t xml:space="preserve">agenda </w:t>
      </w:r>
      <w:r w:rsidR="00CE5352">
        <w:t>9.3.3</w:t>
      </w:r>
      <w:r w:rsidR="00744B89">
        <w:t>.</w:t>
      </w:r>
    </w:p>
    <w:p w14:paraId="55CEB6F3" w14:textId="0D3A6FB0" w:rsidR="00CE6893" w:rsidRPr="00744B89" w:rsidRDefault="006E358A">
      <w:pPr>
        <w:pStyle w:val="Heading1"/>
        <w:rPr>
          <w:lang w:val="de-DE" w:eastAsia="zh-CN"/>
        </w:rPr>
      </w:pPr>
      <w:bookmarkStart w:id="6" w:name="_Ref525738522"/>
      <w:bookmarkStart w:id="7" w:name="_Ref471731770"/>
      <w:bookmarkStart w:id="8" w:name="_Ref462669569"/>
      <w:r w:rsidRPr="00744B89">
        <w:rPr>
          <w:lang w:val="de-DE" w:eastAsia="zh-CN"/>
        </w:rPr>
        <w:t>Inter-UE CLI handling schemes</w:t>
      </w:r>
    </w:p>
    <w:p w14:paraId="245EF78E" w14:textId="2C23DDEA" w:rsidR="009B5DB7" w:rsidRDefault="00380ACF" w:rsidP="00866630">
      <w:pPr>
        <w:jc w:val="both"/>
        <w:rPr>
          <w:lang w:eastAsia="ja-JP"/>
        </w:rPr>
      </w:pPr>
      <w:r>
        <w:rPr>
          <w:lang w:eastAsia="ja-JP"/>
        </w:rPr>
        <w:t xml:space="preserve">In RAN1 #117 meeting, companies agreed to </w:t>
      </w:r>
      <w:r w:rsidR="00A35460">
        <w:rPr>
          <w:lang w:eastAsia="ja-JP"/>
        </w:rPr>
        <w:t>down select the following inter-UE CLI scheme to specify in R19 work item.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35460" w14:paraId="07592F50" w14:textId="77777777" w:rsidTr="00A35460">
        <w:tc>
          <w:tcPr>
            <w:tcW w:w="9962" w:type="dxa"/>
          </w:tcPr>
          <w:p w14:paraId="719B6B0F" w14:textId="77777777" w:rsidR="0025692B" w:rsidRPr="0025692B" w:rsidRDefault="0025692B" w:rsidP="00AB06FD">
            <w:pPr>
              <w:numPr>
                <w:ilvl w:val="0"/>
                <w:numId w:val="8"/>
              </w:numPr>
              <w:spacing w:line="240" w:lineRule="auto"/>
              <w:rPr>
                <w:lang w:eastAsia="ja-JP"/>
              </w:rPr>
            </w:pPr>
            <w:r w:rsidRPr="0025692B">
              <w:rPr>
                <w:lang w:val="en-GB" w:eastAsia="ja-JP"/>
              </w:rPr>
              <w:t xml:space="preserve">L1 based UE-to-UE CLI measurement and reporting based on existing CSI framework, including [RAN1, RAN2, RAN4] </w:t>
            </w:r>
          </w:p>
          <w:p w14:paraId="72670699" w14:textId="77777777" w:rsidR="0025692B" w:rsidRPr="0025692B" w:rsidRDefault="0025692B" w:rsidP="00AB06FD">
            <w:pPr>
              <w:numPr>
                <w:ilvl w:val="1"/>
                <w:numId w:val="8"/>
              </w:numPr>
              <w:spacing w:line="240" w:lineRule="auto"/>
              <w:rPr>
                <w:lang w:eastAsia="ja-JP"/>
              </w:rPr>
            </w:pPr>
            <w:r w:rsidRPr="0025692B">
              <w:rPr>
                <w:lang w:val="en-GB" w:eastAsia="ja-JP"/>
              </w:rPr>
              <w:t>Measurement resources</w:t>
            </w:r>
          </w:p>
          <w:p w14:paraId="75750800" w14:textId="77777777" w:rsidR="0025692B" w:rsidRPr="0025692B" w:rsidRDefault="0025692B" w:rsidP="00AB06FD">
            <w:pPr>
              <w:numPr>
                <w:ilvl w:val="2"/>
                <w:numId w:val="8"/>
              </w:numPr>
              <w:spacing w:line="240" w:lineRule="auto"/>
              <w:rPr>
                <w:lang w:eastAsia="ja-JP"/>
              </w:rPr>
            </w:pPr>
            <w:r w:rsidRPr="0025692B">
              <w:rPr>
                <w:lang w:val="en-GB" w:eastAsia="ja-JP"/>
              </w:rPr>
              <w:t xml:space="preserve">Periodic, semi-persistent, or aperiodic measurement resource (set), i.e., SRS-RSRP resource or CLI-RSSI resource  </w:t>
            </w:r>
          </w:p>
          <w:p w14:paraId="25C0E1E9" w14:textId="77777777" w:rsidR="0025692B" w:rsidRPr="0025692B" w:rsidRDefault="0025692B" w:rsidP="00AB06FD">
            <w:pPr>
              <w:numPr>
                <w:ilvl w:val="3"/>
                <w:numId w:val="8"/>
              </w:numPr>
              <w:spacing w:line="240" w:lineRule="auto"/>
              <w:rPr>
                <w:lang w:eastAsia="ja-JP"/>
              </w:rPr>
            </w:pPr>
            <w:r w:rsidRPr="0025692B">
              <w:rPr>
                <w:lang w:val="en-GB" w:eastAsia="ja-JP"/>
              </w:rPr>
              <w:t xml:space="preserve">Note: The measurement resources for SRS-RSRP are based on the existing legacy RS patterns. No specification impact for SRS configuration information exchange between </w:t>
            </w:r>
            <w:proofErr w:type="spellStart"/>
            <w:r w:rsidRPr="0025692B">
              <w:rPr>
                <w:lang w:val="en-GB" w:eastAsia="ja-JP"/>
              </w:rPr>
              <w:t>gNBs</w:t>
            </w:r>
            <w:proofErr w:type="spellEnd"/>
            <w:r w:rsidRPr="0025692B">
              <w:rPr>
                <w:lang w:val="en-GB" w:eastAsia="ja-JP"/>
              </w:rPr>
              <w:t>.</w:t>
            </w:r>
          </w:p>
          <w:p w14:paraId="73A76F7F" w14:textId="77777777" w:rsidR="0025692B" w:rsidRPr="0025692B" w:rsidRDefault="0025692B" w:rsidP="00AB06FD">
            <w:pPr>
              <w:numPr>
                <w:ilvl w:val="2"/>
                <w:numId w:val="8"/>
              </w:numPr>
              <w:spacing w:line="240" w:lineRule="auto"/>
              <w:rPr>
                <w:lang w:eastAsia="ja-JP"/>
              </w:rPr>
            </w:pPr>
            <w:r w:rsidRPr="0025692B">
              <w:rPr>
                <w:lang w:val="en-GB" w:eastAsia="ja-JP"/>
              </w:rPr>
              <w:t>Configuration/Determination of ‘</w:t>
            </w:r>
            <w:proofErr w:type="spellStart"/>
            <w:r w:rsidRPr="0025692B">
              <w:rPr>
                <w:lang w:val="en-GB" w:eastAsia="ja-JP"/>
              </w:rPr>
              <w:t>typeD</w:t>
            </w:r>
            <w:proofErr w:type="spellEnd"/>
            <w:r w:rsidRPr="0025692B">
              <w:rPr>
                <w:lang w:val="en-GB" w:eastAsia="ja-JP"/>
              </w:rPr>
              <w:t>’ QCL assumptions for the CLI measurement resource</w:t>
            </w:r>
          </w:p>
          <w:p w14:paraId="796D62C1" w14:textId="77777777" w:rsidR="0025692B" w:rsidRPr="0025692B" w:rsidRDefault="0025692B" w:rsidP="00AB06FD">
            <w:pPr>
              <w:numPr>
                <w:ilvl w:val="1"/>
                <w:numId w:val="8"/>
              </w:numPr>
              <w:spacing w:line="240" w:lineRule="auto"/>
              <w:rPr>
                <w:lang w:eastAsia="ja-JP"/>
              </w:rPr>
            </w:pPr>
            <w:r w:rsidRPr="0025692B">
              <w:rPr>
                <w:lang w:val="en-GB" w:eastAsia="ja-JP"/>
              </w:rPr>
              <w:lastRenderedPageBreak/>
              <w:t>Measurement reporting</w:t>
            </w:r>
          </w:p>
          <w:p w14:paraId="74727D9F" w14:textId="77777777" w:rsidR="0025692B" w:rsidRPr="0025692B" w:rsidRDefault="0025692B" w:rsidP="00AB06FD">
            <w:pPr>
              <w:numPr>
                <w:ilvl w:val="2"/>
                <w:numId w:val="8"/>
              </w:numPr>
              <w:spacing w:line="240" w:lineRule="auto"/>
              <w:rPr>
                <w:lang w:eastAsia="ja-JP"/>
              </w:rPr>
            </w:pPr>
            <w:r w:rsidRPr="0025692B">
              <w:rPr>
                <w:lang w:val="en-GB" w:eastAsia="ja-JP"/>
              </w:rPr>
              <w:t>At least aperiodic reporting</w:t>
            </w:r>
          </w:p>
          <w:p w14:paraId="674A322C" w14:textId="77777777" w:rsidR="0025692B" w:rsidRPr="0025692B" w:rsidRDefault="0025692B" w:rsidP="00AB06FD">
            <w:pPr>
              <w:numPr>
                <w:ilvl w:val="3"/>
                <w:numId w:val="8"/>
              </w:numPr>
              <w:spacing w:line="240" w:lineRule="auto"/>
              <w:rPr>
                <w:lang w:eastAsia="ja-JP"/>
              </w:rPr>
            </w:pPr>
            <w:r w:rsidRPr="0025692B">
              <w:rPr>
                <w:lang w:val="en-GB" w:eastAsia="ja-JP"/>
              </w:rPr>
              <w:t>Note: Periodic and semi-persistent reporting can be considered</w:t>
            </w:r>
          </w:p>
          <w:p w14:paraId="2473B41A" w14:textId="77777777" w:rsidR="0025692B" w:rsidRPr="0025692B" w:rsidRDefault="0025692B" w:rsidP="00AB06FD">
            <w:pPr>
              <w:numPr>
                <w:ilvl w:val="2"/>
                <w:numId w:val="8"/>
              </w:numPr>
              <w:spacing w:line="240" w:lineRule="auto"/>
              <w:rPr>
                <w:lang w:eastAsia="ja-JP"/>
              </w:rPr>
            </w:pPr>
            <w:r w:rsidRPr="0025692B">
              <w:rPr>
                <w:lang w:val="en-GB" w:eastAsia="ja-JP"/>
              </w:rPr>
              <w:t>New report quantities: e.g. L1-SRS-RSRP, L1-CLI-RSSI and/or measurement resource indices</w:t>
            </w:r>
          </w:p>
          <w:p w14:paraId="05D1156D" w14:textId="77777777" w:rsidR="0025692B" w:rsidRPr="0025692B" w:rsidRDefault="0025692B" w:rsidP="00AB06FD">
            <w:pPr>
              <w:numPr>
                <w:ilvl w:val="3"/>
                <w:numId w:val="8"/>
              </w:numPr>
              <w:spacing w:line="240" w:lineRule="auto"/>
              <w:rPr>
                <w:lang w:eastAsia="ja-JP"/>
              </w:rPr>
            </w:pPr>
            <w:r w:rsidRPr="0025692B">
              <w:rPr>
                <w:lang w:val="en-GB" w:eastAsia="ja-JP"/>
              </w:rPr>
              <w:t xml:space="preserve">Note: At least wideband reporting is supported </w:t>
            </w:r>
          </w:p>
          <w:p w14:paraId="412FB11E" w14:textId="77777777" w:rsidR="0025692B" w:rsidRPr="0025692B" w:rsidRDefault="0025692B" w:rsidP="00AB06FD">
            <w:pPr>
              <w:numPr>
                <w:ilvl w:val="2"/>
                <w:numId w:val="8"/>
              </w:numPr>
              <w:spacing w:line="240" w:lineRule="auto"/>
              <w:rPr>
                <w:lang w:eastAsia="ja-JP"/>
              </w:rPr>
            </w:pPr>
            <w:r w:rsidRPr="0025692B">
              <w:rPr>
                <w:lang w:val="en-GB" w:eastAsia="ja-JP"/>
              </w:rPr>
              <w:t xml:space="preserve">UCI bits generation </w:t>
            </w:r>
          </w:p>
          <w:p w14:paraId="5DAAA06B" w14:textId="77777777" w:rsidR="0025692B" w:rsidRPr="0025692B" w:rsidRDefault="0025692B" w:rsidP="00AB06FD">
            <w:pPr>
              <w:numPr>
                <w:ilvl w:val="2"/>
                <w:numId w:val="8"/>
              </w:numPr>
              <w:spacing w:line="240" w:lineRule="auto"/>
              <w:rPr>
                <w:lang w:eastAsia="ja-JP"/>
              </w:rPr>
            </w:pPr>
            <w:r w:rsidRPr="0025692B">
              <w:rPr>
                <w:lang w:val="en-GB" w:eastAsia="ja-JP"/>
              </w:rPr>
              <w:t>Priority rules for multiple CSI reporting</w:t>
            </w:r>
          </w:p>
          <w:p w14:paraId="75D8FE83" w14:textId="77777777" w:rsidR="0025692B" w:rsidRPr="0025692B" w:rsidRDefault="0025692B" w:rsidP="00AB06FD">
            <w:pPr>
              <w:numPr>
                <w:ilvl w:val="2"/>
                <w:numId w:val="8"/>
              </w:numPr>
              <w:spacing w:line="240" w:lineRule="auto"/>
              <w:rPr>
                <w:lang w:eastAsia="ja-JP"/>
              </w:rPr>
            </w:pPr>
            <w:r w:rsidRPr="0025692B">
              <w:rPr>
                <w:lang w:val="en-GB" w:eastAsia="ja-JP"/>
              </w:rPr>
              <w:t>Note: The existing CSI processing unit, CPU occupation rule and timeline for L1 beam reporting are reused for L1 UE-to-UE CLI measurement and reporting as starting point.</w:t>
            </w:r>
          </w:p>
          <w:p w14:paraId="58CE8F38" w14:textId="7F7BF233" w:rsidR="00A35460" w:rsidRDefault="0025692B" w:rsidP="00AB06FD">
            <w:pPr>
              <w:numPr>
                <w:ilvl w:val="1"/>
                <w:numId w:val="8"/>
              </w:numPr>
              <w:spacing w:line="240" w:lineRule="auto"/>
              <w:rPr>
                <w:lang w:eastAsia="ja-JP"/>
              </w:rPr>
            </w:pPr>
            <w:r w:rsidRPr="0025692B">
              <w:rPr>
                <w:lang w:val="en-GB" w:eastAsia="ja-JP"/>
              </w:rPr>
              <w:t>CLI measurement accuracy requirement [RAN4]</w:t>
            </w:r>
          </w:p>
        </w:tc>
      </w:tr>
    </w:tbl>
    <w:p w14:paraId="2E2B59FA" w14:textId="77777777" w:rsidR="00A35460" w:rsidRDefault="00A35460" w:rsidP="00866630">
      <w:pPr>
        <w:jc w:val="both"/>
        <w:rPr>
          <w:lang w:eastAsia="ja-JP"/>
        </w:rPr>
      </w:pPr>
    </w:p>
    <w:p w14:paraId="4D25A818" w14:textId="364A8FAA" w:rsidR="00CE6893" w:rsidRPr="00D572AE" w:rsidRDefault="0025692B" w:rsidP="00961212">
      <w:pPr>
        <w:pStyle w:val="Heading2"/>
      </w:pPr>
      <w:r w:rsidRPr="0025692B">
        <w:rPr>
          <w:lang w:eastAsia="ja-JP"/>
        </w:rPr>
        <w:t xml:space="preserve">L1 based UE-to-UE </w:t>
      </w:r>
      <w:r w:rsidR="00D21665">
        <w:rPr>
          <w:lang w:eastAsia="ja-JP"/>
        </w:rPr>
        <w:t xml:space="preserve">CLI </w:t>
      </w:r>
      <w:r w:rsidR="00A84B8D" w:rsidRPr="00D572AE">
        <w:t>measurement and reporting</w:t>
      </w:r>
    </w:p>
    <w:p w14:paraId="213ABAE0" w14:textId="30A4E59C" w:rsidR="00860518" w:rsidRDefault="00A66F8D" w:rsidP="00860518">
      <w:pPr>
        <w:pStyle w:val="Heading3"/>
      </w:pPr>
      <w:r>
        <w:t>L1 CLI m</w:t>
      </w:r>
      <w:r w:rsidR="00860518">
        <w:t>easurement resources</w:t>
      </w:r>
    </w:p>
    <w:p w14:paraId="4BA48FB0" w14:textId="122FC4EC" w:rsidR="007E2187" w:rsidRDefault="00576A2C">
      <w:pPr>
        <w:spacing w:after="120"/>
        <w:jc w:val="both"/>
        <w:rPr>
          <w:lang w:eastAsia="ja-JP"/>
        </w:rPr>
      </w:pPr>
      <w:r>
        <w:rPr>
          <w:lang w:eastAsia="ja-JP"/>
        </w:rPr>
        <w:t xml:space="preserve">Based on R16 L3 based CLI measurement, and R19 L1 based CLI measurement, </w:t>
      </w:r>
      <w:r w:rsidR="000C3D04">
        <w:rPr>
          <w:lang w:eastAsia="ja-JP"/>
        </w:rPr>
        <w:t>then</w:t>
      </w:r>
      <w:r w:rsidR="000C3D04" w:rsidRPr="000C3D04">
        <w:rPr>
          <w:lang w:eastAsia="ja-JP"/>
        </w:rPr>
        <w:t xml:space="preserve"> whether or not UE can be simultaneously configured with both L3 and L1 UE-to-UE CLI measurement resources</w:t>
      </w:r>
      <w:r w:rsidR="000C3D04">
        <w:rPr>
          <w:lang w:eastAsia="ja-JP"/>
        </w:rPr>
        <w:t xml:space="preserve">? </w:t>
      </w:r>
      <w:r w:rsidR="007A3474">
        <w:rPr>
          <w:lang w:eastAsia="ja-JP"/>
        </w:rPr>
        <w:t xml:space="preserve">DU </w:t>
      </w:r>
      <w:r w:rsidR="00844939">
        <w:rPr>
          <w:lang w:eastAsia="ja-JP"/>
        </w:rPr>
        <w:t xml:space="preserve">configures L1 measurement resources and CU configures L3 measurement resources. </w:t>
      </w:r>
      <w:r w:rsidR="000C3D04">
        <w:rPr>
          <w:lang w:eastAsia="ja-JP"/>
        </w:rPr>
        <w:t xml:space="preserve">For simplicity, </w:t>
      </w:r>
      <w:r w:rsidR="007E2187">
        <w:rPr>
          <w:lang w:eastAsia="ja-JP"/>
        </w:rPr>
        <w:t xml:space="preserve">in our view, a new UE behavior shall be defined that </w:t>
      </w:r>
      <w:r w:rsidR="007E2187" w:rsidRPr="007E2187">
        <w:rPr>
          <w:lang w:eastAsia="ja-JP"/>
        </w:rPr>
        <w:t>UE does not expect to be simultaneously configured with both L3 and L1 UE-to-UE CLI measurement resources</w:t>
      </w:r>
      <w:r w:rsidR="00260D45">
        <w:rPr>
          <w:lang w:eastAsia="ja-JP"/>
        </w:rPr>
        <w:t>, if UE supports both features</w:t>
      </w:r>
      <w:r w:rsidR="007E2187" w:rsidRPr="007E2187">
        <w:rPr>
          <w:lang w:eastAsia="ja-JP"/>
        </w:rPr>
        <w:t>.</w:t>
      </w:r>
    </w:p>
    <w:p w14:paraId="1EFCDA09" w14:textId="77522409" w:rsidR="001F0FDB" w:rsidRPr="00844939" w:rsidRDefault="00844939" w:rsidP="00F82072">
      <w:pPr>
        <w:spacing w:after="120"/>
        <w:jc w:val="both"/>
        <w:rPr>
          <w:rFonts w:eastAsia="Batang"/>
          <w:b/>
          <w:bCs/>
          <w:szCs w:val="24"/>
          <w:lang w:val="en-GB"/>
        </w:rPr>
      </w:pPr>
      <w:r w:rsidRPr="008B0460">
        <w:rPr>
          <w:rFonts w:eastAsia="Batang"/>
          <w:b/>
          <w:szCs w:val="24"/>
          <w:u w:val="single"/>
          <w:lang w:val="en-GB"/>
        </w:rPr>
        <w:t>Proposal</w:t>
      </w:r>
      <w:r w:rsidRPr="00370331">
        <w:rPr>
          <w:rFonts w:eastAsia="Batang"/>
          <w:b/>
          <w:szCs w:val="24"/>
          <w:u w:val="single"/>
          <w:lang w:val="en-GB"/>
        </w:rPr>
        <w:t xml:space="preserve"> </w:t>
      </w:r>
      <w:r w:rsidRPr="008B0460">
        <w:rPr>
          <w:rFonts w:eastAsia="Batang"/>
          <w:b/>
          <w:szCs w:val="24"/>
          <w:u w:val="single"/>
          <w:lang w:val="en-GB"/>
        </w:rPr>
        <w:fldChar w:fldCharType="begin"/>
      </w:r>
      <w:r w:rsidRPr="008B0460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8B0460">
        <w:rPr>
          <w:rFonts w:eastAsia="Batang"/>
          <w:b/>
          <w:szCs w:val="24"/>
          <w:u w:val="single"/>
          <w:lang w:val="en-GB"/>
        </w:rPr>
        <w:fldChar w:fldCharType="separate"/>
      </w:r>
      <w:r w:rsidR="00535809">
        <w:rPr>
          <w:rFonts w:eastAsia="Batang"/>
          <w:b/>
          <w:noProof/>
          <w:szCs w:val="24"/>
          <w:u w:val="single"/>
          <w:lang w:val="en-GB"/>
        </w:rPr>
        <w:t>1</w:t>
      </w:r>
      <w:r w:rsidRPr="008B0460">
        <w:rPr>
          <w:rFonts w:eastAsia="Batang"/>
          <w:b/>
          <w:szCs w:val="24"/>
          <w:u w:val="single"/>
          <w:lang w:val="en-GB"/>
        </w:rPr>
        <w:fldChar w:fldCharType="end"/>
      </w:r>
      <w:r w:rsidRPr="007A1306">
        <w:rPr>
          <w:rFonts w:eastAsia="Batang"/>
          <w:b/>
          <w:szCs w:val="24"/>
          <w:lang w:val="en-GB"/>
        </w:rPr>
        <w:t>:</w:t>
      </w:r>
      <w:r>
        <w:rPr>
          <w:rFonts w:eastAsia="Batang"/>
          <w:b/>
          <w:szCs w:val="24"/>
          <w:lang w:val="en-GB"/>
        </w:rPr>
        <w:t xml:space="preserve"> </w:t>
      </w:r>
      <w:r w:rsidR="007E2187" w:rsidRPr="00F82072">
        <w:rPr>
          <w:b/>
          <w:bCs/>
          <w:lang w:eastAsia="ja-JP"/>
        </w:rPr>
        <w:t>UE does not expect to be simultaneously configured with both L3 and L1 UE-to-UE CLI measurement resources</w:t>
      </w:r>
      <w:r w:rsidR="00260D45">
        <w:rPr>
          <w:b/>
          <w:bCs/>
          <w:lang w:eastAsia="ja-JP"/>
        </w:rPr>
        <w:t>, if UE supports both features</w:t>
      </w:r>
      <w:r>
        <w:rPr>
          <w:b/>
          <w:bCs/>
          <w:lang w:eastAsia="ja-JP"/>
        </w:rPr>
        <w:t>.</w:t>
      </w:r>
    </w:p>
    <w:p w14:paraId="5106AFED" w14:textId="7EB26002" w:rsidR="00A66F8D" w:rsidRDefault="00A66F8D" w:rsidP="00A66F8D">
      <w:pPr>
        <w:pStyle w:val="Heading3"/>
      </w:pPr>
      <w:r>
        <w:t>QCL type D determination and configuration</w:t>
      </w:r>
    </w:p>
    <w:p w14:paraId="3DB2CE9C" w14:textId="04796F1F" w:rsidR="009A3B3D" w:rsidRDefault="009A3B3D" w:rsidP="00A54CA9">
      <w:pPr>
        <w:spacing w:after="120"/>
        <w:jc w:val="both"/>
        <w:rPr>
          <w:lang w:eastAsia="ja-JP"/>
        </w:rPr>
      </w:pPr>
      <w:r>
        <w:rPr>
          <w:lang w:eastAsia="ja-JP"/>
        </w:rPr>
        <w:t xml:space="preserve">In RAN1 </w:t>
      </w:r>
      <w:r w:rsidR="00BC1BFE">
        <w:rPr>
          <w:lang w:eastAsia="ja-JP"/>
        </w:rPr>
        <w:t>#</w:t>
      </w:r>
      <w:r>
        <w:rPr>
          <w:lang w:eastAsia="ja-JP"/>
        </w:rPr>
        <w:t>120 meeting, RAN1 agreed that: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A3B3D" w14:paraId="565A3AF0" w14:textId="77777777" w:rsidTr="009A3B3D">
        <w:tc>
          <w:tcPr>
            <w:tcW w:w="9962" w:type="dxa"/>
          </w:tcPr>
          <w:p w14:paraId="3C3F84A7" w14:textId="77777777" w:rsidR="009A3B3D" w:rsidRPr="009A3B3D" w:rsidRDefault="009A3B3D" w:rsidP="009A3B3D">
            <w:pPr>
              <w:spacing w:after="120"/>
              <w:rPr>
                <w:lang w:eastAsia="ja-JP"/>
              </w:rPr>
            </w:pPr>
            <w:r w:rsidRPr="009A3B3D">
              <w:rPr>
                <w:b/>
                <w:bCs/>
                <w:lang w:eastAsia="ja-JP"/>
              </w:rPr>
              <w:t>Agreement</w:t>
            </w:r>
          </w:p>
          <w:p w14:paraId="6BD0BC87" w14:textId="77777777" w:rsidR="009A3B3D" w:rsidRPr="009A3B3D" w:rsidRDefault="009A3B3D" w:rsidP="009A3B3D">
            <w:pPr>
              <w:spacing w:after="120"/>
              <w:rPr>
                <w:lang w:eastAsia="ja-JP"/>
              </w:rPr>
            </w:pPr>
            <w:r w:rsidRPr="009A3B3D">
              <w:rPr>
                <w:lang w:val="en-GB" w:eastAsia="ja-JP"/>
              </w:rPr>
              <w:t xml:space="preserve">If the scheduling offset between the last symbol of the PDCCH carrying the triggering DCI for aperiodic CLI reporting and the first symbol of the aperiodic SRS-RSRP measurement resource or CLI-RSSI measurement resources is smaller than the UE reported threshold </w:t>
            </w:r>
            <w:proofErr w:type="spellStart"/>
            <w:r w:rsidRPr="009A3B3D">
              <w:rPr>
                <w:i/>
                <w:iCs/>
                <w:lang w:val="en-GB" w:eastAsia="ja-JP"/>
              </w:rPr>
              <w:t>beamSwitchTiming</w:t>
            </w:r>
            <w:proofErr w:type="spellEnd"/>
            <w:r w:rsidRPr="009A3B3D">
              <w:rPr>
                <w:lang w:val="en-GB" w:eastAsia="ja-JP"/>
              </w:rPr>
              <w:t>, down-select from the following alternatives:</w:t>
            </w:r>
          </w:p>
          <w:p w14:paraId="41DD7A48" w14:textId="77777777" w:rsidR="009A3B3D" w:rsidRPr="009A3B3D" w:rsidRDefault="009A3B3D" w:rsidP="00AB06FD">
            <w:pPr>
              <w:numPr>
                <w:ilvl w:val="0"/>
                <w:numId w:val="17"/>
              </w:numPr>
              <w:spacing w:after="120"/>
              <w:rPr>
                <w:lang w:eastAsia="ja-JP"/>
              </w:rPr>
            </w:pPr>
            <w:r w:rsidRPr="009A3B3D">
              <w:rPr>
                <w:b/>
                <w:bCs/>
                <w:lang w:val="en-GB" w:eastAsia="ja-JP"/>
              </w:rPr>
              <w:t>Alt.1</w:t>
            </w:r>
            <w:r w:rsidRPr="009A3B3D">
              <w:rPr>
                <w:lang w:val="en-GB" w:eastAsia="ja-JP"/>
              </w:rPr>
              <w:t xml:space="preserve">: UE does not expect to be configured with a scheduling offset between the last symbol of the PDCCH carrying the triggering DCI for AP CLI and the first symbol of the aperiodic CLI SRS-RSRP or CLI-RSSI resources is smaller than the UE reported threshold </w:t>
            </w:r>
            <w:proofErr w:type="spellStart"/>
            <w:r w:rsidRPr="009A3B3D">
              <w:rPr>
                <w:i/>
                <w:iCs/>
                <w:lang w:val="en-GB" w:eastAsia="ja-JP"/>
              </w:rPr>
              <w:t>beamSwitchTiming</w:t>
            </w:r>
            <w:proofErr w:type="spellEnd"/>
            <w:r w:rsidRPr="009A3B3D">
              <w:rPr>
                <w:lang w:val="en-GB" w:eastAsia="ja-JP"/>
              </w:rPr>
              <w:t>.</w:t>
            </w:r>
          </w:p>
          <w:p w14:paraId="68A90414" w14:textId="77777777" w:rsidR="009A3B3D" w:rsidRPr="009A3B3D" w:rsidRDefault="009A3B3D" w:rsidP="00AB06FD">
            <w:pPr>
              <w:numPr>
                <w:ilvl w:val="0"/>
                <w:numId w:val="17"/>
              </w:numPr>
              <w:spacing w:after="120"/>
              <w:rPr>
                <w:lang w:eastAsia="ja-JP"/>
              </w:rPr>
            </w:pPr>
            <w:r w:rsidRPr="009A3B3D">
              <w:rPr>
                <w:b/>
                <w:bCs/>
                <w:lang w:val="en-GB" w:eastAsia="ja-JP"/>
              </w:rPr>
              <w:t>Alt.2</w:t>
            </w:r>
            <w:r w:rsidRPr="009A3B3D">
              <w:rPr>
                <w:lang w:val="en-GB" w:eastAsia="ja-JP"/>
              </w:rPr>
              <w:t>: Same default beam rules as AP CSI-RS resource defined in 38.214 can be applied to AP CLI SRS-RSRP or CLI-RSSI resource.</w:t>
            </w:r>
          </w:p>
          <w:p w14:paraId="162CF907" w14:textId="52933D9A" w:rsidR="009A3B3D" w:rsidRDefault="009A3B3D" w:rsidP="00A54CA9">
            <w:pPr>
              <w:spacing w:after="120"/>
              <w:rPr>
                <w:lang w:eastAsia="ja-JP"/>
              </w:rPr>
            </w:pPr>
            <w:r w:rsidRPr="009A3B3D">
              <w:rPr>
                <w:lang w:val="en-GB" w:eastAsia="ja-JP"/>
              </w:rPr>
              <w:t>FFS: whether Alt.1 or Alt.2 has any specification impact.</w:t>
            </w:r>
          </w:p>
        </w:tc>
      </w:tr>
    </w:tbl>
    <w:p w14:paraId="10CFEBCB" w14:textId="77777777" w:rsidR="009A3B3D" w:rsidRDefault="009A3B3D" w:rsidP="00A54CA9">
      <w:pPr>
        <w:spacing w:after="120"/>
        <w:jc w:val="both"/>
        <w:rPr>
          <w:lang w:eastAsia="ja-JP"/>
        </w:rPr>
      </w:pPr>
    </w:p>
    <w:p w14:paraId="59226387" w14:textId="4DA25937" w:rsidR="009A3B3D" w:rsidRDefault="0076323A" w:rsidP="00A54CA9">
      <w:pPr>
        <w:spacing w:after="120"/>
        <w:jc w:val="both"/>
        <w:rPr>
          <w:lang w:eastAsia="ja-JP"/>
        </w:rPr>
      </w:pPr>
      <w:r>
        <w:rPr>
          <w:lang w:eastAsia="ja-JP"/>
        </w:rPr>
        <w:t xml:space="preserve">In RAN1 #120bis meeting, RAN1 had some discussion and could not </w:t>
      </w:r>
      <w:r w:rsidR="00487508">
        <w:rPr>
          <w:lang w:eastAsia="ja-JP"/>
        </w:rPr>
        <w:t xml:space="preserve">reach an agreement for down-selection. </w:t>
      </w:r>
      <w:r w:rsidR="00FE3F76">
        <w:rPr>
          <w:lang w:eastAsia="ja-JP"/>
        </w:rPr>
        <w:t>To our view, it could be more beneficial to have Alt 2</w:t>
      </w:r>
      <w:r w:rsidR="005A639D">
        <w:rPr>
          <w:lang w:eastAsia="ja-JP"/>
        </w:rPr>
        <w:t xml:space="preserve"> and also reuse the similar rules as AP CSI-RS defined in 38.214.</w:t>
      </w:r>
      <w:r w:rsidR="0078291F">
        <w:rPr>
          <w:lang w:eastAsia="ja-JP"/>
        </w:rPr>
        <w:t xml:space="preserve"> It will be up to editor to </w:t>
      </w:r>
      <w:r w:rsidR="00487508">
        <w:rPr>
          <w:lang w:eastAsia="ja-JP"/>
        </w:rPr>
        <w:t>capture in spec</w:t>
      </w:r>
      <w:r w:rsidR="0078291F">
        <w:rPr>
          <w:lang w:eastAsia="ja-JP"/>
        </w:rPr>
        <w:t>.</w:t>
      </w:r>
    </w:p>
    <w:p w14:paraId="397DB5DA" w14:textId="3FF3F442" w:rsidR="005A639D" w:rsidRDefault="00DA20F4" w:rsidP="00A54CA9">
      <w:pPr>
        <w:spacing w:after="120"/>
        <w:jc w:val="both"/>
        <w:rPr>
          <w:b/>
          <w:bCs/>
          <w:lang w:val="en-GB" w:eastAsia="ja-JP"/>
        </w:rPr>
      </w:pPr>
      <w:r w:rsidRPr="008B0460">
        <w:rPr>
          <w:rFonts w:eastAsia="Batang"/>
          <w:b/>
          <w:szCs w:val="24"/>
          <w:u w:val="single"/>
          <w:lang w:val="en-GB"/>
        </w:rPr>
        <w:lastRenderedPageBreak/>
        <w:t>Proposal</w:t>
      </w:r>
      <w:r w:rsidRPr="00370331">
        <w:rPr>
          <w:rFonts w:eastAsia="Batang"/>
          <w:b/>
          <w:szCs w:val="24"/>
          <w:u w:val="single"/>
          <w:lang w:val="en-GB"/>
        </w:rPr>
        <w:t xml:space="preserve"> </w:t>
      </w:r>
      <w:r w:rsidRPr="008B0460">
        <w:rPr>
          <w:rFonts w:eastAsia="Batang"/>
          <w:b/>
          <w:szCs w:val="24"/>
          <w:u w:val="single"/>
          <w:lang w:val="en-GB"/>
        </w:rPr>
        <w:fldChar w:fldCharType="begin"/>
      </w:r>
      <w:r w:rsidRPr="008B0460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8B0460">
        <w:rPr>
          <w:rFonts w:eastAsia="Batang"/>
          <w:b/>
          <w:szCs w:val="24"/>
          <w:u w:val="single"/>
          <w:lang w:val="en-GB"/>
        </w:rPr>
        <w:fldChar w:fldCharType="separate"/>
      </w:r>
      <w:r w:rsidR="00535809">
        <w:rPr>
          <w:rFonts w:eastAsia="Batang"/>
          <w:b/>
          <w:noProof/>
          <w:szCs w:val="24"/>
          <w:u w:val="single"/>
          <w:lang w:val="en-GB"/>
        </w:rPr>
        <w:t>2</w:t>
      </w:r>
      <w:r w:rsidRPr="008B0460">
        <w:rPr>
          <w:rFonts w:eastAsia="Batang"/>
          <w:b/>
          <w:szCs w:val="24"/>
          <w:u w:val="single"/>
          <w:lang w:val="en-GB"/>
        </w:rPr>
        <w:fldChar w:fldCharType="end"/>
      </w:r>
      <w:r w:rsidRPr="007A1306">
        <w:rPr>
          <w:rFonts w:eastAsia="Batang"/>
          <w:b/>
          <w:szCs w:val="24"/>
          <w:lang w:val="en-GB"/>
        </w:rPr>
        <w:t>:</w:t>
      </w:r>
      <w:r>
        <w:rPr>
          <w:rFonts w:eastAsia="Batang"/>
          <w:b/>
          <w:szCs w:val="24"/>
          <w:lang w:val="en-GB"/>
        </w:rPr>
        <w:t xml:space="preserve"> </w:t>
      </w:r>
      <w:r w:rsidRPr="00F82072">
        <w:rPr>
          <w:b/>
          <w:bCs/>
          <w:lang w:val="en-GB" w:eastAsia="ja-JP"/>
        </w:rPr>
        <w:t xml:space="preserve">If the scheduling offset between the last symbol of the PDCCH carrying the triggering DCI for aperiodic CLI reporting and the first symbol of the aperiodic SRS-RSRP measurement resource or CLI-RSSI measurement resources is smaller than the UE reported threshold </w:t>
      </w:r>
      <w:proofErr w:type="spellStart"/>
      <w:r w:rsidRPr="00F82072">
        <w:rPr>
          <w:b/>
          <w:bCs/>
          <w:i/>
          <w:iCs/>
          <w:lang w:val="en-GB" w:eastAsia="ja-JP"/>
        </w:rPr>
        <w:t>beamSwitchTiming</w:t>
      </w:r>
      <w:proofErr w:type="spellEnd"/>
      <w:r w:rsidRPr="00F82072">
        <w:rPr>
          <w:b/>
          <w:bCs/>
          <w:i/>
          <w:iCs/>
          <w:lang w:val="en-GB" w:eastAsia="ja-JP"/>
        </w:rPr>
        <w:t xml:space="preserve">, </w:t>
      </w:r>
      <w:r w:rsidRPr="00F82072">
        <w:rPr>
          <w:b/>
          <w:bCs/>
          <w:lang w:val="en-GB" w:eastAsia="ja-JP"/>
        </w:rPr>
        <w:t>support Alt. 2.</w:t>
      </w:r>
    </w:p>
    <w:p w14:paraId="6BA16E3A" w14:textId="684577C2" w:rsidR="00A54CA9" w:rsidRDefault="00A54CA9" w:rsidP="00A54CA9">
      <w:pPr>
        <w:spacing w:after="120"/>
        <w:jc w:val="both"/>
        <w:rPr>
          <w:lang w:eastAsia="ja-JP"/>
        </w:rPr>
      </w:pPr>
      <w:r>
        <w:rPr>
          <w:lang w:eastAsia="ja-JP"/>
        </w:rPr>
        <w:t xml:space="preserve">In RAN1 </w:t>
      </w:r>
      <w:r w:rsidR="00BC1BFE">
        <w:rPr>
          <w:lang w:eastAsia="ja-JP"/>
        </w:rPr>
        <w:t>#</w:t>
      </w:r>
      <w:r w:rsidR="0013737B">
        <w:rPr>
          <w:lang w:eastAsia="ja-JP"/>
        </w:rPr>
        <w:t>1</w:t>
      </w:r>
      <w:r w:rsidR="005F35BD">
        <w:rPr>
          <w:lang w:eastAsia="ja-JP"/>
        </w:rPr>
        <w:t>20bis</w:t>
      </w:r>
      <w:r w:rsidR="0013737B">
        <w:rPr>
          <w:lang w:eastAsia="ja-JP"/>
        </w:rPr>
        <w:t xml:space="preserve"> </w:t>
      </w:r>
      <w:r>
        <w:rPr>
          <w:lang w:eastAsia="ja-JP"/>
        </w:rPr>
        <w:t>meeting, RAN1 agreed that: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54CA9" w14:paraId="43048243" w14:textId="77777777" w:rsidTr="00A54CA9">
        <w:tc>
          <w:tcPr>
            <w:tcW w:w="9962" w:type="dxa"/>
          </w:tcPr>
          <w:p w14:paraId="2CD48717" w14:textId="77777777" w:rsidR="005F35BD" w:rsidRPr="005F35BD" w:rsidRDefault="005F35BD" w:rsidP="005F35BD">
            <w:pPr>
              <w:rPr>
                <w:b/>
                <w:bCs/>
                <w:lang w:eastAsia="ja-JP"/>
              </w:rPr>
            </w:pPr>
            <w:r w:rsidRPr="005F35BD">
              <w:rPr>
                <w:b/>
                <w:bCs/>
                <w:lang w:val="en-GB" w:eastAsia="ja-JP"/>
              </w:rPr>
              <w:t>Agreement</w:t>
            </w:r>
          </w:p>
          <w:p w14:paraId="704F5206" w14:textId="77777777" w:rsidR="005F35BD" w:rsidRPr="00237063" w:rsidRDefault="005F35BD" w:rsidP="005F35BD">
            <w:pPr>
              <w:rPr>
                <w:lang w:eastAsia="ja-JP"/>
              </w:rPr>
            </w:pPr>
            <w:r w:rsidRPr="00237063">
              <w:rPr>
                <w:lang w:val="en-GB" w:eastAsia="ja-JP"/>
              </w:rPr>
              <w:t xml:space="preserve">For periodic L1 CLI-RSSI reporting on PUCCH based on a set of periodic CLI measurement resources, the TCI state(s) with QCL </w:t>
            </w:r>
            <w:proofErr w:type="spellStart"/>
            <w:r w:rsidRPr="00237063">
              <w:rPr>
                <w:lang w:val="en-GB" w:eastAsia="ja-JP"/>
              </w:rPr>
              <w:t>typeD</w:t>
            </w:r>
            <w:proofErr w:type="spellEnd"/>
            <w:r w:rsidRPr="00237063">
              <w:rPr>
                <w:lang w:val="en-GB" w:eastAsia="ja-JP"/>
              </w:rPr>
              <w:t xml:space="preserve"> for the CLI measurement resources in the periodic CLI measurement resource set are configured per CLI measurement resource (either for all resources in the set or none) by higher-layer parameter</w:t>
            </w:r>
          </w:p>
          <w:p w14:paraId="2E0A93C3" w14:textId="77777777" w:rsidR="005F35BD" w:rsidRPr="00237063" w:rsidRDefault="005F35BD" w:rsidP="00AB06FD">
            <w:pPr>
              <w:numPr>
                <w:ilvl w:val="0"/>
                <w:numId w:val="10"/>
              </w:numPr>
              <w:tabs>
                <w:tab w:val="left" w:pos="720"/>
              </w:tabs>
              <w:rPr>
                <w:lang w:eastAsia="ja-JP"/>
              </w:rPr>
            </w:pPr>
            <w:r w:rsidRPr="00237063">
              <w:rPr>
                <w:lang w:val="en-GB" w:eastAsia="ja-JP"/>
              </w:rPr>
              <w:t xml:space="preserve">For each periodic CLI measurement resource, this higher-layer parameter provides a reference to one </w:t>
            </w:r>
            <w:r w:rsidRPr="00237063">
              <w:rPr>
                <w:i/>
                <w:iCs/>
                <w:lang w:val="en-GB" w:eastAsia="ja-JP"/>
              </w:rPr>
              <w:t xml:space="preserve">TCI-State </w:t>
            </w:r>
            <w:r w:rsidRPr="00237063">
              <w:rPr>
                <w:lang w:val="en-GB" w:eastAsia="ja-JP"/>
              </w:rPr>
              <w:t xml:space="preserve">in TCI-States for providing the QCL source and QCL </w:t>
            </w:r>
            <w:proofErr w:type="spellStart"/>
            <w:r w:rsidRPr="00237063">
              <w:rPr>
                <w:lang w:val="en-GB" w:eastAsia="ja-JP"/>
              </w:rPr>
              <w:t>typeD</w:t>
            </w:r>
            <w:proofErr w:type="spellEnd"/>
            <w:r w:rsidRPr="00237063">
              <w:rPr>
                <w:lang w:val="en-GB" w:eastAsia="ja-JP"/>
              </w:rPr>
              <w:t>.</w:t>
            </w:r>
          </w:p>
          <w:p w14:paraId="6FEBC57F" w14:textId="6FF288A9" w:rsidR="00581972" w:rsidRDefault="005F35BD" w:rsidP="00AB06FD">
            <w:pPr>
              <w:numPr>
                <w:ilvl w:val="0"/>
                <w:numId w:val="10"/>
              </w:numPr>
              <w:rPr>
                <w:lang w:eastAsia="ja-JP"/>
              </w:rPr>
            </w:pPr>
            <w:r w:rsidRPr="00237063">
              <w:rPr>
                <w:lang w:val="en-GB" w:eastAsia="ja-JP"/>
              </w:rPr>
              <w:t>If the TCI state is not configured, the UE QCL assumptions are the default rules agreed in RAN1#118bis.</w:t>
            </w:r>
          </w:p>
        </w:tc>
      </w:tr>
    </w:tbl>
    <w:p w14:paraId="70779048" w14:textId="77777777" w:rsidR="00A54CA9" w:rsidRDefault="00A54CA9" w:rsidP="004B67AD">
      <w:pPr>
        <w:jc w:val="both"/>
        <w:rPr>
          <w:lang w:eastAsia="ja-JP"/>
        </w:rPr>
      </w:pPr>
    </w:p>
    <w:p w14:paraId="41C137CB" w14:textId="77777777" w:rsidR="0024192D" w:rsidRPr="0024192D" w:rsidRDefault="0024192D" w:rsidP="001D22AE">
      <w:pPr>
        <w:spacing w:after="0"/>
        <w:jc w:val="both"/>
        <w:rPr>
          <w:rFonts w:eastAsia="Batang"/>
          <w:b/>
          <w:szCs w:val="24"/>
        </w:rPr>
      </w:pPr>
    </w:p>
    <w:p w14:paraId="0A7C79E6" w14:textId="7669A878" w:rsidR="00A66F8D" w:rsidRPr="002A5820" w:rsidRDefault="00A66F8D" w:rsidP="002A5820">
      <w:pPr>
        <w:pStyle w:val="Heading3"/>
      </w:pPr>
      <w:r>
        <w:t>L1 CLI reporting</w:t>
      </w:r>
    </w:p>
    <w:p w14:paraId="1C0B8B12" w14:textId="656CE713" w:rsidR="00B50ABA" w:rsidRDefault="00B50ABA" w:rsidP="00B50ABA">
      <w:pPr>
        <w:rPr>
          <w:rFonts w:eastAsia="Batang"/>
          <w:bCs/>
          <w:szCs w:val="24"/>
          <w:lang w:val="en-GB"/>
        </w:rPr>
      </w:pPr>
      <w:r>
        <w:rPr>
          <w:rFonts w:eastAsia="Batang"/>
          <w:bCs/>
          <w:szCs w:val="24"/>
          <w:lang w:val="en-GB"/>
        </w:rPr>
        <w:t>In RAN1 #120</w:t>
      </w:r>
      <w:r w:rsidR="00A73E60">
        <w:rPr>
          <w:rFonts w:eastAsia="Batang"/>
          <w:bCs/>
          <w:szCs w:val="24"/>
          <w:lang w:val="en-GB"/>
        </w:rPr>
        <w:t>bis</w:t>
      </w:r>
      <w:r>
        <w:rPr>
          <w:rFonts w:eastAsia="Batang"/>
          <w:bCs/>
          <w:szCs w:val="24"/>
          <w:lang w:val="en-GB"/>
        </w:rPr>
        <w:t xml:space="preserve"> meeting, RAN1 agreed that: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50ABA" w14:paraId="756E2F45" w14:textId="77777777" w:rsidTr="00B50ABA">
        <w:tc>
          <w:tcPr>
            <w:tcW w:w="9962" w:type="dxa"/>
          </w:tcPr>
          <w:p w14:paraId="482A52D7" w14:textId="77777777" w:rsidR="00E36438" w:rsidRPr="00E36438" w:rsidRDefault="00E36438" w:rsidP="00E36438">
            <w:pPr>
              <w:rPr>
                <w:b/>
                <w:bCs/>
                <w:highlight w:val="green"/>
              </w:rPr>
            </w:pPr>
            <w:r w:rsidRPr="00E36438">
              <w:rPr>
                <w:b/>
                <w:bCs/>
                <w:highlight w:val="green"/>
                <w:lang w:val="en-GB"/>
              </w:rPr>
              <w:t>Agreement</w:t>
            </w:r>
          </w:p>
          <w:p w14:paraId="3BBA59AA" w14:textId="77777777" w:rsidR="00E36438" w:rsidRPr="00237063" w:rsidRDefault="00E36438" w:rsidP="00E36438">
            <w:r w:rsidRPr="00237063">
              <w:t>Update the agreement in RAN1#120 as follows (highlighted in red):</w:t>
            </w:r>
          </w:p>
          <w:p w14:paraId="770EA2E6" w14:textId="77777777" w:rsidR="00E36438" w:rsidRPr="00E36438" w:rsidRDefault="00E36438" w:rsidP="00E36438">
            <w:pPr>
              <w:rPr>
                <w:b/>
                <w:bCs/>
                <w:highlight w:val="green"/>
              </w:rPr>
            </w:pPr>
            <w:r w:rsidRPr="00E36438">
              <w:rPr>
                <w:b/>
                <w:bCs/>
                <w:highlight w:val="green"/>
                <w:lang w:val="en-GB"/>
              </w:rPr>
              <w:t>Agreement</w:t>
            </w:r>
          </w:p>
          <w:p w14:paraId="078C5116" w14:textId="77777777" w:rsidR="00E36438" w:rsidRPr="00237063" w:rsidRDefault="00E36438" w:rsidP="00E36438">
            <w:r w:rsidRPr="00237063">
              <w:rPr>
                <w:lang w:val="en-GB"/>
              </w:rPr>
              <w:t xml:space="preserve">For discussion purpose, SRS-RSRP measurement resource index is referred to as SRS-RSRP-MRI and CLI-RSSI measurement resource index is referred to as </w:t>
            </w:r>
            <w:r w:rsidRPr="00237063">
              <w:rPr>
                <w:strike/>
                <w:lang w:val="en-GB"/>
              </w:rPr>
              <w:t>SRS-RSRP-MRI</w:t>
            </w:r>
            <w:r w:rsidRPr="00237063">
              <w:rPr>
                <w:color w:val="FF0000"/>
                <w:lang w:val="en-GB"/>
              </w:rPr>
              <w:t>CLI-RSSI-MRI</w:t>
            </w:r>
            <w:r w:rsidRPr="00237063">
              <w:rPr>
                <w:lang w:val="en-GB"/>
              </w:rPr>
              <w:t>.</w:t>
            </w:r>
          </w:p>
          <w:p w14:paraId="2D0F7277" w14:textId="77777777" w:rsidR="00E36438" w:rsidRPr="00237063" w:rsidRDefault="00E36438" w:rsidP="00E36438">
            <w:r w:rsidRPr="00237063">
              <w:rPr>
                <w:lang w:val="en-GB"/>
              </w:rPr>
              <w:t xml:space="preserve">The mapping order of CSI fields of one report for SRS-RSRP-MRI/SRS-RSRP or CLI-RSSI-MRI/CLI-RSSI reporting is provided in Table 1 with following modifications based on Table 6.3.1.1.2-8 defined in TS38.212 </w:t>
            </w:r>
          </w:p>
          <w:p w14:paraId="44A6FEEB" w14:textId="77777777" w:rsidR="00E36438" w:rsidRPr="00237063" w:rsidRDefault="00E36438" w:rsidP="00AB06FD">
            <w:pPr>
              <w:numPr>
                <w:ilvl w:val="0"/>
                <w:numId w:val="31"/>
              </w:numPr>
            </w:pPr>
            <w:r w:rsidRPr="00237063">
              <w:rPr>
                <w:lang w:val="en-GB"/>
              </w:rPr>
              <w:t>CRI and SSBRI is replaced with SRS-RSRP-MRI or CLI-RSSI-MRI.</w:t>
            </w:r>
          </w:p>
          <w:p w14:paraId="558E6658" w14:textId="77777777" w:rsidR="00E36438" w:rsidRPr="00237063" w:rsidRDefault="00E36438" w:rsidP="00AB06FD">
            <w:pPr>
              <w:numPr>
                <w:ilvl w:val="0"/>
                <w:numId w:val="31"/>
              </w:numPr>
            </w:pPr>
            <w:r w:rsidRPr="00237063">
              <w:rPr>
                <w:lang w:val="en-GB"/>
              </w:rPr>
              <w:t>Capability index is crossed out in the table.</w:t>
            </w:r>
          </w:p>
          <w:p w14:paraId="52F92A2A" w14:textId="77777777" w:rsidR="00E36438" w:rsidRPr="00237063" w:rsidRDefault="00E36438" w:rsidP="00AB06FD">
            <w:pPr>
              <w:numPr>
                <w:ilvl w:val="0"/>
                <w:numId w:val="31"/>
              </w:numPr>
            </w:pPr>
            <w:r w:rsidRPr="00237063">
              <w:rPr>
                <w:lang w:val="en-GB"/>
              </w:rPr>
              <w:t xml:space="preserve">RSRP is replaced with L1-SRS-RSRP </w:t>
            </w:r>
          </w:p>
          <w:p w14:paraId="3BD37230" w14:textId="77777777" w:rsidR="00E36438" w:rsidRPr="00237063" w:rsidRDefault="00E36438" w:rsidP="00AB06FD">
            <w:pPr>
              <w:numPr>
                <w:ilvl w:val="0"/>
                <w:numId w:val="31"/>
              </w:numPr>
            </w:pPr>
            <w:r w:rsidRPr="00237063">
              <w:rPr>
                <w:lang w:val="en-GB"/>
              </w:rPr>
              <w:t>L1-CLI-RSSI is added in the table if the CSI report is associated with CLI-RSSI measurement resource.</w:t>
            </w:r>
          </w:p>
          <w:p w14:paraId="533B9E43" w14:textId="77777777" w:rsidR="00994F12" w:rsidRPr="0078548E" w:rsidRDefault="00994F12" w:rsidP="00994F12">
            <w:pPr>
              <w:pStyle w:val="Caption"/>
              <w:spacing w:before="0" w:after="0"/>
              <w:jc w:val="center"/>
              <w:rPr>
                <w:rFonts w:eastAsiaTheme="minorEastAsia"/>
                <w:lang w:eastAsia="zh-CN"/>
              </w:rPr>
            </w:pPr>
            <w:r w:rsidRPr="0078548E">
              <w:t>Table 1</w:t>
            </w:r>
            <w:r w:rsidRPr="0078548E">
              <w:rPr>
                <w:rFonts w:eastAsiaTheme="minorEastAsia"/>
                <w:lang w:eastAsia="zh-CN"/>
              </w:rPr>
              <w:t>: Mapping order of CSI fields of one report for SRS-RSRP-MRI/SRS-RSRP or CLI-RSSI-MRI/CLI-RSSI</w:t>
            </w:r>
          </w:p>
          <w:tbl>
            <w:tblPr>
              <w:tblW w:w="8580" w:type="dxa"/>
              <w:tblInd w:w="600" w:type="dxa"/>
              <w:tblCellMar>
                <w:top w:w="15" w:type="dxa"/>
              </w:tblCellMar>
              <w:tblLook w:val="01E0" w:firstRow="1" w:lastRow="1" w:firstColumn="1" w:lastColumn="1" w:noHBand="0" w:noVBand="0"/>
            </w:tblPr>
            <w:tblGrid>
              <w:gridCol w:w="2343"/>
              <w:gridCol w:w="6237"/>
            </w:tblGrid>
            <w:tr w:rsidR="0078548E" w:rsidRPr="0078548E" w14:paraId="1922A766" w14:textId="77777777" w:rsidTr="00175626">
              <w:tc>
                <w:tcPr>
                  <w:tcW w:w="23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0E0E0"/>
                  <w:vAlign w:val="center"/>
                </w:tcPr>
                <w:p w14:paraId="31334888" w14:textId="77777777" w:rsidR="00994F12" w:rsidRPr="0078548E" w:rsidRDefault="00994F12" w:rsidP="00994F12">
                  <w:pPr>
                    <w:pStyle w:val="BodyText"/>
                    <w:spacing w:after="0"/>
                    <w:ind w:left="420"/>
                    <w:rPr>
                      <w:rFonts w:eastAsiaTheme="minorEastAsia"/>
                      <w:szCs w:val="20"/>
                      <w:lang w:eastAsia="zh-CN"/>
                    </w:rPr>
                  </w:pPr>
                  <w:r w:rsidRPr="0078548E">
                    <w:rPr>
                      <w:rFonts w:eastAsiaTheme="minorEastAsia"/>
                      <w:b/>
                      <w:bCs/>
                      <w:szCs w:val="20"/>
                      <w:lang w:eastAsia="zh-CN"/>
                    </w:rPr>
                    <w:t>CSI report number</w:t>
                  </w:r>
                </w:p>
              </w:tc>
              <w:tc>
                <w:tcPr>
                  <w:tcW w:w="623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0E0E0"/>
                  <w:vAlign w:val="center"/>
                </w:tcPr>
                <w:p w14:paraId="17725B3B" w14:textId="77777777" w:rsidR="00994F12" w:rsidRPr="0078548E" w:rsidRDefault="00994F12" w:rsidP="00994F12">
                  <w:pPr>
                    <w:pStyle w:val="BodyText"/>
                    <w:spacing w:after="0"/>
                    <w:ind w:left="420"/>
                    <w:rPr>
                      <w:rFonts w:eastAsiaTheme="minorEastAsia"/>
                      <w:szCs w:val="20"/>
                      <w:lang w:eastAsia="zh-CN"/>
                    </w:rPr>
                  </w:pPr>
                  <w:r w:rsidRPr="0078548E">
                    <w:rPr>
                      <w:rFonts w:eastAsiaTheme="minorEastAsia"/>
                      <w:b/>
                      <w:bCs/>
                      <w:szCs w:val="20"/>
                      <w:lang w:eastAsia="zh-CN"/>
                    </w:rPr>
                    <w:t>CSI fields</w:t>
                  </w:r>
                </w:p>
              </w:tc>
            </w:tr>
            <w:tr w:rsidR="0078548E" w:rsidRPr="0078548E" w14:paraId="74CBA9A5" w14:textId="77777777" w:rsidTr="00175626">
              <w:tc>
                <w:tcPr>
                  <w:tcW w:w="234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617CBA09" w14:textId="77777777" w:rsidR="00994F12" w:rsidRPr="0078548E" w:rsidRDefault="00994F12" w:rsidP="00994F12">
                  <w:pPr>
                    <w:pStyle w:val="BodyText"/>
                    <w:spacing w:after="0"/>
                    <w:ind w:left="420"/>
                    <w:rPr>
                      <w:rFonts w:eastAsiaTheme="minorEastAsia"/>
                      <w:szCs w:val="20"/>
                      <w:lang w:eastAsia="zh-CN"/>
                    </w:rPr>
                  </w:pPr>
                  <w:r w:rsidRPr="0078548E">
                    <w:rPr>
                      <w:rFonts w:eastAsiaTheme="minorEastAsia"/>
                      <w:szCs w:val="20"/>
                      <w:lang w:eastAsia="zh-CN"/>
                    </w:rPr>
                    <w:t>CSI report #n</w:t>
                  </w:r>
                </w:p>
              </w:tc>
              <w:tc>
                <w:tcPr>
                  <w:tcW w:w="623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08F9DE23" w14:textId="77777777" w:rsidR="00994F12" w:rsidRPr="0078548E" w:rsidRDefault="00994F12" w:rsidP="00994F12">
                  <w:pPr>
                    <w:pStyle w:val="BodyText"/>
                    <w:spacing w:after="0"/>
                    <w:rPr>
                      <w:rFonts w:eastAsiaTheme="minorEastAsia"/>
                      <w:szCs w:val="20"/>
                      <w:lang w:eastAsia="zh-CN"/>
                    </w:rPr>
                  </w:pPr>
                  <w:r w:rsidRPr="0078548E">
                    <w:rPr>
                      <w:rFonts w:eastAsiaTheme="minorEastAsia"/>
                      <w:szCs w:val="20"/>
                      <w:lang w:eastAsia="zh-CN"/>
                    </w:rPr>
                    <w:t>SRS-RSRP-MRI or CLI-RSSI-MRI #1 as in Table 2, if reported</w:t>
                  </w:r>
                </w:p>
              </w:tc>
            </w:tr>
            <w:tr w:rsidR="0078548E" w:rsidRPr="0078548E" w14:paraId="69E85BAC" w14:textId="77777777" w:rsidTr="00175626">
              <w:tc>
                <w:tcPr>
                  <w:tcW w:w="234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right w:w="10" w:type="dxa"/>
                  </w:tcMar>
                  <w:vAlign w:val="center"/>
                </w:tcPr>
                <w:p w14:paraId="44382357" w14:textId="77777777" w:rsidR="00994F12" w:rsidRPr="0078548E" w:rsidRDefault="00994F12" w:rsidP="00994F12">
                  <w:pPr>
                    <w:pStyle w:val="BodyText"/>
                    <w:spacing w:after="0"/>
                    <w:ind w:left="420"/>
                    <w:rPr>
                      <w:rFonts w:eastAsiaTheme="minorEastAsia"/>
                      <w:szCs w:val="20"/>
                      <w:lang w:eastAsia="zh-CN"/>
                    </w:rPr>
                  </w:pPr>
                </w:p>
              </w:tc>
              <w:tc>
                <w:tcPr>
                  <w:tcW w:w="623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38B098F2" w14:textId="77777777" w:rsidR="00994F12" w:rsidRPr="0078548E" w:rsidRDefault="00994F12" w:rsidP="00994F12">
                  <w:pPr>
                    <w:pStyle w:val="BodyText"/>
                    <w:spacing w:after="0"/>
                    <w:rPr>
                      <w:rFonts w:eastAsiaTheme="minorEastAsia"/>
                      <w:szCs w:val="20"/>
                      <w:lang w:eastAsia="zh-CN"/>
                    </w:rPr>
                  </w:pPr>
                  <w:r w:rsidRPr="0078548E">
                    <w:rPr>
                      <w:rFonts w:eastAsiaTheme="minorEastAsia"/>
                      <w:szCs w:val="20"/>
                      <w:lang w:eastAsia="zh-CN"/>
                    </w:rPr>
                    <w:t>SRS-RSRP-MRI or CLI-RSSI-MRI #2 as in Table 2, if reported</w:t>
                  </w:r>
                </w:p>
              </w:tc>
            </w:tr>
            <w:tr w:rsidR="0078548E" w:rsidRPr="0078548E" w14:paraId="29557064" w14:textId="77777777" w:rsidTr="00175626">
              <w:tc>
                <w:tcPr>
                  <w:tcW w:w="234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right w:w="10" w:type="dxa"/>
                  </w:tcMar>
                  <w:vAlign w:val="center"/>
                </w:tcPr>
                <w:p w14:paraId="1211B492" w14:textId="77777777" w:rsidR="00994F12" w:rsidRPr="0078548E" w:rsidRDefault="00994F12" w:rsidP="00994F12">
                  <w:pPr>
                    <w:pStyle w:val="BodyText"/>
                    <w:spacing w:after="0"/>
                    <w:ind w:left="420"/>
                    <w:rPr>
                      <w:rFonts w:eastAsiaTheme="minorEastAsia"/>
                      <w:szCs w:val="20"/>
                      <w:lang w:eastAsia="zh-CN"/>
                    </w:rPr>
                  </w:pPr>
                </w:p>
              </w:tc>
              <w:tc>
                <w:tcPr>
                  <w:tcW w:w="623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4C490BC5" w14:textId="77777777" w:rsidR="00994F12" w:rsidRPr="0078548E" w:rsidRDefault="00994F12" w:rsidP="00994F12">
                  <w:pPr>
                    <w:pStyle w:val="BodyText"/>
                    <w:spacing w:after="0"/>
                    <w:rPr>
                      <w:rFonts w:eastAsiaTheme="minorEastAsia"/>
                      <w:szCs w:val="20"/>
                      <w:lang w:eastAsia="zh-CN"/>
                    </w:rPr>
                  </w:pPr>
                  <w:r w:rsidRPr="0078548E">
                    <w:rPr>
                      <w:rFonts w:eastAsiaTheme="minorEastAsia"/>
                      <w:szCs w:val="20"/>
                      <w:lang w:eastAsia="zh-CN"/>
                    </w:rPr>
                    <w:t>…</w:t>
                  </w:r>
                </w:p>
              </w:tc>
            </w:tr>
            <w:tr w:rsidR="0078548E" w:rsidRPr="0078548E" w14:paraId="1DDC844C" w14:textId="77777777" w:rsidTr="00175626">
              <w:tc>
                <w:tcPr>
                  <w:tcW w:w="234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right w:w="10" w:type="dxa"/>
                  </w:tcMar>
                  <w:vAlign w:val="center"/>
                </w:tcPr>
                <w:p w14:paraId="4DC56E6A" w14:textId="77777777" w:rsidR="00994F12" w:rsidRPr="0078548E" w:rsidRDefault="00994F12" w:rsidP="00994F12">
                  <w:pPr>
                    <w:pStyle w:val="BodyText"/>
                    <w:spacing w:after="0"/>
                    <w:ind w:left="420"/>
                    <w:rPr>
                      <w:rFonts w:eastAsiaTheme="minorEastAsia"/>
                      <w:szCs w:val="20"/>
                      <w:lang w:eastAsia="zh-CN"/>
                    </w:rPr>
                  </w:pPr>
                </w:p>
              </w:tc>
              <w:tc>
                <w:tcPr>
                  <w:tcW w:w="623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2A29BA4A" w14:textId="77777777" w:rsidR="00994F12" w:rsidRPr="0078548E" w:rsidRDefault="00994F12" w:rsidP="00994F12">
                  <w:pPr>
                    <w:pStyle w:val="BodyText"/>
                    <w:spacing w:after="0"/>
                    <w:rPr>
                      <w:rFonts w:eastAsiaTheme="minorEastAsia"/>
                      <w:szCs w:val="20"/>
                      <w:lang w:eastAsia="zh-CN"/>
                    </w:rPr>
                  </w:pPr>
                  <w:r w:rsidRPr="0078548E">
                    <w:rPr>
                      <w:rFonts w:eastAsiaTheme="minorEastAsia"/>
                      <w:szCs w:val="20"/>
                      <w:lang w:eastAsia="zh-CN"/>
                    </w:rPr>
                    <w:t>SRS-RSRP-MRI or CLI-RSSI-MRI #4 as in Table 2, if reported</w:t>
                  </w:r>
                </w:p>
              </w:tc>
            </w:tr>
            <w:tr w:rsidR="0078548E" w:rsidRPr="0078548E" w14:paraId="6159E578" w14:textId="77777777" w:rsidTr="00175626">
              <w:tc>
                <w:tcPr>
                  <w:tcW w:w="234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right w:w="10" w:type="dxa"/>
                  </w:tcMar>
                  <w:vAlign w:val="center"/>
                </w:tcPr>
                <w:p w14:paraId="2FCC222A" w14:textId="77777777" w:rsidR="00994F12" w:rsidRPr="0078548E" w:rsidRDefault="00994F12" w:rsidP="00994F12">
                  <w:pPr>
                    <w:pStyle w:val="BodyText"/>
                    <w:spacing w:after="0"/>
                    <w:ind w:left="420"/>
                    <w:rPr>
                      <w:rFonts w:eastAsiaTheme="minorEastAsia"/>
                      <w:szCs w:val="20"/>
                      <w:lang w:eastAsia="zh-CN"/>
                    </w:rPr>
                  </w:pPr>
                </w:p>
              </w:tc>
              <w:tc>
                <w:tcPr>
                  <w:tcW w:w="623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454774D5" w14:textId="77777777" w:rsidR="00994F12" w:rsidRPr="0078548E" w:rsidRDefault="00994F12" w:rsidP="00994F12">
                  <w:pPr>
                    <w:pStyle w:val="BodyText"/>
                    <w:spacing w:after="0"/>
                    <w:rPr>
                      <w:rFonts w:eastAsiaTheme="minorEastAsia"/>
                      <w:szCs w:val="20"/>
                      <w:lang w:eastAsia="zh-CN"/>
                    </w:rPr>
                  </w:pPr>
                  <w:r w:rsidRPr="0078548E">
                    <w:rPr>
                      <w:rFonts w:eastAsiaTheme="minorEastAsia"/>
                      <w:szCs w:val="20"/>
                      <w:lang w:eastAsia="zh-CN"/>
                    </w:rPr>
                    <w:t>L1-SRS-RSRP or L1-CLI-RSSI #1 as in Table 2, if reported</w:t>
                  </w:r>
                </w:p>
              </w:tc>
            </w:tr>
            <w:tr w:rsidR="0078548E" w:rsidRPr="0078548E" w14:paraId="2F62DF8F" w14:textId="77777777" w:rsidTr="00175626">
              <w:tc>
                <w:tcPr>
                  <w:tcW w:w="234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right w:w="10" w:type="dxa"/>
                  </w:tcMar>
                  <w:vAlign w:val="center"/>
                </w:tcPr>
                <w:p w14:paraId="50C5217B" w14:textId="77777777" w:rsidR="00994F12" w:rsidRPr="0078548E" w:rsidRDefault="00994F12" w:rsidP="00994F12">
                  <w:pPr>
                    <w:pStyle w:val="BodyText"/>
                    <w:spacing w:after="0"/>
                    <w:ind w:left="420"/>
                    <w:rPr>
                      <w:rFonts w:eastAsiaTheme="minorEastAsia"/>
                      <w:szCs w:val="20"/>
                      <w:lang w:eastAsia="zh-CN"/>
                    </w:rPr>
                  </w:pPr>
                </w:p>
              </w:tc>
              <w:tc>
                <w:tcPr>
                  <w:tcW w:w="623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35A2534F" w14:textId="77777777" w:rsidR="00994F12" w:rsidRPr="0078548E" w:rsidRDefault="00994F12" w:rsidP="00994F12">
                  <w:pPr>
                    <w:pStyle w:val="BodyText"/>
                    <w:spacing w:after="0"/>
                    <w:rPr>
                      <w:rFonts w:eastAsiaTheme="minorEastAsia"/>
                      <w:szCs w:val="20"/>
                      <w:lang w:eastAsia="zh-CN"/>
                    </w:rPr>
                  </w:pPr>
                  <w:r w:rsidRPr="0078548E">
                    <w:rPr>
                      <w:rFonts w:eastAsiaTheme="minorEastAsia"/>
                      <w:szCs w:val="20"/>
                      <w:lang w:eastAsia="zh-CN"/>
                    </w:rPr>
                    <w:t>Differential L1-SRS-RSRP or L1-CLI-RSSI #2 as in Table 2, if reported</w:t>
                  </w:r>
                </w:p>
              </w:tc>
            </w:tr>
            <w:tr w:rsidR="0078548E" w:rsidRPr="0078548E" w14:paraId="7B22C6FD" w14:textId="77777777" w:rsidTr="00175626">
              <w:tc>
                <w:tcPr>
                  <w:tcW w:w="234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right w:w="10" w:type="dxa"/>
                  </w:tcMar>
                  <w:vAlign w:val="center"/>
                </w:tcPr>
                <w:p w14:paraId="7F272CF7" w14:textId="77777777" w:rsidR="00994F12" w:rsidRPr="0078548E" w:rsidRDefault="00994F12" w:rsidP="00994F12">
                  <w:pPr>
                    <w:pStyle w:val="BodyText"/>
                    <w:spacing w:after="0"/>
                    <w:ind w:left="420"/>
                    <w:rPr>
                      <w:rFonts w:eastAsiaTheme="minorEastAsia"/>
                      <w:szCs w:val="20"/>
                      <w:lang w:eastAsia="zh-CN"/>
                    </w:rPr>
                  </w:pPr>
                </w:p>
              </w:tc>
              <w:tc>
                <w:tcPr>
                  <w:tcW w:w="623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1CF4EC87" w14:textId="77777777" w:rsidR="00994F12" w:rsidRPr="0078548E" w:rsidRDefault="00994F12" w:rsidP="00994F12">
                  <w:pPr>
                    <w:pStyle w:val="BodyText"/>
                    <w:spacing w:after="0"/>
                    <w:rPr>
                      <w:rFonts w:eastAsiaTheme="minorEastAsia"/>
                      <w:szCs w:val="20"/>
                      <w:lang w:eastAsia="zh-CN"/>
                    </w:rPr>
                  </w:pPr>
                  <w:r w:rsidRPr="0078548E">
                    <w:rPr>
                      <w:rFonts w:eastAsiaTheme="minorEastAsia"/>
                      <w:szCs w:val="20"/>
                      <w:lang w:eastAsia="zh-CN"/>
                    </w:rPr>
                    <w:t>…</w:t>
                  </w:r>
                </w:p>
              </w:tc>
            </w:tr>
            <w:tr w:rsidR="0078548E" w:rsidRPr="0078548E" w14:paraId="7FFE44FD" w14:textId="77777777" w:rsidTr="00175626">
              <w:tc>
                <w:tcPr>
                  <w:tcW w:w="234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right w:w="10" w:type="dxa"/>
                  </w:tcMar>
                  <w:vAlign w:val="center"/>
                </w:tcPr>
                <w:p w14:paraId="0038D0D9" w14:textId="77777777" w:rsidR="00994F12" w:rsidRPr="0078548E" w:rsidRDefault="00994F12" w:rsidP="00994F12">
                  <w:pPr>
                    <w:pStyle w:val="BodyText"/>
                    <w:spacing w:after="0"/>
                    <w:ind w:left="420"/>
                    <w:rPr>
                      <w:rFonts w:eastAsiaTheme="minorEastAsia"/>
                      <w:szCs w:val="20"/>
                      <w:lang w:eastAsia="zh-CN"/>
                    </w:rPr>
                  </w:pPr>
                </w:p>
              </w:tc>
              <w:tc>
                <w:tcPr>
                  <w:tcW w:w="623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1EB0CEE7" w14:textId="77777777" w:rsidR="00994F12" w:rsidRPr="0078548E" w:rsidRDefault="00994F12" w:rsidP="00994F12">
                  <w:pPr>
                    <w:pStyle w:val="BodyText"/>
                    <w:spacing w:after="0"/>
                    <w:rPr>
                      <w:rFonts w:eastAsiaTheme="minorEastAsia"/>
                      <w:szCs w:val="20"/>
                      <w:lang w:eastAsia="zh-CN"/>
                    </w:rPr>
                  </w:pPr>
                  <w:r w:rsidRPr="0078548E">
                    <w:rPr>
                      <w:rFonts w:eastAsiaTheme="minorEastAsia"/>
                      <w:szCs w:val="20"/>
                      <w:lang w:eastAsia="zh-CN"/>
                    </w:rPr>
                    <w:t>Differential L1-SRS-RSRP or L1-CLI-RSSI #4 as in Table 2, if reported</w:t>
                  </w:r>
                </w:p>
              </w:tc>
            </w:tr>
          </w:tbl>
          <w:p w14:paraId="58A99AAA" w14:textId="77777777" w:rsidR="00994F12" w:rsidRPr="0078548E" w:rsidRDefault="00994F12" w:rsidP="00994F12">
            <w:pPr>
              <w:pStyle w:val="BodyText"/>
              <w:spacing w:after="0"/>
              <w:rPr>
                <w:rFonts w:eastAsiaTheme="minorEastAsia"/>
                <w:szCs w:val="20"/>
                <w:lang w:eastAsia="zh-CN"/>
              </w:rPr>
            </w:pPr>
          </w:p>
          <w:p w14:paraId="7D9F563A" w14:textId="77777777" w:rsidR="00994F12" w:rsidRPr="0078548E" w:rsidRDefault="00994F12" w:rsidP="00994F12">
            <w:pPr>
              <w:pStyle w:val="Caption"/>
              <w:spacing w:before="0" w:after="0"/>
              <w:jc w:val="center"/>
              <w:rPr>
                <w:lang w:eastAsia="zh-CN"/>
              </w:rPr>
            </w:pPr>
            <w:r w:rsidRPr="0078548E">
              <w:t xml:space="preserve">Table 2. </w:t>
            </w:r>
            <w:proofErr w:type="spellStart"/>
            <w:r w:rsidRPr="0078548E">
              <w:rPr>
                <w:lang w:eastAsia="zh-CN"/>
              </w:rPr>
              <w:t>Bitwidth</w:t>
            </w:r>
            <w:proofErr w:type="spellEnd"/>
            <w:r w:rsidRPr="0078548E">
              <w:rPr>
                <w:lang w:eastAsia="zh-CN"/>
              </w:rPr>
              <w:t xml:space="preserve"> for </w:t>
            </w:r>
            <w:r w:rsidRPr="0078548E">
              <w:rPr>
                <w:rFonts w:eastAsiaTheme="minorEastAsia"/>
                <w:lang w:eastAsia="zh-CN"/>
              </w:rPr>
              <w:t>SRS-RSRP-MRI, SRS-RSRP, CLI-RSSI-MRI and CLI-RSSI</w:t>
            </w:r>
          </w:p>
          <w:tbl>
            <w:tblPr>
              <w:tblW w:w="4186" w:type="dxa"/>
              <w:jc w:val="center"/>
              <w:tblLook w:val="01E0" w:firstRow="1" w:lastRow="1" w:firstColumn="1" w:lastColumn="1" w:noHBand="0" w:noVBand="0"/>
            </w:tblPr>
            <w:tblGrid>
              <w:gridCol w:w="1730"/>
              <w:gridCol w:w="2456"/>
            </w:tblGrid>
            <w:tr w:rsidR="0078548E" w:rsidRPr="0078548E" w14:paraId="1DF1AC9B" w14:textId="77777777" w:rsidTr="00175626">
              <w:trPr>
                <w:trHeight w:val="641"/>
                <w:jc w:val="center"/>
              </w:trPr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0E0E0"/>
                  <w:vAlign w:val="center"/>
                </w:tcPr>
                <w:p w14:paraId="64BBF38B" w14:textId="77777777" w:rsidR="00994F12" w:rsidRPr="0078548E" w:rsidRDefault="00994F12" w:rsidP="00994F12">
                  <w:pPr>
                    <w:pStyle w:val="TAH"/>
                    <w:jc w:val="both"/>
                    <w:rPr>
                      <w:rFonts w:ascii="Times New Roman" w:hAnsi="Times New Roman"/>
                      <w:sz w:val="20"/>
                    </w:rPr>
                  </w:pPr>
                  <w:r w:rsidRPr="0078548E">
                    <w:rPr>
                      <w:rFonts w:ascii="Times New Roman" w:hAnsi="Times New Roman"/>
                      <w:sz w:val="20"/>
                    </w:rPr>
                    <w:t>Field</w:t>
                  </w:r>
                </w:p>
              </w:tc>
              <w:tc>
                <w:tcPr>
                  <w:tcW w:w="2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0E0E0"/>
                  <w:vAlign w:val="center"/>
                </w:tcPr>
                <w:p w14:paraId="197AFABC" w14:textId="77777777" w:rsidR="00994F12" w:rsidRPr="0078548E" w:rsidRDefault="00994F12" w:rsidP="00994F12">
                  <w:pPr>
                    <w:pStyle w:val="TAH"/>
                    <w:jc w:val="both"/>
                    <w:rPr>
                      <w:rFonts w:ascii="Times New Roman" w:hAnsi="Times New Roman"/>
                      <w:sz w:val="20"/>
                    </w:rPr>
                  </w:pPr>
                  <w:proofErr w:type="spellStart"/>
                  <w:r w:rsidRPr="0078548E">
                    <w:rPr>
                      <w:rFonts w:ascii="Times New Roman" w:hAnsi="Times New Roman"/>
                      <w:sz w:val="20"/>
                    </w:rPr>
                    <w:t>Bitwidth</w:t>
                  </w:r>
                  <w:proofErr w:type="spellEnd"/>
                </w:p>
              </w:tc>
            </w:tr>
            <w:tr w:rsidR="0078548E" w:rsidRPr="0078548E" w14:paraId="2968C67A" w14:textId="77777777" w:rsidTr="00175626">
              <w:trPr>
                <w:jc w:val="center"/>
              </w:trPr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B777386" w14:textId="77777777" w:rsidR="00994F12" w:rsidRPr="0078548E" w:rsidRDefault="00994F12" w:rsidP="00994F12">
                  <w:pPr>
                    <w:pStyle w:val="TAC"/>
                    <w:jc w:val="both"/>
                    <w:rPr>
                      <w:lang w:eastAsia="zh-CN"/>
                    </w:rPr>
                  </w:pPr>
                  <w:r w:rsidRPr="0078548E">
                    <w:rPr>
                      <w:rFonts w:eastAsiaTheme="minorEastAsia"/>
                      <w:lang w:eastAsia="zh-CN"/>
                    </w:rPr>
                    <w:t>SRS-RSRP-MRI</w:t>
                  </w:r>
                </w:p>
              </w:tc>
              <w:tc>
                <w:tcPr>
                  <w:tcW w:w="2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097C4E2" w14:textId="77777777" w:rsidR="00994F12" w:rsidRPr="0078548E" w:rsidRDefault="00994F12" w:rsidP="00994F12">
                  <w:pPr>
                    <w:pStyle w:val="TAC"/>
                    <w:jc w:val="both"/>
                    <w:rPr>
                      <w:lang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⌈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SRS-RSRP</m:t>
                              </m:r>
                            </m:sup>
                          </m:sSubSup>
                        </m:e>
                      </m:d>
                      <m:r>
                        <w:rPr>
                          <w:rFonts w:ascii="Cambria Math" w:hAnsi="Cambria Math"/>
                        </w:rPr>
                        <m:t>⌉</m:t>
                      </m:r>
                    </m:oMath>
                  </m:oMathPara>
                </w:p>
              </w:tc>
            </w:tr>
            <w:tr w:rsidR="0078548E" w:rsidRPr="0078548E" w14:paraId="702479EC" w14:textId="77777777" w:rsidTr="00175626">
              <w:trPr>
                <w:jc w:val="center"/>
              </w:trPr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3930EE3" w14:textId="77777777" w:rsidR="00994F12" w:rsidRPr="0078548E" w:rsidRDefault="00994F12" w:rsidP="00994F12">
                  <w:pPr>
                    <w:pStyle w:val="TAC"/>
                    <w:jc w:val="both"/>
                    <w:rPr>
                      <w:lang w:eastAsia="zh-CN"/>
                    </w:rPr>
                  </w:pPr>
                  <w:r w:rsidRPr="0078548E">
                    <w:rPr>
                      <w:rFonts w:eastAsiaTheme="minorEastAsia"/>
                      <w:lang w:eastAsia="zh-CN"/>
                    </w:rPr>
                    <w:t>CLI-RSSI-MRI</w:t>
                  </w:r>
                </w:p>
              </w:tc>
              <w:tc>
                <w:tcPr>
                  <w:tcW w:w="2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BAEE8C4" w14:textId="77777777" w:rsidR="00994F12" w:rsidRPr="0078548E" w:rsidRDefault="00994F12" w:rsidP="00994F12">
                  <w:pPr>
                    <w:pStyle w:val="TAC"/>
                    <w:jc w:val="both"/>
                    <w:rPr>
                      <w:lang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⌈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CLI-RSSI</m:t>
                              </m:r>
                            </m:sup>
                          </m:sSubSup>
                        </m:e>
                      </m:d>
                      <m:r>
                        <w:rPr>
                          <w:rFonts w:ascii="Cambria Math" w:hAnsi="Cambria Math"/>
                        </w:rPr>
                        <m:t>⌉</m:t>
                      </m:r>
                    </m:oMath>
                  </m:oMathPara>
                </w:p>
              </w:tc>
            </w:tr>
            <w:tr w:rsidR="0078548E" w:rsidRPr="0078548E" w14:paraId="3276756D" w14:textId="77777777" w:rsidTr="00175626">
              <w:trPr>
                <w:jc w:val="center"/>
              </w:trPr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26640F4" w14:textId="77777777" w:rsidR="00994F12" w:rsidRPr="0078548E" w:rsidRDefault="00994F12" w:rsidP="00994F12">
                  <w:pPr>
                    <w:pStyle w:val="TAC"/>
                    <w:jc w:val="both"/>
                    <w:rPr>
                      <w:lang w:eastAsia="zh-CN"/>
                    </w:rPr>
                  </w:pPr>
                  <w:r w:rsidRPr="0078548E">
                    <w:rPr>
                      <w:rFonts w:eastAsiaTheme="minorEastAsia"/>
                      <w:lang w:eastAsia="zh-CN"/>
                    </w:rPr>
                    <w:t>L1-SRS-RSRP</w:t>
                  </w:r>
                </w:p>
              </w:tc>
              <w:tc>
                <w:tcPr>
                  <w:tcW w:w="2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7D6B1F8" w14:textId="77777777" w:rsidR="00994F12" w:rsidRPr="0078548E" w:rsidRDefault="00994F12" w:rsidP="00994F12">
                  <w:pPr>
                    <w:pStyle w:val="TAC"/>
                    <w:rPr>
                      <w:lang w:eastAsia="zh-CN"/>
                    </w:rPr>
                  </w:pPr>
                  <w:r w:rsidRPr="0078548E">
                    <w:rPr>
                      <w:lang w:eastAsia="zh-CN"/>
                    </w:rPr>
                    <w:t>7</w:t>
                  </w:r>
                </w:p>
              </w:tc>
            </w:tr>
            <w:tr w:rsidR="0078548E" w:rsidRPr="0078548E" w14:paraId="70E11B03" w14:textId="77777777" w:rsidTr="00175626">
              <w:trPr>
                <w:jc w:val="center"/>
              </w:trPr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5839385" w14:textId="77777777" w:rsidR="00994F12" w:rsidRPr="0078548E" w:rsidRDefault="00994F12" w:rsidP="00994F12">
                  <w:pPr>
                    <w:pStyle w:val="TAC"/>
                    <w:jc w:val="both"/>
                    <w:rPr>
                      <w:lang w:eastAsia="zh-CN"/>
                    </w:rPr>
                  </w:pPr>
                  <w:r w:rsidRPr="0078548E">
                    <w:rPr>
                      <w:rFonts w:eastAsiaTheme="minorEastAsia"/>
                      <w:lang w:eastAsia="zh-CN"/>
                    </w:rPr>
                    <w:t>L1-CLI-RSSI</w:t>
                  </w:r>
                </w:p>
              </w:tc>
              <w:tc>
                <w:tcPr>
                  <w:tcW w:w="2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3BEFC48" w14:textId="77777777" w:rsidR="00994F12" w:rsidRPr="0078548E" w:rsidRDefault="00994F12" w:rsidP="00994F12">
                  <w:pPr>
                    <w:pStyle w:val="TAC"/>
                    <w:rPr>
                      <w:lang w:eastAsia="zh-CN"/>
                    </w:rPr>
                  </w:pPr>
                  <w:r w:rsidRPr="0078548E">
                    <w:rPr>
                      <w:lang w:eastAsia="zh-CN"/>
                    </w:rPr>
                    <w:t>7</w:t>
                  </w:r>
                </w:p>
              </w:tc>
            </w:tr>
            <w:tr w:rsidR="0078548E" w:rsidRPr="0078548E" w14:paraId="5FCD6A8C" w14:textId="77777777" w:rsidTr="00175626">
              <w:trPr>
                <w:jc w:val="center"/>
              </w:trPr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6D63F86" w14:textId="77777777" w:rsidR="00994F12" w:rsidRPr="0078548E" w:rsidRDefault="00994F12" w:rsidP="00994F12">
                  <w:pPr>
                    <w:pStyle w:val="TAC"/>
                    <w:jc w:val="both"/>
                    <w:rPr>
                      <w:lang w:eastAsia="zh-CN"/>
                    </w:rPr>
                  </w:pPr>
                  <w:r w:rsidRPr="0078548E">
                    <w:rPr>
                      <w:lang w:eastAsia="zh-CN"/>
                    </w:rPr>
                    <w:t>Differential RSRP</w:t>
                  </w:r>
                </w:p>
              </w:tc>
              <w:tc>
                <w:tcPr>
                  <w:tcW w:w="2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44FADDA" w14:textId="77777777" w:rsidR="00994F12" w:rsidRPr="0078548E" w:rsidRDefault="00994F12" w:rsidP="00994F12">
                  <w:pPr>
                    <w:pStyle w:val="TAC"/>
                    <w:rPr>
                      <w:lang w:eastAsia="zh-CN"/>
                    </w:rPr>
                  </w:pPr>
                  <w:r w:rsidRPr="0078548E">
                    <w:rPr>
                      <w:lang w:eastAsia="zh-CN"/>
                    </w:rPr>
                    <w:t>4</w:t>
                  </w:r>
                </w:p>
              </w:tc>
            </w:tr>
            <w:tr w:rsidR="00AD5FB8" w:rsidRPr="00AD5FB8" w14:paraId="3ADA6BA3" w14:textId="77777777" w:rsidTr="00175626">
              <w:trPr>
                <w:jc w:val="center"/>
              </w:trPr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67D5B58" w14:textId="77777777" w:rsidR="00994F12" w:rsidRPr="00AD5FB8" w:rsidRDefault="00994F12" w:rsidP="00994F12">
                  <w:pPr>
                    <w:pStyle w:val="TAC"/>
                    <w:jc w:val="both"/>
                    <w:rPr>
                      <w:lang w:eastAsia="zh-CN"/>
                    </w:rPr>
                  </w:pPr>
                  <w:r w:rsidRPr="00AD5FB8">
                    <w:rPr>
                      <w:lang w:eastAsia="zh-CN"/>
                    </w:rPr>
                    <w:t>Differential RSSI</w:t>
                  </w:r>
                </w:p>
              </w:tc>
              <w:tc>
                <w:tcPr>
                  <w:tcW w:w="2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2261AAE" w14:textId="77777777" w:rsidR="00994F12" w:rsidRPr="00AD5FB8" w:rsidRDefault="00994F12" w:rsidP="00994F12">
                  <w:pPr>
                    <w:pStyle w:val="TAC"/>
                    <w:rPr>
                      <w:lang w:eastAsia="zh-CN"/>
                    </w:rPr>
                  </w:pPr>
                  <w:r w:rsidRPr="00AD5FB8">
                    <w:rPr>
                      <w:lang w:eastAsia="zh-CN"/>
                    </w:rPr>
                    <w:t>4</w:t>
                  </w:r>
                </w:p>
              </w:tc>
            </w:tr>
          </w:tbl>
          <w:p w14:paraId="686031BE" w14:textId="77777777" w:rsidR="00994F12" w:rsidRPr="00F82072" w:rsidRDefault="00000000" w:rsidP="00994F12"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  <m:sup>
                  <m:r>
                    <w:rPr>
                      <w:rFonts w:ascii="Cambria Math" w:hAnsi="Cambria Math"/>
                    </w:rPr>
                    <m:t>SRS-RSRP</m:t>
                  </m:r>
                </m:sup>
              </m:sSubSup>
            </m:oMath>
            <w:r w:rsidR="00994F12" w:rsidRPr="00F82072">
              <w:t xml:space="preserve">: Number of </w:t>
            </w:r>
            <w:r w:rsidR="00994F12" w:rsidRPr="00F82072">
              <w:rPr>
                <w:iCs/>
              </w:rPr>
              <w:t>SRS-RSRP measurement resources</w:t>
            </w:r>
            <w:r w:rsidR="00994F12" w:rsidRPr="00F82072">
              <w:t xml:space="preserve"> in the corresponding resource set</w:t>
            </w:r>
          </w:p>
          <w:p w14:paraId="7776FF10" w14:textId="5036297F" w:rsidR="0078548E" w:rsidRPr="00F82072" w:rsidRDefault="00000000" w:rsidP="008F7657"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  <m:sup>
                  <m:r>
                    <w:rPr>
                      <w:rFonts w:ascii="Cambria Math" w:hAnsi="Cambria Math"/>
                    </w:rPr>
                    <m:t>CLI-RSSI</m:t>
                  </m:r>
                </m:sup>
              </m:sSubSup>
            </m:oMath>
            <w:r w:rsidR="00994F12" w:rsidRPr="00F82072">
              <w:t>: Number of CLI-</w:t>
            </w:r>
            <w:r w:rsidR="00994F12" w:rsidRPr="00F82072">
              <w:rPr>
                <w:iCs/>
              </w:rPr>
              <w:t xml:space="preserve">RSSI measurement </w:t>
            </w:r>
            <w:r w:rsidR="00994F12" w:rsidRPr="00F82072">
              <w:t xml:space="preserve">resources in the corresponding resource set </w:t>
            </w:r>
          </w:p>
          <w:p w14:paraId="1BC5A8B4" w14:textId="77777777" w:rsidR="00FD17CB" w:rsidRPr="00FD17CB" w:rsidRDefault="00FD17CB" w:rsidP="00FD17CB">
            <w:pPr>
              <w:rPr>
                <w:bCs/>
              </w:rPr>
            </w:pPr>
            <w:r w:rsidRPr="00FD17CB">
              <w:rPr>
                <w:b/>
                <w:bCs/>
                <w:lang w:val="en-GB"/>
              </w:rPr>
              <w:t>Conclusion</w:t>
            </w:r>
          </w:p>
          <w:p w14:paraId="6593E2BC" w14:textId="12F1883D" w:rsidR="006932CA" w:rsidRPr="00F82072" w:rsidRDefault="00FD17CB" w:rsidP="00A65E2D">
            <w:pPr>
              <w:rPr>
                <w:bCs/>
              </w:rPr>
            </w:pPr>
            <w:r w:rsidRPr="00FD17CB">
              <w:rPr>
                <w:bCs/>
                <w:lang w:val="en-GB"/>
              </w:rPr>
              <w:t xml:space="preserve">There is no RAN1 consensus to support two new report quantities {‘cli-RSSI-measurement-resource-bitmap’, ‘cli-SRS-RSRP-measurement-resource-bitmap’} to </w:t>
            </w:r>
            <w:proofErr w:type="spellStart"/>
            <w:r w:rsidRPr="00FD17CB">
              <w:rPr>
                <w:bCs/>
                <w:i/>
                <w:iCs/>
                <w:lang w:val="en-GB"/>
              </w:rPr>
              <w:t>reportQuantity</w:t>
            </w:r>
            <w:proofErr w:type="spellEnd"/>
            <w:r w:rsidRPr="00FD17CB">
              <w:rPr>
                <w:bCs/>
                <w:i/>
                <w:iCs/>
                <w:lang w:val="en-GB"/>
              </w:rPr>
              <w:t xml:space="preserve"> </w:t>
            </w:r>
          </w:p>
        </w:tc>
      </w:tr>
    </w:tbl>
    <w:p w14:paraId="19A3480B" w14:textId="77777777" w:rsidR="00991E6E" w:rsidRDefault="00991E6E" w:rsidP="008F7657">
      <w:pPr>
        <w:rPr>
          <w:rFonts w:eastAsia="Batang"/>
          <w:bCs/>
          <w:szCs w:val="24"/>
          <w:lang w:val="en-GB"/>
        </w:rPr>
      </w:pPr>
    </w:p>
    <w:p w14:paraId="44276A02" w14:textId="09F115E3" w:rsidR="0082704C" w:rsidRDefault="0082704C" w:rsidP="005D1295">
      <w:pPr>
        <w:spacing w:after="120"/>
        <w:jc w:val="both"/>
        <w:rPr>
          <w:rFonts w:eastAsia="Batang"/>
          <w:bCs/>
          <w:szCs w:val="24"/>
        </w:rPr>
      </w:pPr>
      <w:r>
        <w:rPr>
          <w:rFonts w:eastAsia="Batang"/>
          <w:bCs/>
          <w:szCs w:val="24"/>
        </w:rPr>
        <w:t xml:space="preserve">In </w:t>
      </w:r>
      <w:r w:rsidR="00CD6A6A">
        <w:rPr>
          <w:rFonts w:eastAsia="Batang"/>
          <w:bCs/>
          <w:szCs w:val="24"/>
        </w:rPr>
        <w:t>R4-2504964</w:t>
      </w:r>
      <w:r w:rsidR="0097631A">
        <w:rPr>
          <w:rFonts w:eastAsia="Batang"/>
          <w:bCs/>
          <w:szCs w:val="24"/>
        </w:rPr>
        <w:t xml:space="preserve"> reply</w:t>
      </w:r>
      <w:r w:rsidR="00CD6A6A">
        <w:rPr>
          <w:rFonts w:eastAsia="Batang"/>
          <w:bCs/>
          <w:szCs w:val="24"/>
        </w:rPr>
        <w:t xml:space="preserve"> LS on CLI measurement report mapping,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B06FD" w14:paraId="21DF91EF" w14:textId="77777777" w:rsidTr="00AB06FD">
        <w:tc>
          <w:tcPr>
            <w:tcW w:w="9962" w:type="dxa"/>
          </w:tcPr>
          <w:p w14:paraId="1EC25D9B" w14:textId="77777777" w:rsidR="00793BCF" w:rsidRPr="00237063" w:rsidRDefault="00793BCF" w:rsidP="00793BCF">
            <w:pPr>
              <w:spacing w:after="120"/>
              <w:rPr>
                <w:bCs/>
              </w:rPr>
            </w:pPr>
            <w:r w:rsidRPr="00237063">
              <w:rPr>
                <w:lang w:eastAsia="zh-CN"/>
              </w:rPr>
              <w:t xml:space="preserve">RAN4 thanks RAN1 for the information in LS </w:t>
            </w:r>
            <w:r w:rsidRPr="00237063">
              <w:rPr>
                <w:bCs/>
              </w:rPr>
              <w:t>R1-2501620. RAN4 discussed the report mapping for L1 based UE-to-UE CLI measurement in RAN4#114-bis, and would like to provide following answers to the questions in R1-2501620.</w:t>
            </w:r>
          </w:p>
          <w:p w14:paraId="218DD894" w14:textId="77777777" w:rsidR="00793BCF" w:rsidRPr="00237063" w:rsidRDefault="00793BCF" w:rsidP="00793BCF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beforeLines="50" w:afterLines="50" w:after="120"/>
              <w:textAlignment w:val="auto"/>
              <w:rPr>
                <w:bCs/>
              </w:rPr>
            </w:pPr>
            <w:r w:rsidRPr="00237063">
              <w:rPr>
                <w:bCs/>
              </w:rPr>
              <w:t>Is the reporting range and granularity for L1 SRS-RSRP and L1 CLI-RSSI in the RAN1 working assumption reasonable from RAN4 perspective?</w:t>
            </w:r>
          </w:p>
          <w:p w14:paraId="59BA745D" w14:textId="77777777" w:rsidR="00793BCF" w:rsidRPr="00237063" w:rsidRDefault="00793BCF" w:rsidP="00793BCF">
            <w:pPr>
              <w:spacing w:after="120"/>
              <w:ind w:left="420"/>
              <w:rPr>
                <w:bCs/>
                <w:color w:val="FF0000"/>
                <w:lang w:eastAsia="zh-CN"/>
              </w:rPr>
            </w:pPr>
            <w:r w:rsidRPr="00237063">
              <w:rPr>
                <w:bCs/>
                <w:lang w:eastAsia="zh-CN"/>
              </w:rPr>
              <w:t xml:space="preserve">[RAN4] Yes, RAN4 considers the reporting range and granularity for L1 SRS-RSRP and L1 CLI-RSSI in the RAN1 working assumption as reasonable from RAN4 perspective. </w:t>
            </w:r>
            <w:r w:rsidRPr="00237063">
              <w:rPr>
                <w:bCs/>
                <w:color w:val="FF0000"/>
                <w:lang w:eastAsia="zh-CN"/>
              </w:rPr>
              <w:t>In RAN4 understanding, the “Infinite” in Table 10.1.22.1.2-1, TS38.133 is also reused for L1 SRS-RSRP.</w:t>
            </w:r>
          </w:p>
          <w:p w14:paraId="610F0261" w14:textId="77777777" w:rsidR="00793BCF" w:rsidRPr="00237063" w:rsidRDefault="00793BCF" w:rsidP="00793BCF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beforeLines="50" w:afterLines="50" w:after="120"/>
              <w:textAlignment w:val="auto"/>
              <w:rPr>
                <w:bCs/>
              </w:rPr>
            </w:pPr>
            <w:r w:rsidRPr="00237063">
              <w:rPr>
                <w:bCs/>
              </w:rPr>
              <w:t>Is the range and resolution for differential reporting of L1 SRS-RSRP and CLI-RSSI reporting reasonable from RAN4 perspective?</w:t>
            </w:r>
          </w:p>
          <w:p w14:paraId="17DB20FA" w14:textId="77777777" w:rsidR="00793BCF" w:rsidRPr="00237063" w:rsidRDefault="00793BCF" w:rsidP="00793BCF">
            <w:pPr>
              <w:spacing w:after="120"/>
              <w:ind w:left="420"/>
              <w:rPr>
                <w:rFonts w:eastAsia="DengXian"/>
                <w:bCs/>
                <w:lang w:eastAsia="zh-CN"/>
              </w:rPr>
            </w:pPr>
            <w:r w:rsidRPr="00237063">
              <w:rPr>
                <w:bCs/>
                <w:lang w:eastAsia="zh-CN"/>
              </w:rPr>
              <w:t>[RAN4] Yes, RAN4 considers the range and resolution for differential reporting of L1 SRS-RSRP and L1 CLI-RSSI reporting in the RAN1 working assumption as reasonable from RAN4 perspective.</w:t>
            </w:r>
          </w:p>
          <w:p w14:paraId="4C8CD336" w14:textId="77777777" w:rsidR="00793BCF" w:rsidRPr="00237063" w:rsidRDefault="00793BCF" w:rsidP="00793BCF">
            <w:pPr>
              <w:spacing w:beforeLines="50" w:afterLines="50" w:after="120"/>
            </w:pPr>
            <w:r w:rsidRPr="00237063">
              <w:t xml:space="preserve">RAN4 will define measurement report mapping for L1 SRS-RSRP and L1 CLI-RSSI, including both absolute reporting and differential reporting. </w:t>
            </w:r>
          </w:p>
          <w:p w14:paraId="3B78BC60" w14:textId="54271170" w:rsidR="00AB06FD" w:rsidRPr="00237063" w:rsidRDefault="00793BCF" w:rsidP="00237063">
            <w:pPr>
              <w:spacing w:beforeLines="50" w:afterLines="50" w:after="120"/>
              <w:rPr>
                <w:rFonts w:ascii="Arial" w:eastAsia="DengXian" w:hAnsi="Arial" w:cs="Arial"/>
                <w:sz w:val="22"/>
                <w:lang w:eastAsia="zh-CN"/>
              </w:rPr>
            </w:pPr>
            <w:r w:rsidRPr="00237063">
              <w:t xml:space="preserve">RAN4 respectfully asks RAN1 to take the above information into account in the future work for </w:t>
            </w:r>
            <w:r w:rsidRPr="00237063">
              <w:rPr>
                <w:bCs/>
                <w:szCs w:val="22"/>
              </w:rPr>
              <w:t>L1 based UE-to-UE CLI measurement and reporting</w:t>
            </w:r>
            <w:r w:rsidRPr="00237063">
              <w:t>.</w:t>
            </w:r>
          </w:p>
        </w:tc>
      </w:tr>
    </w:tbl>
    <w:p w14:paraId="46D3A068" w14:textId="77777777" w:rsidR="00AB06FD" w:rsidRDefault="00AB06FD" w:rsidP="005D1295">
      <w:pPr>
        <w:spacing w:after="120"/>
        <w:jc w:val="both"/>
        <w:rPr>
          <w:rFonts w:eastAsia="Batang"/>
          <w:bCs/>
          <w:szCs w:val="24"/>
        </w:rPr>
      </w:pPr>
    </w:p>
    <w:p w14:paraId="171D9F7C" w14:textId="6AA9AD87" w:rsidR="00973DAF" w:rsidRPr="00A90E40" w:rsidRDefault="0097631A" w:rsidP="00237063">
      <w:pPr>
        <w:spacing w:before="120" w:after="120"/>
        <w:rPr>
          <w:bCs/>
          <w:lang w:eastAsia="zh-CN"/>
        </w:rPr>
      </w:pPr>
      <w:r>
        <w:rPr>
          <w:rFonts w:eastAsia="Batang"/>
          <w:bCs/>
          <w:szCs w:val="24"/>
        </w:rPr>
        <w:t xml:space="preserve">In the RAN4 LS reply, </w:t>
      </w:r>
      <w:r w:rsidR="00973DAF">
        <w:rPr>
          <w:rFonts w:eastAsia="Batang"/>
          <w:bCs/>
          <w:szCs w:val="24"/>
        </w:rPr>
        <w:t xml:space="preserve">it also mentioned that </w:t>
      </w:r>
      <w:r w:rsidR="00973DAF">
        <w:rPr>
          <w:bCs/>
          <w:lang w:eastAsia="zh-CN"/>
        </w:rPr>
        <w:t>i</w:t>
      </w:r>
      <w:r w:rsidR="00973DAF" w:rsidRPr="00A90E40">
        <w:rPr>
          <w:bCs/>
          <w:lang w:eastAsia="zh-CN"/>
        </w:rPr>
        <w:t>n RAN4 understanding, the “Infinite” in Table 10.1.22.1.2-1, TS38.133 is also reused for L1 SRS-RSRP.</w:t>
      </w:r>
      <w:r w:rsidR="00AF1E0C">
        <w:rPr>
          <w:bCs/>
          <w:lang w:eastAsia="zh-CN"/>
        </w:rPr>
        <w:t xml:space="preserve"> Different from L1-RSRP for beam management, the “in</w:t>
      </w:r>
      <w:r w:rsidR="003115F8">
        <w:rPr>
          <w:bCs/>
          <w:lang w:eastAsia="zh-CN"/>
        </w:rPr>
        <w:t>finite” value is used for reporting and also confirmed from RAN4 that it is also reused for L1 SRS-RSRP</w:t>
      </w:r>
      <w:r w:rsidR="009F337A">
        <w:rPr>
          <w:bCs/>
          <w:lang w:eastAsia="zh-CN"/>
        </w:rPr>
        <w:t xml:space="preserve">, </w:t>
      </w:r>
      <w:r w:rsidR="009F337A">
        <w:rPr>
          <w:rFonts w:eastAsia="Batang"/>
          <w:bCs/>
          <w:szCs w:val="24"/>
        </w:rPr>
        <w:t xml:space="preserve">from an aggressor UE that are very close to a victim UE, in which case UE </w:t>
      </w:r>
      <w:r w:rsidR="005C0008">
        <w:rPr>
          <w:rFonts w:eastAsia="Batang"/>
          <w:bCs/>
          <w:szCs w:val="24"/>
        </w:rPr>
        <w:t>cannot</w:t>
      </w:r>
      <w:r w:rsidR="009F337A">
        <w:rPr>
          <w:rFonts w:eastAsia="Batang"/>
          <w:bCs/>
          <w:szCs w:val="24"/>
        </w:rPr>
        <w:t xml:space="preserve"> detect SRS or interference signal due to too strong signal to measure due to receiver saturation.</w:t>
      </w:r>
    </w:p>
    <w:p w14:paraId="75F01745" w14:textId="6E626078" w:rsidR="0014214B" w:rsidRDefault="002B2040" w:rsidP="005D1295">
      <w:pPr>
        <w:spacing w:after="120"/>
        <w:jc w:val="both"/>
        <w:rPr>
          <w:rFonts w:eastAsia="Batang"/>
          <w:bCs/>
          <w:szCs w:val="24"/>
        </w:rPr>
      </w:pPr>
      <w:r>
        <w:rPr>
          <w:rFonts w:eastAsia="Batang"/>
          <w:bCs/>
          <w:szCs w:val="24"/>
        </w:rPr>
        <w:t xml:space="preserve">And in R16, there is also </w:t>
      </w:r>
      <w:r w:rsidR="00F50A55">
        <w:rPr>
          <w:rFonts w:eastAsia="Batang"/>
          <w:bCs/>
          <w:szCs w:val="24"/>
        </w:rPr>
        <w:t xml:space="preserve">a bit-code (97) to indicate out-of-range value (&gt;= </w:t>
      </w:r>
      <w:r w:rsidR="0014214B">
        <w:rPr>
          <w:rFonts w:eastAsia="Batang"/>
          <w:bCs/>
          <w:szCs w:val="24"/>
        </w:rPr>
        <w:t>-</w:t>
      </w:r>
      <w:r w:rsidR="00F50A55">
        <w:rPr>
          <w:rFonts w:eastAsia="Batang"/>
          <w:bCs/>
          <w:szCs w:val="24"/>
        </w:rPr>
        <w:t xml:space="preserve">44 dBm). </w:t>
      </w:r>
      <w:r w:rsidR="00912A40">
        <w:rPr>
          <w:rFonts w:eastAsia="Batang"/>
          <w:bCs/>
          <w:szCs w:val="24"/>
        </w:rPr>
        <w:t xml:space="preserve">We showed </w:t>
      </w:r>
      <w:r w:rsidR="0014214B">
        <w:rPr>
          <w:rFonts w:eastAsia="Batang"/>
          <w:bCs/>
          <w:szCs w:val="24"/>
        </w:rPr>
        <w:t xml:space="preserve">an example </w:t>
      </w:r>
      <w:r w:rsidR="00912A40">
        <w:rPr>
          <w:rFonts w:eastAsia="Batang"/>
          <w:bCs/>
          <w:szCs w:val="24"/>
        </w:rPr>
        <w:t>simulation result</w:t>
      </w:r>
      <w:r w:rsidR="003539BA">
        <w:rPr>
          <w:rFonts w:eastAsia="Batang"/>
          <w:bCs/>
          <w:szCs w:val="24"/>
        </w:rPr>
        <w:t xml:space="preserve"> in the </w:t>
      </w:r>
      <w:r w:rsidR="00834143">
        <w:rPr>
          <w:rFonts w:eastAsia="Batang"/>
          <w:bCs/>
          <w:szCs w:val="24"/>
        </w:rPr>
        <w:fldChar w:fldCharType="begin"/>
      </w:r>
      <w:r w:rsidR="00834143">
        <w:rPr>
          <w:rFonts w:eastAsia="Batang"/>
          <w:bCs/>
          <w:szCs w:val="24"/>
        </w:rPr>
        <w:instrText xml:space="preserve"> REF _Ref197673476 \h </w:instrText>
      </w:r>
      <w:r w:rsidR="00834143">
        <w:rPr>
          <w:rFonts w:eastAsia="Batang"/>
          <w:bCs/>
          <w:szCs w:val="24"/>
        </w:rPr>
      </w:r>
      <w:r w:rsidR="00834143">
        <w:rPr>
          <w:rFonts w:eastAsia="Batang"/>
          <w:bCs/>
          <w:szCs w:val="24"/>
        </w:rPr>
        <w:fldChar w:fldCharType="separate"/>
      </w:r>
      <w:r w:rsidR="00535809">
        <w:t>Figure 2</w:t>
      </w:r>
      <w:r w:rsidR="00535809">
        <w:noBreakHyphen/>
      </w:r>
      <w:r w:rsidR="00535809">
        <w:rPr>
          <w:noProof/>
        </w:rPr>
        <w:t>1</w:t>
      </w:r>
      <w:r w:rsidR="00834143">
        <w:rPr>
          <w:rFonts w:eastAsia="Batang"/>
          <w:bCs/>
          <w:szCs w:val="24"/>
        </w:rPr>
        <w:fldChar w:fldCharType="end"/>
      </w:r>
      <w:r w:rsidR="00834143">
        <w:rPr>
          <w:rFonts w:eastAsia="Batang"/>
          <w:bCs/>
          <w:szCs w:val="24"/>
        </w:rPr>
        <w:t xml:space="preserve"> </w:t>
      </w:r>
      <w:r w:rsidR="00912A40">
        <w:rPr>
          <w:rFonts w:eastAsia="Batang"/>
          <w:bCs/>
          <w:szCs w:val="24"/>
        </w:rPr>
        <w:t xml:space="preserve">for FR1 </w:t>
      </w:r>
      <w:r w:rsidR="0014214B">
        <w:rPr>
          <w:rFonts w:eastAsia="Batang"/>
          <w:bCs/>
          <w:szCs w:val="24"/>
        </w:rPr>
        <w:t>U</w:t>
      </w:r>
      <w:r w:rsidR="00912A40">
        <w:rPr>
          <w:rFonts w:eastAsia="Batang"/>
          <w:bCs/>
          <w:szCs w:val="24"/>
        </w:rPr>
        <w:t xml:space="preserve">rban </w:t>
      </w:r>
      <w:r w:rsidR="0014214B">
        <w:rPr>
          <w:rFonts w:eastAsia="Batang"/>
          <w:bCs/>
          <w:szCs w:val="24"/>
        </w:rPr>
        <w:t>M</w:t>
      </w:r>
      <w:r w:rsidR="00912A40">
        <w:rPr>
          <w:rFonts w:eastAsia="Batang"/>
          <w:bCs/>
          <w:szCs w:val="24"/>
        </w:rPr>
        <w:t>acro scenario with R18 study item simulation assumption</w:t>
      </w:r>
      <w:r w:rsidR="00D21CC1">
        <w:rPr>
          <w:rFonts w:eastAsia="Batang"/>
          <w:bCs/>
          <w:szCs w:val="24"/>
        </w:rPr>
        <w:t>s</w:t>
      </w:r>
      <w:r w:rsidR="003539BA">
        <w:rPr>
          <w:rFonts w:eastAsia="Batang"/>
          <w:bCs/>
          <w:szCs w:val="24"/>
        </w:rPr>
        <w:t xml:space="preserve"> with 2 clusters per cell</w:t>
      </w:r>
      <w:r w:rsidR="00912A40">
        <w:rPr>
          <w:rFonts w:eastAsia="Batang"/>
          <w:bCs/>
          <w:szCs w:val="24"/>
        </w:rPr>
        <w:t xml:space="preserve">, </w:t>
      </w:r>
      <w:r w:rsidR="0014214B">
        <w:rPr>
          <w:rFonts w:eastAsia="Batang"/>
          <w:bCs/>
          <w:szCs w:val="24"/>
        </w:rPr>
        <w:t xml:space="preserve">that some UEs indeed measures SRS-RSRP out of range as larger than -44 dBm. </w:t>
      </w:r>
      <w:r w:rsidR="00BC488B">
        <w:rPr>
          <w:rFonts w:eastAsia="Batang"/>
          <w:bCs/>
          <w:szCs w:val="24"/>
        </w:rPr>
        <w:t>The figure plots the SRS-RSRP</w:t>
      </w:r>
      <w:r w:rsidR="00D114D7">
        <w:rPr>
          <w:rFonts w:eastAsia="Batang"/>
          <w:bCs/>
          <w:szCs w:val="24"/>
        </w:rPr>
        <w:t xml:space="preserve"> CDF</w:t>
      </w:r>
      <w:r w:rsidR="00BC488B">
        <w:rPr>
          <w:rFonts w:eastAsia="Batang"/>
          <w:bCs/>
          <w:szCs w:val="24"/>
        </w:rPr>
        <w:t xml:space="preserve"> for </w:t>
      </w:r>
      <w:r w:rsidR="00BC488B">
        <w:rPr>
          <w:rFonts w:eastAsia="Batang"/>
          <w:bCs/>
          <w:szCs w:val="24"/>
        </w:rPr>
        <w:lastRenderedPageBreak/>
        <w:t>UEs with distance less than 50 meters</w:t>
      </w:r>
      <w:r w:rsidR="00D02E8A">
        <w:rPr>
          <w:rFonts w:eastAsia="Batang"/>
          <w:bCs/>
          <w:szCs w:val="24"/>
        </w:rPr>
        <w:t xml:space="preserve"> – </w:t>
      </w:r>
      <w:r w:rsidR="00022DC5">
        <w:rPr>
          <w:rFonts w:eastAsia="Batang"/>
          <w:bCs/>
          <w:szCs w:val="24"/>
        </w:rPr>
        <w:t xml:space="preserve">there are </w:t>
      </w:r>
      <w:r w:rsidR="00D02E8A">
        <w:rPr>
          <w:rFonts w:eastAsia="Batang"/>
          <w:bCs/>
          <w:szCs w:val="24"/>
        </w:rPr>
        <w:t>48</w:t>
      </w:r>
      <w:r w:rsidR="00022DC5">
        <w:rPr>
          <w:rFonts w:eastAsia="Batang"/>
          <w:bCs/>
          <w:szCs w:val="24"/>
        </w:rPr>
        <w:t xml:space="preserve"> DL</w:t>
      </w:r>
      <w:r w:rsidR="00D02E8A">
        <w:rPr>
          <w:rFonts w:eastAsia="Batang"/>
          <w:bCs/>
          <w:szCs w:val="24"/>
        </w:rPr>
        <w:t xml:space="preserve"> UEs</w:t>
      </w:r>
      <w:r w:rsidR="00022DC5">
        <w:rPr>
          <w:rFonts w:eastAsia="Batang"/>
          <w:bCs/>
          <w:szCs w:val="24"/>
        </w:rPr>
        <w:t xml:space="preserve"> with distance &lt; 50 meters</w:t>
      </w:r>
      <w:r w:rsidR="00D02E8A">
        <w:rPr>
          <w:rFonts w:eastAsia="Batang"/>
          <w:bCs/>
          <w:szCs w:val="24"/>
        </w:rPr>
        <w:t xml:space="preserve"> based on the simulation</w:t>
      </w:r>
      <w:r w:rsidR="00BC488B">
        <w:rPr>
          <w:rFonts w:eastAsia="Batang"/>
          <w:bCs/>
          <w:szCs w:val="24"/>
        </w:rPr>
        <w:t>.</w:t>
      </w:r>
      <w:r w:rsidR="00D02E8A">
        <w:rPr>
          <w:rFonts w:eastAsia="Batang"/>
          <w:bCs/>
          <w:szCs w:val="24"/>
        </w:rPr>
        <w:t xml:space="preserve"> Among those UEs, we can see </w:t>
      </w:r>
      <w:r w:rsidR="00D165BB">
        <w:rPr>
          <w:rFonts w:eastAsia="Batang"/>
          <w:bCs/>
          <w:szCs w:val="24"/>
        </w:rPr>
        <w:t>more than 40</w:t>
      </w:r>
      <w:r w:rsidR="00267788">
        <w:rPr>
          <w:rFonts w:eastAsia="Batang"/>
          <w:bCs/>
          <w:szCs w:val="24"/>
        </w:rPr>
        <w:t xml:space="preserve">% of UEs </w:t>
      </w:r>
      <w:r w:rsidR="00D165BB">
        <w:rPr>
          <w:rFonts w:eastAsia="Batang"/>
          <w:bCs/>
          <w:szCs w:val="24"/>
        </w:rPr>
        <w:t xml:space="preserve">with distance &lt; 50 meters, </w:t>
      </w:r>
      <w:r w:rsidR="00267788">
        <w:rPr>
          <w:rFonts w:eastAsia="Batang"/>
          <w:bCs/>
          <w:szCs w:val="24"/>
        </w:rPr>
        <w:t xml:space="preserve">measure SRS-RSRP larger than </w:t>
      </w:r>
      <w:r w:rsidR="00D165BB">
        <w:rPr>
          <w:rFonts w:eastAsia="Batang"/>
          <w:bCs/>
          <w:szCs w:val="24"/>
        </w:rPr>
        <w:t>-</w:t>
      </w:r>
      <w:r w:rsidR="00267788">
        <w:rPr>
          <w:rFonts w:eastAsia="Batang"/>
          <w:bCs/>
          <w:szCs w:val="24"/>
        </w:rPr>
        <w:t>44 dBm</w:t>
      </w:r>
      <w:r w:rsidR="00D165BB">
        <w:rPr>
          <w:rFonts w:eastAsia="Batang"/>
          <w:bCs/>
          <w:szCs w:val="24"/>
        </w:rPr>
        <w:t>,</w:t>
      </w:r>
      <w:r w:rsidR="00267788">
        <w:rPr>
          <w:rFonts w:eastAsia="Batang"/>
          <w:bCs/>
          <w:szCs w:val="24"/>
        </w:rPr>
        <w:t xml:space="preserve"> which is out of range of the </w:t>
      </w:r>
      <w:r w:rsidR="007D2B1C">
        <w:rPr>
          <w:rFonts w:eastAsia="Batang"/>
          <w:bCs/>
          <w:szCs w:val="24"/>
        </w:rPr>
        <w:t xml:space="preserve">measurement table. </w:t>
      </w:r>
      <w:r w:rsidR="00BC488B">
        <w:rPr>
          <w:rFonts w:eastAsia="Batang"/>
          <w:bCs/>
          <w:szCs w:val="24"/>
        </w:rPr>
        <w:t xml:space="preserve"> </w:t>
      </w:r>
    </w:p>
    <w:p w14:paraId="524FFF66" w14:textId="44128998" w:rsidR="008054E3" w:rsidRDefault="008054E3" w:rsidP="008054E3">
      <w:pPr>
        <w:spacing w:after="120"/>
        <w:jc w:val="center"/>
        <w:rPr>
          <w:rFonts w:eastAsia="Batang"/>
          <w:bCs/>
          <w:szCs w:val="24"/>
        </w:rPr>
      </w:pPr>
      <w:r w:rsidRPr="008054E3">
        <w:rPr>
          <w:rFonts w:eastAsia="Batang"/>
          <w:bCs/>
          <w:noProof/>
          <w:szCs w:val="24"/>
        </w:rPr>
        <w:drawing>
          <wp:inline distT="0" distB="0" distL="0" distR="0" wp14:anchorId="27BE8062" wp14:editId="265CD461">
            <wp:extent cx="3365500" cy="2980672"/>
            <wp:effectExtent l="0" t="0" r="6350" b="0"/>
            <wp:docPr id="1150750406" name="Picture 2" descr="A graph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0750406" name="Picture 2" descr="A graph of a graph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9857" cy="2984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67CED9" w14:textId="654BBE8B" w:rsidR="008054E3" w:rsidRPr="00237063" w:rsidRDefault="008054E3" w:rsidP="00237063">
      <w:pPr>
        <w:pStyle w:val="Caption"/>
        <w:jc w:val="center"/>
        <w:rPr>
          <w:bCs w:val="0"/>
        </w:rPr>
      </w:pPr>
      <w:bookmarkStart w:id="9" w:name="_Ref197673476"/>
      <w:r>
        <w:t>Figure 2</w:t>
      </w:r>
      <w:r>
        <w:noBreakHyphen/>
      </w:r>
      <w:r>
        <w:fldChar w:fldCharType="begin"/>
      </w:r>
      <w:r>
        <w:instrText xml:space="preserve"> SEQ Figure \* ARABIC \s 1 </w:instrText>
      </w:r>
      <w:r>
        <w:fldChar w:fldCharType="separate"/>
      </w:r>
      <w:r w:rsidR="00535809">
        <w:rPr>
          <w:noProof/>
        </w:rPr>
        <w:t>1</w:t>
      </w:r>
      <w:r>
        <w:rPr>
          <w:noProof/>
        </w:rPr>
        <w:fldChar w:fldCharType="end"/>
      </w:r>
      <w:bookmarkEnd w:id="9"/>
      <w:r>
        <w:t xml:space="preserve"> SRS-RSRP measurement result in FR1 Urban Macro scenario for UEs distance &lt; 50 meters.</w:t>
      </w:r>
    </w:p>
    <w:p w14:paraId="679551C9" w14:textId="7672786E" w:rsidR="008054E3" w:rsidRPr="002E6F80" w:rsidRDefault="00597465" w:rsidP="005D1295">
      <w:pPr>
        <w:spacing w:after="120"/>
        <w:jc w:val="both"/>
        <w:rPr>
          <w:rFonts w:eastAsia="Batang"/>
          <w:b/>
          <w:szCs w:val="24"/>
        </w:rPr>
      </w:pPr>
      <w:r>
        <w:rPr>
          <w:rFonts w:eastAsia="Batang"/>
          <w:b/>
          <w:szCs w:val="24"/>
          <w:u w:val="single"/>
          <w:lang w:val="en-GB"/>
        </w:rPr>
        <w:t>Observation</w:t>
      </w:r>
      <w:r w:rsidRPr="00370331">
        <w:rPr>
          <w:rFonts w:eastAsia="Batang"/>
          <w:b/>
          <w:szCs w:val="24"/>
          <w:u w:val="single"/>
          <w:lang w:val="en-GB"/>
        </w:rPr>
        <w:t xml:space="preserve"> </w:t>
      </w:r>
      <w:r>
        <w:rPr>
          <w:rFonts w:eastAsia="Batang"/>
          <w:b/>
          <w:szCs w:val="24"/>
          <w:u w:val="single"/>
          <w:lang w:val="en-GB"/>
        </w:rPr>
        <w:t>1</w:t>
      </w:r>
      <w:r w:rsidRPr="007A1306">
        <w:rPr>
          <w:rFonts w:eastAsia="Batang"/>
          <w:b/>
          <w:szCs w:val="24"/>
          <w:lang w:val="en-GB"/>
        </w:rPr>
        <w:t>:</w:t>
      </w:r>
      <w:r w:rsidRPr="00597465">
        <w:rPr>
          <w:rFonts w:eastAsia="Batang"/>
          <w:bCs/>
          <w:szCs w:val="24"/>
        </w:rPr>
        <w:t xml:space="preserve"> </w:t>
      </w:r>
      <w:r w:rsidRPr="002E6F80">
        <w:rPr>
          <w:rFonts w:eastAsia="Batang"/>
          <w:b/>
          <w:szCs w:val="24"/>
        </w:rPr>
        <w:t xml:space="preserve">Simulation for FR1 Urban Macro scenario with R18 study item simulation assumption with 2 clusters per cell, the SRS-RSRP for UEs with distance less than 50 meters </w:t>
      </w:r>
      <w:r w:rsidR="002E6F80" w:rsidRPr="002E6F80">
        <w:rPr>
          <w:rFonts w:eastAsia="Batang"/>
          <w:b/>
          <w:szCs w:val="24"/>
        </w:rPr>
        <w:t>and a</w:t>
      </w:r>
      <w:r w:rsidRPr="002E6F80">
        <w:rPr>
          <w:rFonts w:eastAsia="Batang"/>
          <w:b/>
          <w:szCs w:val="24"/>
        </w:rPr>
        <w:t>mong those UEs, we can see more than 40% of UEs with distance &lt; 50 meters, measure SRS-RSRP larger than -44 dBm, which is out of range of the measurement table.</w:t>
      </w:r>
    </w:p>
    <w:p w14:paraId="5FD00345" w14:textId="3BEB4C53" w:rsidR="00C72207" w:rsidRDefault="00155672" w:rsidP="005D1295">
      <w:pPr>
        <w:spacing w:after="120"/>
        <w:jc w:val="both"/>
        <w:rPr>
          <w:rFonts w:eastAsia="Batang"/>
          <w:bCs/>
          <w:szCs w:val="24"/>
        </w:rPr>
      </w:pPr>
      <w:r>
        <w:rPr>
          <w:rFonts w:eastAsia="Batang"/>
          <w:bCs/>
          <w:szCs w:val="24"/>
        </w:rPr>
        <w:t>F</w:t>
      </w:r>
      <w:r w:rsidR="00902F8C">
        <w:rPr>
          <w:rFonts w:eastAsia="Batang"/>
          <w:bCs/>
          <w:szCs w:val="24"/>
        </w:rPr>
        <w:t>or R16</w:t>
      </w:r>
      <w:r w:rsidR="00740C58">
        <w:rPr>
          <w:rFonts w:eastAsia="Batang"/>
          <w:bCs/>
          <w:szCs w:val="24"/>
        </w:rPr>
        <w:t xml:space="preserve"> with L3 reporting</w:t>
      </w:r>
      <w:r w:rsidR="00902F8C">
        <w:rPr>
          <w:rFonts w:eastAsia="Batang"/>
          <w:bCs/>
          <w:szCs w:val="24"/>
        </w:rPr>
        <w:t xml:space="preserve">, </w:t>
      </w:r>
      <w:r w:rsidR="005D3974">
        <w:rPr>
          <w:rFonts w:eastAsia="Batang"/>
          <w:bCs/>
          <w:szCs w:val="24"/>
        </w:rPr>
        <w:t>either “infinite” or “out-of-range” code bit reporting</w:t>
      </w:r>
      <w:r>
        <w:rPr>
          <w:rFonts w:eastAsia="Batang"/>
          <w:bCs/>
          <w:szCs w:val="24"/>
        </w:rPr>
        <w:t xml:space="preserve"> will not cause any issue </w:t>
      </w:r>
      <w:r w:rsidR="00902F8C">
        <w:rPr>
          <w:rFonts w:eastAsia="Batang"/>
          <w:bCs/>
          <w:szCs w:val="24"/>
        </w:rPr>
        <w:t>with all absolute values</w:t>
      </w:r>
      <w:r w:rsidR="00740C58">
        <w:rPr>
          <w:rFonts w:eastAsia="Batang"/>
          <w:bCs/>
          <w:szCs w:val="24"/>
        </w:rPr>
        <w:t xml:space="preserve"> reported</w:t>
      </w:r>
      <w:r>
        <w:rPr>
          <w:rFonts w:eastAsia="Batang"/>
          <w:bCs/>
          <w:szCs w:val="24"/>
        </w:rPr>
        <w:t xml:space="preserve">. However, for R19 L1 based reporting, </w:t>
      </w:r>
      <w:r w:rsidRPr="00361BA6">
        <w:rPr>
          <w:rFonts w:eastAsia="Batang"/>
          <w:szCs w:val="24"/>
          <w:lang w:val="en-GB"/>
        </w:rPr>
        <w:t>a differential reporting method</w:t>
      </w:r>
      <w:r>
        <w:rPr>
          <w:rFonts w:eastAsia="Batang"/>
          <w:szCs w:val="24"/>
          <w:lang w:val="en-GB"/>
        </w:rPr>
        <w:t xml:space="preserve"> was agreed</w:t>
      </w:r>
      <w:r w:rsidR="00740C58">
        <w:rPr>
          <w:rFonts w:eastAsia="Batang"/>
          <w:szCs w:val="24"/>
          <w:lang w:val="en-GB"/>
        </w:rPr>
        <w:t xml:space="preserve"> in RAN1,</w:t>
      </w:r>
      <w:r>
        <w:rPr>
          <w:rFonts w:eastAsia="Batang"/>
          <w:szCs w:val="24"/>
          <w:lang w:val="en-GB"/>
        </w:rPr>
        <w:t xml:space="preserve"> and this case will cause an issue to </w:t>
      </w:r>
      <w:r>
        <w:rPr>
          <w:rFonts w:eastAsia="Batang"/>
          <w:bCs/>
          <w:szCs w:val="24"/>
        </w:rPr>
        <w:t xml:space="preserve">report </w:t>
      </w:r>
      <w:r w:rsidRPr="00361BA6">
        <w:rPr>
          <w:rFonts w:eastAsia="Batang"/>
          <w:szCs w:val="24"/>
          <w:lang w:val="en-GB"/>
        </w:rPr>
        <w:t>differential value in case the largest measurement is out of range</w:t>
      </w:r>
      <w:r w:rsidR="005D3974">
        <w:rPr>
          <w:rFonts w:eastAsia="Batang"/>
          <w:szCs w:val="24"/>
          <w:lang w:val="en-GB"/>
        </w:rPr>
        <w:t xml:space="preserve"> or infinite</w:t>
      </w:r>
      <w:r>
        <w:rPr>
          <w:rFonts w:eastAsia="Batang"/>
          <w:bCs/>
          <w:szCs w:val="24"/>
        </w:rPr>
        <w:t>.</w:t>
      </w:r>
      <w:r w:rsidR="00FC1824">
        <w:rPr>
          <w:rFonts w:eastAsia="Batang"/>
          <w:bCs/>
          <w:szCs w:val="24"/>
        </w:rPr>
        <w:t xml:space="preserve"> Therefore, RAN1 shall discuss how to report CLI when </w:t>
      </w:r>
      <w:r w:rsidR="008F6B00">
        <w:rPr>
          <w:rFonts w:eastAsia="Batang"/>
          <w:bCs/>
          <w:szCs w:val="24"/>
        </w:rPr>
        <w:t xml:space="preserve">out-of-range </w:t>
      </w:r>
      <w:r w:rsidR="00FC1824">
        <w:rPr>
          <w:rFonts w:eastAsia="Batang"/>
          <w:bCs/>
          <w:szCs w:val="24"/>
        </w:rPr>
        <w:t xml:space="preserve">happens, how to report </w:t>
      </w:r>
      <w:r w:rsidR="00FC1824" w:rsidRPr="00361BA6">
        <w:rPr>
          <w:rFonts w:eastAsia="Batang"/>
          <w:szCs w:val="24"/>
          <w:lang w:val="en-GB"/>
        </w:rPr>
        <w:t>differential value in case the largest measurement is out of range</w:t>
      </w:r>
      <w:r w:rsidR="00FC1824">
        <w:rPr>
          <w:rFonts w:eastAsia="Batang"/>
          <w:szCs w:val="24"/>
          <w:lang w:val="en-GB"/>
        </w:rPr>
        <w:t xml:space="preserve"> </w:t>
      </w:r>
      <w:r w:rsidR="00FC1824">
        <w:rPr>
          <w:rFonts w:eastAsia="Batang"/>
          <w:bCs/>
          <w:szCs w:val="24"/>
        </w:rPr>
        <w:t>and the corresponding report payload.</w:t>
      </w:r>
    </w:p>
    <w:p w14:paraId="210EBFAC" w14:textId="2BD81631" w:rsidR="00781A47" w:rsidRPr="00A76D6E" w:rsidRDefault="00FC1824" w:rsidP="005D1295">
      <w:pPr>
        <w:spacing w:after="120"/>
        <w:jc w:val="both"/>
        <w:rPr>
          <w:rFonts w:eastAsia="Batang"/>
          <w:bCs/>
          <w:szCs w:val="24"/>
        </w:rPr>
      </w:pPr>
      <w:r>
        <w:rPr>
          <w:rFonts w:eastAsia="Batang"/>
          <w:bCs/>
          <w:szCs w:val="24"/>
        </w:rPr>
        <w:t>I</w:t>
      </w:r>
      <w:r w:rsidR="00781A47">
        <w:rPr>
          <w:rFonts w:eastAsia="Batang"/>
          <w:bCs/>
          <w:szCs w:val="24"/>
        </w:rPr>
        <w:t>n our view, one solution can be that w</w:t>
      </w:r>
      <w:r w:rsidR="00781A47" w:rsidRPr="00781A47">
        <w:rPr>
          <w:rFonts w:eastAsia="Batang"/>
          <w:bCs/>
          <w:szCs w:val="24"/>
        </w:rPr>
        <w:t xml:space="preserve">hen </w:t>
      </w:r>
      <w:r w:rsidR="005C4C7E" w:rsidRPr="00361BA6">
        <w:rPr>
          <w:rFonts w:eastAsia="Batang"/>
          <w:szCs w:val="24"/>
          <w:lang w:val="en-GB"/>
        </w:rPr>
        <w:t>the largest measurement is out of range</w:t>
      </w:r>
      <w:r w:rsidR="00781A47" w:rsidRPr="00781A47">
        <w:rPr>
          <w:rFonts w:eastAsia="Batang"/>
          <w:bCs/>
          <w:szCs w:val="24"/>
        </w:rPr>
        <w:t>, then calculate the differential values based on the largest CLI value in the range which is -44 dBm for CLI SRS-RSRP reporting, so UE will report other CLI resources in the same differential report with refer to -44 dBm as the absolute value</w:t>
      </w:r>
      <w:r w:rsidR="00FB4A55">
        <w:rPr>
          <w:rFonts w:eastAsia="Batang"/>
          <w:bCs/>
          <w:szCs w:val="24"/>
        </w:rPr>
        <w:t>.</w:t>
      </w:r>
      <w:r w:rsidR="008F6B00">
        <w:rPr>
          <w:rFonts w:eastAsia="Batang"/>
          <w:bCs/>
          <w:szCs w:val="24"/>
        </w:rPr>
        <w:t xml:space="preserve"> </w:t>
      </w:r>
      <w:r w:rsidR="006F10FE">
        <w:rPr>
          <w:rFonts w:eastAsia="Batang"/>
          <w:bCs/>
          <w:szCs w:val="24"/>
        </w:rPr>
        <w:t>If there are more than one out-of-range values, the second differential value can be reported as a code-bit of out-of-range indicator in differential table</w:t>
      </w:r>
      <w:r w:rsidR="0020498B">
        <w:rPr>
          <w:rFonts w:eastAsia="Batang"/>
          <w:bCs/>
          <w:szCs w:val="24"/>
        </w:rPr>
        <w:t>.</w:t>
      </w:r>
      <w:r w:rsidR="00D93C90">
        <w:rPr>
          <w:rFonts w:eastAsia="Batang"/>
          <w:bCs/>
          <w:szCs w:val="24"/>
        </w:rPr>
        <w:t xml:space="preserve"> Similar solution applies to CLI-RSSI differential reporting. </w:t>
      </w:r>
    </w:p>
    <w:p w14:paraId="7019914A" w14:textId="5A9A1CC7" w:rsidR="006F773A" w:rsidRDefault="006F773A" w:rsidP="00372362">
      <w:pPr>
        <w:spacing w:after="120"/>
        <w:jc w:val="center"/>
        <w:rPr>
          <w:rFonts w:eastAsia="Batang"/>
          <w:bCs/>
          <w:szCs w:val="24"/>
        </w:rPr>
      </w:pPr>
      <w:r w:rsidRPr="006F773A">
        <w:rPr>
          <w:rFonts w:eastAsia="Batang"/>
          <w:bCs/>
          <w:noProof/>
          <w:szCs w:val="24"/>
        </w:rPr>
        <w:drawing>
          <wp:inline distT="0" distB="0" distL="0" distR="0" wp14:anchorId="654ED548" wp14:editId="5B573785">
            <wp:extent cx="2253750" cy="2082800"/>
            <wp:effectExtent l="0" t="0" r="0" b="0"/>
            <wp:docPr id="255843903" name="Picture 1" descr="A table with numbers and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843903" name="Picture 1" descr="A table with numbers and letters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78464" cy="21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472EC2" w14:textId="79EE9CE3" w:rsidR="00563531" w:rsidRDefault="00FB4A55" w:rsidP="00F82072">
      <w:pPr>
        <w:pStyle w:val="Caption"/>
        <w:jc w:val="center"/>
      </w:pPr>
      <w:r>
        <w:t xml:space="preserve">Figure </w:t>
      </w:r>
      <w:r w:rsidR="00F82072">
        <w:fldChar w:fldCharType="begin"/>
      </w:r>
      <w:r w:rsidR="00F82072">
        <w:instrText xml:space="preserve"> STYLEREF 1 \s </w:instrText>
      </w:r>
      <w:r w:rsidR="00F82072">
        <w:fldChar w:fldCharType="separate"/>
      </w:r>
      <w:r w:rsidR="00535809">
        <w:rPr>
          <w:noProof/>
        </w:rPr>
        <w:t>2</w:t>
      </w:r>
      <w:r w:rsidR="00F82072">
        <w:rPr>
          <w:noProof/>
        </w:rPr>
        <w:fldChar w:fldCharType="end"/>
      </w:r>
      <w:r>
        <w:noBreakHyphen/>
      </w:r>
      <w:r w:rsidR="00022DC5">
        <w:t xml:space="preserve">2 </w:t>
      </w:r>
      <w:r>
        <w:t xml:space="preserve">L3 </w:t>
      </w:r>
      <w:r w:rsidR="003A67DC">
        <w:t>SRS-RSRP measured quantity value table</w:t>
      </w:r>
      <w:r>
        <w:t xml:space="preserve"> for</w:t>
      </w:r>
      <w:r w:rsidR="003A67DC">
        <w:t xml:space="preserve"> L3 SRS-RSRP</w:t>
      </w:r>
      <w:r>
        <w:t xml:space="preserve"> reporting.</w:t>
      </w:r>
    </w:p>
    <w:p w14:paraId="6460F6BC" w14:textId="3D2C9AE7" w:rsidR="0020498B" w:rsidRPr="0020498B" w:rsidRDefault="00B5793C" w:rsidP="0020498B">
      <w:pPr>
        <w:spacing w:after="0"/>
        <w:rPr>
          <w:rFonts w:eastAsia="Batang"/>
          <w:b/>
        </w:rPr>
      </w:pPr>
      <w:r w:rsidRPr="008B0460">
        <w:rPr>
          <w:rFonts w:eastAsia="Batang"/>
          <w:b/>
          <w:szCs w:val="24"/>
          <w:u w:val="single"/>
          <w:lang w:val="en-GB"/>
        </w:rPr>
        <w:lastRenderedPageBreak/>
        <w:t>Proposal</w:t>
      </w:r>
      <w:r w:rsidRPr="00370331">
        <w:rPr>
          <w:rFonts w:eastAsia="Batang"/>
          <w:b/>
          <w:szCs w:val="24"/>
          <w:u w:val="single"/>
          <w:lang w:val="en-GB"/>
        </w:rPr>
        <w:t xml:space="preserve"> </w:t>
      </w:r>
      <w:r w:rsidRPr="008B0460">
        <w:rPr>
          <w:rFonts w:eastAsia="Batang"/>
          <w:b/>
          <w:szCs w:val="24"/>
          <w:u w:val="single"/>
          <w:lang w:val="en-GB"/>
        </w:rPr>
        <w:fldChar w:fldCharType="begin"/>
      </w:r>
      <w:r w:rsidRPr="008B0460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8B0460">
        <w:rPr>
          <w:rFonts w:eastAsia="Batang"/>
          <w:b/>
          <w:szCs w:val="24"/>
          <w:u w:val="single"/>
          <w:lang w:val="en-GB"/>
        </w:rPr>
        <w:fldChar w:fldCharType="separate"/>
      </w:r>
      <w:r w:rsidR="00535809">
        <w:rPr>
          <w:rFonts w:eastAsia="Batang"/>
          <w:b/>
          <w:noProof/>
          <w:szCs w:val="24"/>
          <w:u w:val="single"/>
          <w:lang w:val="en-GB"/>
        </w:rPr>
        <w:t>3</w:t>
      </w:r>
      <w:r w:rsidRPr="008B0460">
        <w:rPr>
          <w:rFonts w:eastAsia="Batang"/>
          <w:b/>
          <w:szCs w:val="24"/>
          <w:u w:val="single"/>
          <w:lang w:val="en-GB"/>
        </w:rPr>
        <w:fldChar w:fldCharType="end"/>
      </w:r>
      <w:r w:rsidRPr="007A1306">
        <w:rPr>
          <w:rFonts w:eastAsia="Batang"/>
          <w:b/>
          <w:szCs w:val="24"/>
          <w:lang w:val="en-GB"/>
        </w:rPr>
        <w:t>:</w:t>
      </w:r>
      <w:r>
        <w:rPr>
          <w:rFonts w:eastAsia="Batang"/>
          <w:b/>
          <w:szCs w:val="24"/>
          <w:lang w:val="en-GB"/>
        </w:rPr>
        <w:t xml:space="preserve"> </w:t>
      </w:r>
      <w:r w:rsidR="0020498B" w:rsidRPr="0020498B">
        <w:rPr>
          <w:rFonts w:eastAsia="Batang"/>
          <w:b/>
          <w:lang w:val="en-GB"/>
        </w:rPr>
        <w:t>If</w:t>
      </w:r>
      <w:r w:rsidR="0020498B" w:rsidRPr="0020498B">
        <w:rPr>
          <w:rFonts w:eastAsia="Batang"/>
          <w:b/>
        </w:rPr>
        <w:t xml:space="preserve"> the number of reported L1-SRS-RSRP measurement resources is </w:t>
      </w:r>
      <w:r w:rsidR="0020498B" w:rsidRPr="0020498B">
        <w:rPr>
          <w:rFonts w:eastAsia="Batang"/>
          <w:b/>
          <w:i/>
          <w:iCs/>
        </w:rPr>
        <w:t xml:space="preserve">M </w:t>
      </w:r>
      <w:r w:rsidR="0020498B" w:rsidRPr="0020498B">
        <w:rPr>
          <w:rFonts w:eastAsia="Batang"/>
          <w:b/>
        </w:rPr>
        <w:t xml:space="preserve">and the number of L1-SRS-RSRP measurements which are out of range is </w:t>
      </w:r>
      <w:r w:rsidR="0020498B" w:rsidRPr="0020498B">
        <w:rPr>
          <w:rFonts w:eastAsia="Batang"/>
          <w:b/>
          <w:i/>
          <w:iCs/>
        </w:rPr>
        <w:t>X</w:t>
      </w:r>
      <w:r w:rsidR="0020498B" w:rsidRPr="0020498B">
        <w:rPr>
          <w:rFonts w:eastAsia="Batang"/>
          <w:b/>
        </w:rPr>
        <w:t xml:space="preserve"> (</w:t>
      </w:r>
      <w:r w:rsidR="0020498B" w:rsidRPr="0020498B">
        <w:rPr>
          <w:rFonts w:eastAsia="Batang"/>
          <w:b/>
          <w:i/>
          <w:iCs/>
        </w:rPr>
        <w:t>X</w:t>
      </w:r>
      <w:r w:rsidR="0020498B" w:rsidRPr="0020498B">
        <w:rPr>
          <w:rFonts w:eastAsia="Batang"/>
          <w:b/>
        </w:rPr>
        <w:t>&lt;=</w:t>
      </w:r>
      <w:r w:rsidR="0020498B" w:rsidRPr="0020498B">
        <w:rPr>
          <w:rFonts w:eastAsia="Batang"/>
          <w:b/>
          <w:i/>
          <w:iCs/>
        </w:rPr>
        <w:t>M</w:t>
      </w:r>
      <w:r w:rsidR="0020498B" w:rsidRPr="0020498B">
        <w:rPr>
          <w:rFonts w:eastAsia="Batang"/>
          <w:b/>
        </w:rPr>
        <w:t>), the following are reported within one report</w:t>
      </w:r>
    </w:p>
    <w:p w14:paraId="76E67A29" w14:textId="07535985" w:rsidR="0020498B" w:rsidRPr="0020498B" w:rsidRDefault="0020498B" w:rsidP="00AB06FD">
      <w:pPr>
        <w:numPr>
          <w:ilvl w:val="0"/>
          <w:numId w:val="23"/>
        </w:numPr>
        <w:spacing w:after="0"/>
        <w:jc w:val="both"/>
        <w:rPr>
          <w:rFonts w:eastAsia="Batang"/>
          <w:b/>
          <w:szCs w:val="24"/>
        </w:rPr>
      </w:pPr>
      <w:r w:rsidRPr="0020498B">
        <w:rPr>
          <w:rFonts w:eastAsia="Batang"/>
          <w:b/>
          <w:szCs w:val="24"/>
        </w:rPr>
        <w:t>An “out of range” indicator corresponding to a codepoint mapping to</w:t>
      </w:r>
      <w:r>
        <w:rPr>
          <w:rFonts w:eastAsia="Batang"/>
          <w:b/>
          <w:szCs w:val="24"/>
        </w:rPr>
        <w:t xml:space="preserve"> out-of-range</w:t>
      </w:r>
      <w:r w:rsidR="0064143E">
        <w:rPr>
          <w:rFonts w:eastAsia="Batang"/>
          <w:b/>
          <w:szCs w:val="24"/>
        </w:rPr>
        <w:t xml:space="preserve"> (&gt;= </w:t>
      </w:r>
      <w:r w:rsidR="00D93C90">
        <w:rPr>
          <w:rFonts w:eastAsia="Batang"/>
          <w:b/>
          <w:szCs w:val="24"/>
        </w:rPr>
        <w:t>-</w:t>
      </w:r>
      <w:r w:rsidR="0064143E">
        <w:rPr>
          <w:rFonts w:eastAsia="Batang"/>
          <w:b/>
          <w:szCs w:val="24"/>
        </w:rPr>
        <w:t>44) or infinity</w:t>
      </w:r>
      <w:r w:rsidRPr="0020498B">
        <w:rPr>
          <w:rFonts w:eastAsia="Batang"/>
          <w:b/>
          <w:szCs w:val="24"/>
        </w:rPr>
        <w:t xml:space="preserve">: 7 bits </w:t>
      </w:r>
    </w:p>
    <w:p w14:paraId="02E97E5E" w14:textId="00D2664F" w:rsidR="0020498B" w:rsidRPr="0020498B" w:rsidRDefault="0020498B" w:rsidP="00AB06FD">
      <w:pPr>
        <w:numPr>
          <w:ilvl w:val="0"/>
          <w:numId w:val="23"/>
        </w:numPr>
        <w:spacing w:after="0"/>
        <w:jc w:val="both"/>
        <w:rPr>
          <w:rFonts w:eastAsia="Batang"/>
          <w:b/>
          <w:szCs w:val="24"/>
        </w:rPr>
      </w:pPr>
      <w:r w:rsidRPr="0020498B">
        <w:rPr>
          <w:rFonts w:eastAsia="Batang"/>
          <w:b/>
          <w:szCs w:val="24"/>
        </w:rPr>
        <w:t xml:space="preserve">A list of </w:t>
      </w:r>
      <w:r w:rsidR="00DD1830">
        <w:rPr>
          <w:rFonts w:eastAsia="Batang"/>
          <w:b/>
          <w:szCs w:val="24"/>
        </w:rPr>
        <w:t xml:space="preserve">out-of-range </w:t>
      </w:r>
      <w:r w:rsidR="00577DFB" w:rsidRPr="0020498B">
        <w:rPr>
          <w:rFonts w:eastAsia="Batang"/>
          <w:b/>
          <w:szCs w:val="24"/>
        </w:rPr>
        <w:t xml:space="preserve">indications </w:t>
      </w:r>
      <w:r w:rsidR="00577DFB">
        <w:rPr>
          <w:rFonts w:eastAsia="Batang"/>
          <w:b/>
          <w:szCs w:val="24"/>
        </w:rPr>
        <w:t>based on differential measurement reporting table</w:t>
      </w:r>
      <w:r w:rsidRPr="0020498B">
        <w:rPr>
          <w:rFonts w:eastAsia="Batang"/>
          <w:b/>
          <w:szCs w:val="24"/>
        </w:rPr>
        <w:t xml:space="preserve"> are reported for each of the </w:t>
      </w:r>
      <w:r w:rsidRPr="0020498B">
        <w:rPr>
          <w:rFonts w:eastAsia="Batang"/>
          <w:b/>
          <w:i/>
          <w:iCs/>
          <w:szCs w:val="24"/>
        </w:rPr>
        <w:t>X-1</w:t>
      </w:r>
      <w:r w:rsidRPr="0020498B">
        <w:rPr>
          <w:rFonts w:eastAsia="Batang"/>
          <w:b/>
          <w:szCs w:val="24"/>
        </w:rPr>
        <w:t xml:space="preserve"> L1-SRS-RSRP measurement: (</w:t>
      </w:r>
      <w:r w:rsidRPr="0020498B">
        <w:rPr>
          <w:rFonts w:eastAsia="Batang"/>
          <w:b/>
          <w:i/>
          <w:iCs/>
          <w:szCs w:val="24"/>
        </w:rPr>
        <w:t>X</w:t>
      </w:r>
      <w:r w:rsidRPr="0020498B">
        <w:rPr>
          <w:rFonts w:eastAsia="Batang"/>
          <w:b/>
          <w:szCs w:val="24"/>
        </w:rPr>
        <w:t>-1)*4bits</w:t>
      </w:r>
    </w:p>
    <w:p w14:paraId="23DB04CA" w14:textId="4E323B6C" w:rsidR="006E60E3" w:rsidRPr="00D93C90" w:rsidRDefault="0020498B" w:rsidP="00AB06FD">
      <w:pPr>
        <w:numPr>
          <w:ilvl w:val="0"/>
          <w:numId w:val="23"/>
        </w:numPr>
        <w:spacing w:after="120"/>
        <w:jc w:val="both"/>
        <w:rPr>
          <w:rFonts w:eastAsia="Batang"/>
          <w:b/>
          <w:szCs w:val="24"/>
        </w:rPr>
      </w:pPr>
      <w:r w:rsidRPr="0020498B">
        <w:rPr>
          <w:rFonts w:eastAsia="Batang"/>
          <w:b/>
          <w:szCs w:val="24"/>
        </w:rPr>
        <w:t xml:space="preserve">For the </w:t>
      </w:r>
      <w:r w:rsidRPr="0020498B">
        <w:rPr>
          <w:rFonts w:eastAsia="Batang"/>
          <w:b/>
          <w:i/>
          <w:iCs/>
          <w:szCs w:val="24"/>
        </w:rPr>
        <w:t>M-X</w:t>
      </w:r>
      <w:r w:rsidRPr="0020498B">
        <w:rPr>
          <w:rFonts w:eastAsia="Batang"/>
          <w:b/>
          <w:szCs w:val="24"/>
        </w:rPr>
        <w:t xml:space="preserve"> L1-SRS-RSRP measurements which are within the reporting range, a differential reporting method is adopted using </w:t>
      </w:r>
      <w:r w:rsidRPr="00916309">
        <w:rPr>
          <w:rFonts w:eastAsia="Batang"/>
          <w:b/>
          <w:szCs w:val="24"/>
        </w:rPr>
        <w:t>-44dbm as the reference: (</w:t>
      </w:r>
      <w:r w:rsidRPr="00916309">
        <w:rPr>
          <w:rFonts w:eastAsia="Batang"/>
          <w:b/>
          <w:i/>
          <w:iCs/>
          <w:szCs w:val="24"/>
        </w:rPr>
        <w:t>M-X</w:t>
      </w:r>
      <w:r w:rsidRPr="00916309">
        <w:rPr>
          <w:rFonts w:eastAsia="Batang"/>
          <w:b/>
          <w:szCs w:val="24"/>
        </w:rPr>
        <w:t>)*4bits</w:t>
      </w:r>
    </w:p>
    <w:p w14:paraId="58157F9C" w14:textId="0531E34A" w:rsidR="006E60E3" w:rsidRPr="00D93C90" w:rsidRDefault="006E60E3" w:rsidP="006E60E3">
      <w:pPr>
        <w:spacing w:after="0"/>
        <w:rPr>
          <w:rFonts w:eastAsia="Batang"/>
          <w:b/>
        </w:rPr>
      </w:pPr>
      <w:r w:rsidRPr="00D93C90">
        <w:rPr>
          <w:rFonts w:eastAsia="Batang"/>
          <w:b/>
          <w:lang w:val="en-GB"/>
        </w:rPr>
        <w:t>If</w:t>
      </w:r>
      <w:r w:rsidRPr="00D93C90">
        <w:rPr>
          <w:rFonts w:eastAsia="Batang"/>
          <w:b/>
        </w:rPr>
        <w:t xml:space="preserve"> the number of reported L1-</w:t>
      </w:r>
      <w:r w:rsidRPr="00F82072">
        <w:rPr>
          <w:rFonts w:eastAsia="Batang"/>
          <w:b/>
        </w:rPr>
        <w:t>CLI-RSSI</w:t>
      </w:r>
      <w:r w:rsidRPr="00D93C90">
        <w:rPr>
          <w:rFonts w:eastAsia="Batang"/>
          <w:b/>
        </w:rPr>
        <w:t xml:space="preserve"> measurement resources is </w:t>
      </w:r>
      <w:r w:rsidRPr="00D93C90">
        <w:rPr>
          <w:rFonts w:eastAsia="Batang"/>
          <w:b/>
          <w:i/>
          <w:iCs/>
        </w:rPr>
        <w:t xml:space="preserve">M </w:t>
      </w:r>
      <w:r w:rsidRPr="00D93C90">
        <w:rPr>
          <w:rFonts w:eastAsia="Batang"/>
          <w:b/>
        </w:rPr>
        <w:t>and the number of L1-</w:t>
      </w:r>
      <w:r w:rsidR="00D93C90" w:rsidRPr="00F82072">
        <w:rPr>
          <w:rFonts w:eastAsia="Batang"/>
          <w:b/>
        </w:rPr>
        <w:t xml:space="preserve"> CLI-RSSI </w:t>
      </w:r>
      <w:r w:rsidRPr="00D93C90">
        <w:rPr>
          <w:rFonts w:eastAsia="Batang"/>
          <w:b/>
        </w:rPr>
        <w:t xml:space="preserve">measurements which are out of range is </w:t>
      </w:r>
      <w:r w:rsidRPr="00D93C90">
        <w:rPr>
          <w:rFonts w:eastAsia="Batang"/>
          <w:b/>
          <w:i/>
          <w:iCs/>
        </w:rPr>
        <w:t>X</w:t>
      </w:r>
      <w:r w:rsidRPr="00D93C90">
        <w:rPr>
          <w:rFonts w:eastAsia="Batang"/>
          <w:b/>
        </w:rPr>
        <w:t xml:space="preserve"> (</w:t>
      </w:r>
      <w:r w:rsidRPr="00D93C90">
        <w:rPr>
          <w:rFonts w:eastAsia="Batang"/>
          <w:b/>
          <w:i/>
          <w:iCs/>
        </w:rPr>
        <w:t>X</w:t>
      </w:r>
      <w:r w:rsidRPr="00D93C90">
        <w:rPr>
          <w:rFonts w:eastAsia="Batang"/>
          <w:b/>
        </w:rPr>
        <w:t>&lt;=</w:t>
      </w:r>
      <w:r w:rsidRPr="00D93C90">
        <w:rPr>
          <w:rFonts w:eastAsia="Batang"/>
          <w:b/>
          <w:i/>
          <w:iCs/>
        </w:rPr>
        <w:t>M</w:t>
      </w:r>
      <w:r w:rsidRPr="00D93C90">
        <w:rPr>
          <w:rFonts w:eastAsia="Batang"/>
          <w:b/>
        </w:rPr>
        <w:t>), the following are reported within one report</w:t>
      </w:r>
    </w:p>
    <w:p w14:paraId="4BCD5EB6" w14:textId="02144CCD" w:rsidR="006E60E3" w:rsidRPr="00D93C90" w:rsidRDefault="006E60E3" w:rsidP="00AB06FD">
      <w:pPr>
        <w:numPr>
          <w:ilvl w:val="0"/>
          <w:numId w:val="23"/>
        </w:numPr>
        <w:spacing w:after="0"/>
        <w:jc w:val="both"/>
        <w:rPr>
          <w:rFonts w:eastAsia="Batang"/>
          <w:b/>
          <w:szCs w:val="24"/>
        </w:rPr>
      </w:pPr>
      <w:r w:rsidRPr="00D93C90">
        <w:rPr>
          <w:rFonts w:eastAsia="Batang"/>
          <w:b/>
          <w:szCs w:val="24"/>
        </w:rPr>
        <w:t xml:space="preserve">An “out of range” indicator corresponding to a codepoint mapping to out-of-range (&gt;= </w:t>
      </w:r>
      <w:r w:rsidR="00D93C90" w:rsidRPr="00F82072">
        <w:rPr>
          <w:rFonts w:eastAsia="Batang"/>
          <w:b/>
          <w:szCs w:val="24"/>
        </w:rPr>
        <w:t>-25</w:t>
      </w:r>
      <w:r w:rsidRPr="00D93C90">
        <w:rPr>
          <w:rFonts w:eastAsia="Batang"/>
          <w:b/>
          <w:szCs w:val="24"/>
        </w:rPr>
        <w:t xml:space="preserve">) or infinity: 7 bits </w:t>
      </w:r>
    </w:p>
    <w:p w14:paraId="20B73A32" w14:textId="16A19197" w:rsidR="006E60E3" w:rsidRPr="00D93C90" w:rsidRDefault="006E60E3" w:rsidP="00AB06FD">
      <w:pPr>
        <w:numPr>
          <w:ilvl w:val="0"/>
          <w:numId w:val="23"/>
        </w:numPr>
        <w:spacing w:after="0"/>
        <w:jc w:val="both"/>
        <w:rPr>
          <w:rFonts w:eastAsia="Batang"/>
          <w:b/>
          <w:szCs w:val="24"/>
        </w:rPr>
      </w:pPr>
      <w:r w:rsidRPr="00D93C90">
        <w:rPr>
          <w:rFonts w:eastAsia="Batang"/>
          <w:b/>
          <w:szCs w:val="24"/>
        </w:rPr>
        <w:t xml:space="preserve">A list of out-of-range indications based on differential measurement reporting table are reported for each of the </w:t>
      </w:r>
      <w:r w:rsidRPr="00D93C90">
        <w:rPr>
          <w:rFonts w:eastAsia="Batang"/>
          <w:b/>
          <w:i/>
          <w:iCs/>
          <w:szCs w:val="24"/>
        </w:rPr>
        <w:t>X-1</w:t>
      </w:r>
      <w:r w:rsidRPr="00D93C90">
        <w:rPr>
          <w:rFonts w:eastAsia="Batang"/>
          <w:b/>
          <w:szCs w:val="24"/>
        </w:rPr>
        <w:t xml:space="preserve"> L1-</w:t>
      </w:r>
      <w:r w:rsidR="00D93C90" w:rsidRPr="00F82072">
        <w:rPr>
          <w:rFonts w:eastAsia="Batang"/>
          <w:b/>
        </w:rPr>
        <w:t xml:space="preserve"> CLI-RSSI </w:t>
      </w:r>
      <w:r w:rsidRPr="00D93C90">
        <w:rPr>
          <w:rFonts w:eastAsia="Batang"/>
          <w:b/>
          <w:szCs w:val="24"/>
        </w:rPr>
        <w:t>measurement: (</w:t>
      </w:r>
      <w:r w:rsidRPr="00D93C90">
        <w:rPr>
          <w:rFonts w:eastAsia="Batang"/>
          <w:b/>
          <w:i/>
          <w:iCs/>
          <w:szCs w:val="24"/>
        </w:rPr>
        <w:t>X</w:t>
      </w:r>
      <w:r w:rsidRPr="00D93C90">
        <w:rPr>
          <w:rFonts w:eastAsia="Batang"/>
          <w:b/>
          <w:szCs w:val="24"/>
        </w:rPr>
        <w:t>-1)*4bits</w:t>
      </w:r>
    </w:p>
    <w:p w14:paraId="74FB8639" w14:textId="6B383A7C" w:rsidR="00574400" w:rsidRPr="009F28E8" w:rsidRDefault="006E60E3" w:rsidP="009F28E8">
      <w:pPr>
        <w:numPr>
          <w:ilvl w:val="0"/>
          <w:numId w:val="23"/>
        </w:numPr>
        <w:spacing w:after="120"/>
        <w:jc w:val="both"/>
        <w:rPr>
          <w:rFonts w:eastAsia="Batang"/>
          <w:b/>
          <w:szCs w:val="24"/>
        </w:rPr>
      </w:pPr>
      <w:r w:rsidRPr="00D93C90">
        <w:rPr>
          <w:rFonts w:eastAsia="Batang"/>
          <w:b/>
          <w:szCs w:val="24"/>
        </w:rPr>
        <w:t xml:space="preserve">For the </w:t>
      </w:r>
      <w:r w:rsidRPr="00D93C90">
        <w:rPr>
          <w:rFonts w:eastAsia="Batang"/>
          <w:b/>
          <w:i/>
          <w:iCs/>
          <w:szCs w:val="24"/>
        </w:rPr>
        <w:t>M-X</w:t>
      </w:r>
      <w:r w:rsidRPr="00D93C90">
        <w:rPr>
          <w:rFonts w:eastAsia="Batang"/>
          <w:b/>
          <w:szCs w:val="24"/>
        </w:rPr>
        <w:t xml:space="preserve"> L1-</w:t>
      </w:r>
      <w:r w:rsidR="00D93C90" w:rsidRPr="00F82072">
        <w:rPr>
          <w:rFonts w:eastAsia="Batang"/>
          <w:b/>
        </w:rPr>
        <w:t xml:space="preserve"> CLI-RSSI </w:t>
      </w:r>
      <w:r w:rsidRPr="00D93C90">
        <w:rPr>
          <w:rFonts w:eastAsia="Batang"/>
          <w:b/>
          <w:szCs w:val="24"/>
        </w:rPr>
        <w:t>measurements which are within the reporting range, a differential reporting method is adopted using -</w:t>
      </w:r>
      <w:r w:rsidR="00D93C90" w:rsidRPr="00F82072">
        <w:rPr>
          <w:rFonts w:eastAsia="Batang"/>
          <w:b/>
          <w:szCs w:val="24"/>
        </w:rPr>
        <w:t>25</w:t>
      </w:r>
      <w:r w:rsidRPr="00D93C90">
        <w:rPr>
          <w:rFonts w:eastAsia="Batang"/>
          <w:b/>
          <w:szCs w:val="24"/>
        </w:rPr>
        <w:t>dbm as the reference: (</w:t>
      </w:r>
      <w:r w:rsidRPr="00D93C90">
        <w:rPr>
          <w:rFonts w:eastAsia="Batang"/>
          <w:b/>
          <w:i/>
          <w:iCs/>
          <w:szCs w:val="24"/>
        </w:rPr>
        <w:t>M-X</w:t>
      </w:r>
      <w:r w:rsidRPr="00D93C90">
        <w:rPr>
          <w:rFonts w:eastAsia="Batang"/>
          <w:b/>
          <w:szCs w:val="24"/>
        </w:rPr>
        <w:t>)*4bits</w:t>
      </w:r>
    </w:p>
    <w:p w14:paraId="5A9E9449" w14:textId="2D669827" w:rsidR="00357F2A" w:rsidRPr="00A45030" w:rsidRDefault="00B560DC" w:rsidP="00A45030">
      <w:pPr>
        <w:pStyle w:val="Heading3"/>
      </w:pPr>
      <w:r>
        <w:t>L1 CLI reporting and CSI processing timeline</w:t>
      </w:r>
    </w:p>
    <w:p w14:paraId="529182BC" w14:textId="778EE741" w:rsidR="007808D5" w:rsidRDefault="007808D5" w:rsidP="00693BDD">
      <w:pPr>
        <w:spacing w:after="120"/>
        <w:jc w:val="both"/>
        <w:rPr>
          <w:rFonts w:eastAsia="Batang"/>
          <w:bCs/>
          <w:szCs w:val="24"/>
          <w:lang w:val="en-GB"/>
        </w:rPr>
      </w:pPr>
      <w:r>
        <w:rPr>
          <w:rFonts w:eastAsia="Batang"/>
          <w:bCs/>
          <w:szCs w:val="24"/>
          <w:lang w:val="en-GB"/>
        </w:rPr>
        <w:t>In RAN1 #120</w:t>
      </w:r>
      <w:r w:rsidR="00352DF3">
        <w:rPr>
          <w:rFonts w:eastAsia="Batang"/>
          <w:bCs/>
          <w:szCs w:val="24"/>
          <w:lang w:val="en-GB"/>
        </w:rPr>
        <w:t>bis</w:t>
      </w:r>
      <w:r>
        <w:rPr>
          <w:rFonts w:eastAsia="Batang"/>
          <w:bCs/>
          <w:szCs w:val="24"/>
          <w:lang w:val="en-GB"/>
        </w:rPr>
        <w:t xml:space="preserve"> meeting, RAN1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808D5" w14:paraId="07A1499C" w14:textId="77777777" w:rsidTr="007808D5">
        <w:tc>
          <w:tcPr>
            <w:tcW w:w="9962" w:type="dxa"/>
          </w:tcPr>
          <w:p w14:paraId="2EB6F0CD" w14:textId="77777777" w:rsidR="00352DF3" w:rsidRPr="00352DF3" w:rsidRDefault="00352DF3" w:rsidP="00352DF3">
            <w:pPr>
              <w:rPr>
                <w:b/>
                <w:bCs/>
              </w:rPr>
            </w:pPr>
            <w:r w:rsidRPr="009F28E8">
              <w:rPr>
                <w:b/>
                <w:bCs/>
                <w:highlight w:val="green"/>
                <w:lang w:val="en-GB"/>
              </w:rPr>
              <w:t>Agreement</w:t>
            </w:r>
          </w:p>
          <w:p w14:paraId="3B40C29D" w14:textId="77777777" w:rsidR="00352DF3" w:rsidRPr="00237063" w:rsidRDefault="00352DF3" w:rsidP="00352DF3">
            <w:r w:rsidRPr="00237063">
              <w:rPr>
                <w:lang w:val="en-GB"/>
              </w:rPr>
              <w:t xml:space="preserve">The existing CSI timeline for L1 RSRP reporting is reused for the aperiodic CLI measurement and reporting in Rel-19 SBFD. </w:t>
            </w:r>
          </w:p>
          <w:p w14:paraId="7CDB643C" w14:textId="72F92489" w:rsidR="007808D5" w:rsidRPr="00F82072" w:rsidRDefault="00352DF3" w:rsidP="00352DF3">
            <w:pPr>
              <w:numPr>
                <w:ilvl w:val="0"/>
                <w:numId w:val="22"/>
              </w:numPr>
              <w:rPr>
                <w:bCs/>
              </w:rPr>
            </w:pPr>
            <w:r w:rsidRPr="00237063">
              <w:rPr>
                <w:lang w:val="en-GB"/>
              </w:rPr>
              <w:t>FFS: whether the slot offset between the slot containing the DCI that triggers a set of aperiodic SRS-RSRP resources and the slot in which the SRS-RSRP resource set is measured shall not be smaller than 1.</w:t>
            </w:r>
          </w:p>
        </w:tc>
      </w:tr>
    </w:tbl>
    <w:p w14:paraId="4479CDA9" w14:textId="77777777" w:rsidR="007808D5" w:rsidRDefault="007808D5" w:rsidP="00693BDD">
      <w:pPr>
        <w:spacing w:after="120"/>
        <w:jc w:val="both"/>
        <w:rPr>
          <w:rFonts w:eastAsia="Batang"/>
          <w:bCs/>
          <w:szCs w:val="24"/>
          <w:lang w:val="en-GB"/>
        </w:rPr>
      </w:pPr>
    </w:p>
    <w:p w14:paraId="251BC2E2" w14:textId="77777777" w:rsidR="00000AD5" w:rsidRPr="00372362" w:rsidRDefault="00000AD5" w:rsidP="00372362">
      <w:pPr>
        <w:spacing w:after="120"/>
        <w:jc w:val="both"/>
        <w:rPr>
          <w:rFonts w:eastAsia="Batang"/>
          <w:bCs/>
          <w:szCs w:val="24"/>
        </w:rPr>
      </w:pPr>
      <w:r w:rsidRPr="00372362">
        <w:rPr>
          <w:rFonts w:eastAsia="Batang"/>
          <w:bCs/>
          <w:szCs w:val="24"/>
        </w:rPr>
        <w:t>RAN1 agreed that for aperiodic SRS-RSRP reporting using aperiodic SRS-RSRP measurement resource set, the slot offset between the slot containing the DCI that triggers a set of aperiodic SRS-RSRP resources and the slot in which the SRS-RSRP resource set is measured is configured by higher layer parameter. And for aperiodic CLI-RSSP reporting using aperiodic CLI-RSSI measurement resource set, the slot offset between the slot containing the DCI that triggers a set of aperiodic CLI-RSSI resources and the slot in which the CLI-RSSI resource set is measured is configured by higher layer parameter.</w:t>
      </w:r>
    </w:p>
    <w:p w14:paraId="236689CA" w14:textId="77777777" w:rsidR="00000AD5" w:rsidRDefault="00000AD5" w:rsidP="00000AD5">
      <w:pPr>
        <w:spacing w:after="120"/>
        <w:jc w:val="both"/>
        <w:rPr>
          <w:rFonts w:eastAsia="Batang"/>
          <w:bCs/>
          <w:szCs w:val="24"/>
        </w:rPr>
      </w:pPr>
      <w:r w:rsidRPr="00372362">
        <w:rPr>
          <w:rFonts w:eastAsia="Batang"/>
          <w:bCs/>
          <w:szCs w:val="24"/>
        </w:rPr>
        <w:t xml:space="preserve">At least for SRS-RSRP measurement in UL </w:t>
      </w:r>
      <w:proofErr w:type="spellStart"/>
      <w:r w:rsidRPr="00372362">
        <w:rPr>
          <w:rFonts w:eastAsia="Batang"/>
          <w:bCs/>
          <w:szCs w:val="24"/>
        </w:rPr>
        <w:t>subband</w:t>
      </w:r>
      <w:proofErr w:type="spellEnd"/>
      <w:r w:rsidRPr="00372362">
        <w:rPr>
          <w:rFonts w:eastAsia="Batang"/>
          <w:bCs/>
          <w:szCs w:val="24"/>
        </w:rPr>
        <w:t xml:space="preserve"> of SBFD symbols, RAN4 agreed that when the UE measures SRS-RSRP and/or CLI-RSSI, a constant offset relative to the downlink reference timing in the serving cell shall be applied. The constant offset value is derived by UE implementation and shall be at least Tc*</w:t>
      </w:r>
      <w:proofErr w:type="spellStart"/>
      <w:r w:rsidRPr="00372362">
        <w:rPr>
          <w:rFonts w:eastAsia="Batang"/>
          <w:bCs/>
          <w:szCs w:val="24"/>
        </w:rPr>
        <w:t>NTA_offset</w:t>
      </w:r>
      <w:proofErr w:type="spellEnd"/>
      <w:r w:rsidRPr="00372362">
        <w:rPr>
          <w:rFonts w:eastAsia="Batang"/>
          <w:bCs/>
          <w:szCs w:val="24"/>
        </w:rPr>
        <w:t>.</w:t>
      </w:r>
    </w:p>
    <w:p w14:paraId="0D5848FB" w14:textId="5B6EBBF2" w:rsidR="00EF79B3" w:rsidRDefault="0041738B" w:rsidP="00EF79B3">
      <w:pPr>
        <w:spacing w:after="120"/>
        <w:jc w:val="both"/>
        <w:rPr>
          <w:rFonts w:eastAsia="Batang"/>
          <w:bCs/>
          <w:szCs w:val="24"/>
        </w:rPr>
      </w:pPr>
      <w:r w:rsidRPr="0041738B">
        <w:rPr>
          <w:rFonts w:eastAsia="Batang"/>
          <w:bCs/>
          <w:szCs w:val="24"/>
        </w:rPr>
        <w:t xml:space="preserve">Therefore, to switch from DL timing to the CLI </w:t>
      </w:r>
      <w:r w:rsidR="00E44512" w:rsidRPr="00361BA6">
        <w:rPr>
          <w:rFonts w:eastAsia="Batang"/>
          <w:bCs/>
          <w:szCs w:val="24"/>
        </w:rPr>
        <w:t>SRS-RSRP</w:t>
      </w:r>
      <w:r w:rsidR="00E44512" w:rsidRPr="0041738B">
        <w:rPr>
          <w:rFonts w:eastAsia="Batang"/>
          <w:bCs/>
          <w:szCs w:val="24"/>
        </w:rPr>
        <w:t xml:space="preserve"> </w:t>
      </w:r>
      <w:r w:rsidRPr="0041738B">
        <w:rPr>
          <w:rFonts w:eastAsia="Batang"/>
          <w:bCs/>
          <w:szCs w:val="24"/>
        </w:rPr>
        <w:t>measurement timing as defined above, UE needs a minimum timing switch to be able to perform CLI measurement</w:t>
      </w:r>
      <w:r>
        <w:rPr>
          <w:rFonts w:eastAsia="Batang"/>
          <w:bCs/>
          <w:szCs w:val="24"/>
        </w:rPr>
        <w:t xml:space="preserve">. </w:t>
      </w:r>
      <w:r w:rsidR="00E44512">
        <w:rPr>
          <w:rFonts w:eastAsia="Batang"/>
          <w:bCs/>
          <w:szCs w:val="24"/>
        </w:rPr>
        <w:t>At least s</w:t>
      </w:r>
      <w:r w:rsidRPr="0041738B">
        <w:rPr>
          <w:rFonts w:eastAsia="Batang"/>
          <w:bCs/>
          <w:szCs w:val="24"/>
        </w:rPr>
        <w:t xml:space="preserve">ome UE implementation timing switching happens at slot boundary, so Z-Z’ gap time between triggering DCI and CLI resource must be </w:t>
      </w:r>
      <w:r w:rsidR="00E44512">
        <w:rPr>
          <w:rFonts w:eastAsia="Batang"/>
          <w:bCs/>
          <w:szCs w:val="24"/>
        </w:rPr>
        <w:t xml:space="preserve">equal to or </w:t>
      </w:r>
      <w:r w:rsidRPr="0041738B">
        <w:rPr>
          <w:rFonts w:eastAsia="Batang"/>
          <w:bCs/>
          <w:szCs w:val="24"/>
        </w:rPr>
        <w:t>more than a slot</w:t>
      </w:r>
      <w:r w:rsidR="0023418F">
        <w:rPr>
          <w:rFonts w:eastAsia="Batang"/>
          <w:bCs/>
          <w:szCs w:val="24"/>
        </w:rPr>
        <w:t>. However, this is</w:t>
      </w:r>
      <w:r w:rsidRPr="0041738B">
        <w:rPr>
          <w:rFonts w:eastAsia="Batang"/>
          <w:bCs/>
          <w:szCs w:val="24"/>
        </w:rPr>
        <w:t xml:space="preserve"> not guaranteed in current spec in 38.214. Note Z, Z’ can be kept as minimum requirement. Actual value can be larger.</w:t>
      </w:r>
      <w:r w:rsidR="00E9465E">
        <w:rPr>
          <w:rFonts w:eastAsia="Batang"/>
          <w:bCs/>
          <w:szCs w:val="24"/>
        </w:rPr>
        <w:t xml:space="preserve"> Moreover, </w:t>
      </w:r>
      <w:r w:rsidR="002C0D98">
        <w:rPr>
          <w:rFonts w:eastAsia="Batang"/>
          <w:bCs/>
          <w:szCs w:val="24"/>
        </w:rPr>
        <w:t xml:space="preserve">based on the current spec for aperiodic triggering </w:t>
      </w:r>
      <w:r w:rsidR="008E214D">
        <w:rPr>
          <w:rFonts w:eastAsia="Batang"/>
          <w:bCs/>
          <w:szCs w:val="24"/>
        </w:rPr>
        <w:t>offset for AP CSI-RS, the slot offset can be [0, 31].</w:t>
      </w:r>
      <w:r w:rsidRPr="0041738B">
        <w:rPr>
          <w:rFonts w:eastAsia="Batang"/>
          <w:bCs/>
          <w:szCs w:val="24"/>
        </w:rPr>
        <w:t xml:space="preserve"> </w:t>
      </w:r>
      <w:r w:rsidR="0023418F">
        <w:rPr>
          <w:rFonts w:eastAsia="Batang"/>
          <w:bCs/>
          <w:szCs w:val="24"/>
        </w:rPr>
        <w:t>Therefore, in our view,</w:t>
      </w:r>
      <w:r w:rsidRPr="0041738B">
        <w:rPr>
          <w:rFonts w:eastAsia="Batang"/>
          <w:bCs/>
          <w:szCs w:val="24"/>
        </w:rPr>
        <w:t xml:space="preserve"> a new spec rule is needed to guarantee the slot offset &gt;= 1 slot.</w:t>
      </w:r>
      <w:r w:rsidR="00EF79B3">
        <w:rPr>
          <w:rFonts w:eastAsia="Batang"/>
          <w:bCs/>
          <w:szCs w:val="24"/>
        </w:rPr>
        <w:t xml:space="preserve"> </w:t>
      </w:r>
    </w:p>
    <w:p w14:paraId="0B72A8A5" w14:textId="7FB955EE" w:rsidR="00EF79B3" w:rsidRPr="00707F03" w:rsidRDefault="00EF79B3" w:rsidP="00372362">
      <w:pPr>
        <w:spacing w:after="120"/>
        <w:jc w:val="both"/>
        <w:rPr>
          <w:rFonts w:eastAsia="Batang"/>
          <w:bCs/>
          <w:szCs w:val="24"/>
        </w:rPr>
      </w:pPr>
      <w:r>
        <w:rPr>
          <w:rFonts w:eastAsia="Batang"/>
          <w:bCs/>
          <w:szCs w:val="24"/>
        </w:rPr>
        <w:t xml:space="preserve">Therefore, </w:t>
      </w:r>
      <w:r w:rsidR="00AF1D81">
        <w:rPr>
          <w:rFonts w:eastAsia="Batang"/>
          <w:bCs/>
          <w:szCs w:val="24"/>
        </w:rPr>
        <w:t xml:space="preserve">RAN1 shall discuss to </w:t>
      </w:r>
      <w:r w:rsidRPr="00EF79B3">
        <w:rPr>
          <w:rFonts w:eastAsia="Batang"/>
          <w:bCs/>
          <w:szCs w:val="24"/>
        </w:rPr>
        <w:t xml:space="preserve">the slot offset between the slot containing the DCI that triggers a set of aperiodic SRS-RSRP resources and the slot in which the SRS-RSRP resource set is measured </w:t>
      </w:r>
      <w:r w:rsidR="00402F14">
        <w:rPr>
          <w:rFonts w:eastAsia="Batang"/>
          <w:bCs/>
          <w:szCs w:val="24"/>
        </w:rPr>
        <w:t xml:space="preserve">equal to or </w:t>
      </w:r>
      <w:r w:rsidR="00402F14" w:rsidRPr="0041738B">
        <w:rPr>
          <w:rFonts w:eastAsia="Batang"/>
          <w:bCs/>
          <w:szCs w:val="24"/>
        </w:rPr>
        <w:t xml:space="preserve">more than </w:t>
      </w:r>
      <w:r w:rsidR="00D26F1E">
        <w:rPr>
          <w:rFonts w:eastAsia="Batang"/>
          <w:bCs/>
          <w:szCs w:val="24"/>
        </w:rPr>
        <w:t>one or two</w:t>
      </w:r>
      <w:r w:rsidR="00402F14" w:rsidRPr="0041738B">
        <w:rPr>
          <w:rFonts w:eastAsia="Batang"/>
          <w:bCs/>
          <w:szCs w:val="24"/>
        </w:rPr>
        <w:t xml:space="preserve"> slot</w:t>
      </w:r>
      <w:r w:rsidR="00D26F1E">
        <w:rPr>
          <w:rFonts w:eastAsia="Batang"/>
          <w:bCs/>
          <w:szCs w:val="24"/>
        </w:rPr>
        <w:t>s</w:t>
      </w:r>
      <w:r w:rsidRPr="00EF79B3">
        <w:rPr>
          <w:rFonts w:eastAsia="Batang"/>
          <w:bCs/>
          <w:szCs w:val="24"/>
        </w:rPr>
        <w:t xml:space="preserve">. </w:t>
      </w:r>
      <w:r w:rsidR="00707F03">
        <w:rPr>
          <w:rFonts w:eastAsia="Batang"/>
          <w:bCs/>
          <w:szCs w:val="24"/>
        </w:rPr>
        <w:t xml:space="preserve">Alternatively, </w:t>
      </w:r>
      <w:r w:rsidR="00707F03" w:rsidRPr="00F82072">
        <w:rPr>
          <w:rFonts w:eastAsia="Batang"/>
          <w:bCs/>
        </w:rPr>
        <w:t>a new UE capability to report the minimum slot offset value.</w:t>
      </w:r>
      <w:r w:rsidR="00444296">
        <w:rPr>
          <w:rFonts w:eastAsia="Batang"/>
          <w:bCs/>
        </w:rPr>
        <w:t xml:space="preserve"> The value can be per </w:t>
      </w:r>
      <w:r w:rsidR="00B53AF9">
        <w:rPr>
          <w:rFonts w:eastAsia="Batang"/>
          <w:bCs/>
        </w:rPr>
        <w:t>frequency range</w:t>
      </w:r>
      <w:r w:rsidR="00444296">
        <w:rPr>
          <w:rFonts w:eastAsia="Batang"/>
          <w:bCs/>
        </w:rPr>
        <w:t>.</w:t>
      </w:r>
    </w:p>
    <w:p w14:paraId="0C57A6B2" w14:textId="6344A396" w:rsidR="00464DC8" w:rsidRPr="00673AAE" w:rsidRDefault="00EF79B3" w:rsidP="00EF79B3">
      <w:pPr>
        <w:spacing w:after="120"/>
        <w:jc w:val="both"/>
        <w:rPr>
          <w:rFonts w:eastAsia="Batang"/>
          <w:b/>
          <w:szCs w:val="24"/>
          <w:lang w:val="en-GB"/>
        </w:rPr>
      </w:pPr>
      <w:r w:rsidRPr="008B0460">
        <w:rPr>
          <w:rFonts w:eastAsia="Batang"/>
          <w:b/>
          <w:szCs w:val="24"/>
          <w:u w:val="single"/>
          <w:lang w:val="en-GB"/>
        </w:rPr>
        <w:t>Proposal</w:t>
      </w:r>
      <w:r w:rsidRPr="00370331">
        <w:rPr>
          <w:rFonts w:eastAsia="Batang"/>
          <w:b/>
          <w:szCs w:val="24"/>
          <w:u w:val="single"/>
          <w:lang w:val="en-GB"/>
        </w:rPr>
        <w:t xml:space="preserve"> </w:t>
      </w:r>
      <w:r w:rsidRPr="008B0460">
        <w:rPr>
          <w:rFonts w:eastAsia="Batang"/>
          <w:b/>
          <w:szCs w:val="24"/>
          <w:u w:val="single"/>
          <w:lang w:val="en-GB"/>
        </w:rPr>
        <w:fldChar w:fldCharType="begin"/>
      </w:r>
      <w:r w:rsidRPr="008B0460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8B0460">
        <w:rPr>
          <w:rFonts w:eastAsia="Batang"/>
          <w:b/>
          <w:szCs w:val="24"/>
          <w:u w:val="single"/>
          <w:lang w:val="en-GB"/>
        </w:rPr>
        <w:fldChar w:fldCharType="separate"/>
      </w:r>
      <w:r w:rsidR="00535809">
        <w:rPr>
          <w:rFonts w:eastAsia="Batang"/>
          <w:b/>
          <w:noProof/>
          <w:szCs w:val="24"/>
          <w:u w:val="single"/>
          <w:lang w:val="en-GB"/>
        </w:rPr>
        <w:t>4</w:t>
      </w:r>
      <w:r w:rsidRPr="008B0460">
        <w:rPr>
          <w:rFonts w:eastAsia="Batang"/>
          <w:b/>
          <w:szCs w:val="24"/>
          <w:u w:val="single"/>
          <w:lang w:val="en-GB"/>
        </w:rPr>
        <w:fldChar w:fldCharType="end"/>
      </w:r>
      <w:r w:rsidRPr="007A1306">
        <w:rPr>
          <w:rFonts w:eastAsia="Batang"/>
          <w:b/>
          <w:szCs w:val="24"/>
          <w:lang w:val="en-GB"/>
        </w:rPr>
        <w:t>:</w:t>
      </w:r>
      <w:r w:rsidRPr="001717CE">
        <w:rPr>
          <w:rFonts w:eastAsia="Batang"/>
          <w:b/>
          <w:szCs w:val="24"/>
          <w:lang w:val="en-GB"/>
        </w:rPr>
        <w:t xml:space="preserve"> </w:t>
      </w:r>
      <w:r w:rsidR="00673AAE" w:rsidRPr="00F82072">
        <w:rPr>
          <w:rFonts w:eastAsia="Batang"/>
          <w:b/>
          <w:szCs w:val="24"/>
        </w:rPr>
        <w:t xml:space="preserve">RAN1 shall discuss to the slot offset between the slot containing the DCI that triggers a set of aperiodic </w:t>
      </w:r>
      <w:r w:rsidR="008A5B3E">
        <w:rPr>
          <w:rFonts w:eastAsia="Batang"/>
          <w:b/>
          <w:szCs w:val="24"/>
        </w:rPr>
        <w:t xml:space="preserve">CLI </w:t>
      </w:r>
      <w:r w:rsidR="00673AAE" w:rsidRPr="00F82072">
        <w:rPr>
          <w:rFonts w:eastAsia="Batang"/>
          <w:b/>
          <w:szCs w:val="24"/>
        </w:rPr>
        <w:t>SRS-RSRP resources and the slot in which the SRS-RSRP resource set is measured:</w:t>
      </w:r>
    </w:p>
    <w:p w14:paraId="7A3DE141" w14:textId="74AE9136" w:rsidR="00EF79B3" w:rsidRDefault="00464DC8" w:rsidP="00F82072">
      <w:pPr>
        <w:spacing w:after="120"/>
        <w:ind w:left="288"/>
        <w:jc w:val="both"/>
        <w:rPr>
          <w:rFonts w:eastAsia="Batang"/>
          <w:b/>
        </w:rPr>
      </w:pPr>
      <w:r>
        <w:rPr>
          <w:rFonts w:eastAsia="Batang"/>
          <w:b/>
          <w:szCs w:val="24"/>
          <w:lang w:val="en-GB"/>
        </w:rPr>
        <w:t xml:space="preserve">Alt 1: </w:t>
      </w:r>
      <w:r w:rsidR="00A5063C">
        <w:rPr>
          <w:rFonts w:eastAsia="Batang"/>
          <w:b/>
          <w:szCs w:val="24"/>
        </w:rPr>
        <w:t xml:space="preserve">Confirm the FFS that </w:t>
      </w:r>
      <w:r w:rsidR="00EF79B3" w:rsidRPr="00372362">
        <w:rPr>
          <w:rFonts w:eastAsia="Batang"/>
          <w:b/>
          <w:szCs w:val="24"/>
        </w:rPr>
        <w:t xml:space="preserve">the slot offset between the slot containing the DCI that triggers a set of aperiodic SRS-RSRP resources and the slot in which the SRS-RSRP resource set is measured shall be more than or equal to </w:t>
      </w:r>
      <w:r w:rsidR="0020267E">
        <w:rPr>
          <w:rFonts w:eastAsia="Batang"/>
          <w:b/>
          <w:szCs w:val="24"/>
        </w:rPr>
        <w:t xml:space="preserve">1 or </w:t>
      </w:r>
      <w:r w:rsidR="006F02BC">
        <w:rPr>
          <w:rFonts w:eastAsia="Batang"/>
          <w:b/>
          <w:szCs w:val="24"/>
        </w:rPr>
        <w:t>2</w:t>
      </w:r>
      <w:r w:rsidR="00EF79B3" w:rsidRPr="00372362">
        <w:rPr>
          <w:rFonts w:eastAsia="Batang"/>
          <w:b/>
          <w:szCs w:val="24"/>
        </w:rPr>
        <w:t xml:space="preserve"> slot</w:t>
      </w:r>
      <w:r w:rsidR="00337BE1" w:rsidRPr="008E214D">
        <w:rPr>
          <w:rFonts w:eastAsia="Batang"/>
          <w:b/>
        </w:rPr>
        <w:t xml:space="preserve"> to compensate for the timing switching.</w:t>
      </w:r>
      <w:r w:rsidR="00337BE1">
        <w:rPr>
          <w:rFonts w:eastAsia="Batang"/>
          <w:b/>
        </w:rPr>
        <w:t xml:space="preserve"> </w:t>
      </w:r>
    </w:p>
    <w:p w14:paraId="15DC5172" w14:textId="55E216FB" w:rsidR="00464DC8" w:rsidRDefault="00464DC8" w:rsidP="00F82072">
      <w:pPr>
        <w:spacing w:after="120"/>
        <w:ind w:left="288"/>
        <w:jc w:val="both"/>
        <w:rPr>
          <w:rFonts w:eastAsia="Batang"/>
          <w:b/>
        </w:rPr>
      </w:pPr>
      <w:r>
        <w:rPr>
          <w:rFonts w:eastAsia="Batang"/>
          <w:b/>
        </w:rPr>
        <w:t xml:space="preserve">Alt 2: Support a new UE capability to report </w:t>
      </w:r>
      <w:r w:rsidR="003E7B2B">
        <w:rPr>
          <w:rFonts w:eastAsia="Batang"/>
          <w:b/>
        </w:rPr>
        <w:t>the minimum slot offset value</w:t>
      </w:r>
      <w:r w:rsidR="00082AFF">
        <w:rPr>
          <w:rFonts w:eastAsia="Batang"/>
          <w:b/>
        </w:rPr>
        <w:t xml:space="preserve"> and the value can be per frequency range</w:t>
      </w:r>
      <w:r w:rsidR="003E7B2B">
        <w:rPr>
          <w:rFonts w:eastAsia="Batang"/>
          <w:b/>
        </w:rPr>
        <w:t>.</w:t>
      </w:r>
    </w:p>
    <w:p w14:paraId="7C58EF78" w14:textId="77777777" w:rsidR="00003DD3" w:rsidRDefault="00003DD3" w:rsidP="00003DD3">
      <w:pPr>
        <w:pStyle w:val="Heading2"/>
        <w:rPr>
          <w:bCs/>
        </w:rPr>
      </w:pPr>
      <w:r>
        <w:rPr>
          <w:bCs/>
        </w:rPr>
        <w:lastRenderedPageBreak/>
        <w:t>SBFD Specific Inter-</w:t>
      </w:r>
      <w:proofErr w:type="spellStart"/>
      <w:r>
        <w:rPr>
          <w:bCs/>
        </w:rPr>
        <w:t>Subband</w:t>
      </w:r>
      <w:proofErr w:type="spellEnd"/>
      <w:r>
        <w:rPr>
          <w:bCs/>
        </w:rPr>
        <w:t xml:space="preserve"> CLI Measurement and Reporting</w:t>
      </w:r>
    </w:p>
    <w:p w14:paraId="7AE7D0AA" w14:textId="5CB6C36B" w:rsidR="00003DD3" w:rsidRDefault="00003DD3" w:rsidP="00003DD3">
      <w:pPr>
        <w:pStyle w:val="Heading3"/>
      </w:pPr>
      <w:r>
        <w:t xml:space="preserve">CLI measurement </w:t>
      </w:r>
      <w:r w:rsidR="00341CF0">
        <w:t>applicable configuration and symbol type</w:t>
      </w:r>
    </w:p>
    <w:p w14:paraId="606CB9F6" w14:textId="2A45BB8B" w:rsidR="00ED74E3" w:rsidRDefault="00ED74E3" w:rsidP="00003DD3">
      <w:r>
        <w:t xml:space="preserve">In RAN1 </w:t>
      </w:r>
      <w:r w:rsidR="00127FF6">
        <w:t>#120</w:t>
      </w:r>
      <w:r w:rsidR="00131AFD">
        <w:t>bis</w:t>
      </w:r>
      <w:r w:rsidR="00E56708">
        <w:t xml:space="preserve"> </w:t>
      </w:r>
      <w:r>
        <w:t>meeting, companies agreed that: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14978" w14:paraId="43D4138D" w14:textId="77777777" w:rsidTr="00814978">
        <w:tc>
          <w:tcPr>
            <w:tcW w:w="9962" w:type="dxa"/>
          </w:tcPr>
          <w:p w14:paraId="1452F190" w14:textId="77777777" w:rsidR="00131AFD" w:rsidRPr="00131AFD" w:rsidRDefault="00131AFD" w:rsidP="00131AFD">
            <w:pPr>
              <w:rPr>
                <w:b/>
                <w:bCs/>
              </w:rPr>
            </w:pPr>
            <w:r w:rsidRPr="00131AFD">
              <w:rPr>
                <w:b/>
                <w:bCs/>
                <w:lang w:val="en-GB"/>
              </w:rPr>
              <w:t>Agreement</w:t>
            </w:r>
          </w:p>
          <w:p w14:paraId="4D09ECB1" w14:textId="77777777" w:rsidR="00131AFD" w:rsidRPr="00237063" w:rsidRDefault="00131AFD" w:rsidP="00131AFD">
            <w:r w:rsidRPr="00237063">
              <w:rPr>
                <w:lang w:val="en-GB"/>
              </w:rPr>
              <w:t xml:space="preserve">Configuration of Method 1 or Method 3 are not explicitly provided for L1 CLI-RSSI measurement and reporting. Configuration of Measurement resource type #1 or Measurement resource type #2 are not explicitly provided for L1 CLI-RSSI measurement. </w:t>
            </w:r>
          </w:p>
          <w:p w14:paraId="10CA11CE" w14:textId="77777777" w:rsidR="00131AFD" w:rsidRPr="00237063" w:rsidRDefault="00131AFD" w:rsidP="00131AFD">
            <w:pPr>
              <w:numPr>
                <w:ilvl w:val="0"/>
                <w:numId w:val="11"/>
              </w:numPr>
            </w:pPr>
            <w:r w:rsidRPr="00237063">
              <w:rPr>
                <w:lang w:val="en-GB"/>
              </w:rPr>
              <w:t xml:space="preserve">CLI-RSSI measurement resource is configured in one UL </w:t>
            </w:r>
            <w:proofErr w:type="spellStart"/>
            <w:r w:rsidRPr="00237063">
              <w:rPr>
                <w:lang w:val="en-GB"/>
              </w:rPr>
              <w:t>subband</w:t>
            </w:r>
            <w:proofErr w:type="spellEnd"/>
            <w:r w:rsidRPr="00237063">
              <w:rPr>
                <w:lang w:val="en-GB"/>
              </w:rPr>
              <w:t xml:space="preserve"> only, in one DL </w:t>
            </w:r>
            <w:proofErr w:type="spellStart"/>
            <w:r w:rsidRPr="00237063">
              <w:rPr>
                <w:lang w:val="en-GB"/>
              </w:rPr>
              <w:t>subband</w:t>
            </w:r>
            <w:proofErr w:type="spellEnd"/>
            <w:r w:rsidRPr="00237063">
              <w:rPr>
                <w:lang w:val="en-GB"/>
              </w:rPr>
              <w:t xml:space="preserve"> only, or across two DL </w:t>
            </w:r>
            <w:proofErr w:type="spellStart"/>
            <w:r w:rsidRPr="00237063">
              <w:rPr>
                <w:lang w:val="en-GB"/>
              </w:rPr>
              <w:t>subbands</w:t>
            </w:r>
            <w:proofErr w:type="spellEnd"/>
            <w:r w:rsidRPr="00237063">
              <w:rPr>
                <w:lang w:val="en-GB"/>
              </w:rPr>
              <w:t xml:space="preserve"> only.</w:t>
            </w:r>
          </w:p>
          <w:p w14:paraId="0382967E" w14:textId="59593DC1" w:rsidR="00E56708" w:rsidRDefault="00131AFD" w:rsidP="00131AFD">
            <w:pPr>
              <w:numPr>
                <w:ilvl w:val="0"/>
                <w:numId w:val="11"/>
              </w:numPr>
            </w:pPr>
            <w:r w:rsidRPr="00237063">
              <w:rPr>
                <w:lang w:val="en-GB"/>
              </w:rPr>
              <w:t xml:space="preserve">If CLI-RSSI measurement resource is configured across two DL </w:t>
            </w:r>
            <w:proofErr w:type="spellStart"/>
            <w:r w:rsidRPr="00237063">
              <w:rPr>
                <w:lang w:val="en-GB"/>
              </w:rPr>
              <w:t>subbands</w:t>
            </w:r>
            <w:proofErr w:type="spellEnd"/>
            <w:r w:rsidRPr="00237063">
              <w:rPr>
                <w:lang w:val="en-GB"/>
              </w:rPr>
              <w:t>, the frequency resources of CLI-RSSI measurement resource are derived by excluding the frequency resources outside DL usable PRBs.</w:t>
            </w:r>
          </w:p>
        </w:tc>
      </w:tr>
    </w:tbl>
    <w:p w14:paraId="0DD324BE" w14:textId="77777777" w:rsidR="0075601F" w:rsidRDefault="0075601F" w:rsidP="0075601F">
      <w:pPr>
        <w:spacing w:after="120"/>
        <w:jc w:val="both"/>
        <w:rPr>
          <w:lang w:eastAsia="ja-JP"/>
        </w:rPr>
      </w:pPr>
    </w:p>
    <w:p w14:paraId="7B69E5EA" w14:textId="07CFE54B" w:rsidR="00D667E2" w:rsidRPr="00D667E2" w:rsidRDefault="001F08CA" w:rsidP="00F82072">
      <w:r>
        <w:rPr>
          <w:lang w:val="en-GB"/>
        </w:rPr>
        <w:t xml:space="preserve">In our view, </w:t>
      </w:r>
      <w:r w:rsidR="009822B9" w:rsidRPr="009822B9">
        <w:t xml:space="preserve">CLI SRS-RSRP or CLI-RSSI measurement can apply to SBFD symbols or non-SBFD symbols. CLI SRS-RSRP or CLI-RSSI measurement can apply to SBFD symbols </w:t>
      </w:r>
      <w:r w:rsidR="009220E5">
        <w:t xml:space="preserve">for SBFD operation </w:t>
      </w:r>
      <w:r w:rsidR="009822B9" w:rsidRPr="009822B9">
        <w:t>or non-SBFD symbols.</w:t>
      </w:r>
      <w:r w:rsidR="00437DDC">
        <w:t xml:space="preserve"> </w:t>
      </w:r>
      <w:r w:rsidR="00D667E2" w:rsidRPr="00D667E2">
        <w:t xml:space="preserve">One use case to have CLI report valid symbol type of non-SBFD symbol is that in a deployment with cell 1 is configured with </w:t>
      </w:r>
      <w:r w:rsidR="00D667E2">
        <w:t>D</w:t>
      </w:r>
      <w:r w:rsidR="00D667E2" w:rsidRPr="00D667E2">
        <w:t xml:space="preserve">XXXX (X=SBFD) slots, and a neighbor cell 2 is configured with XXXXX slots, then inter-UE CLI may happen in SBFD symbols or in D (non-SBFD) symbols. In both types, </w:t>
      </w:r>
      <w:proofErr w:type="spellStart"/>
      <w:r w:rsidR="00D667E2" w:rsidRPr="00D667E2">
        <w:t>gNB</w:t>
      </w:r>
      <w:proofErr w:type="spellEnd"/>
      <w:r w:rsidR="00D667E2" w:rsidRPr="00D667E2">
        <w:t xml:space="preserve"> may configure UE to measure inter-UE CLI in different symbol types. Another use case is that for dynamic/flexible TDD scenario, </w:t>
      </w:r>
      <w:proofErr w:type="spellStart"/>
      <w:r w:rsidR="00D667E2" w:rsidRPr="00D667E2">
        <w:t>gNB</w:t>
      </w:r>
      <w:proofErr w:type="spellEnd"/>
      <w:r w:rsidR="00D667E2" w:rsidRPr="00D667E2">
        <w:t xml:space="preserve"> may configure UE to measure inter-UE CLI in non-SBFD/legacy symbols. </w:t>
      </w:r>
    </w:p>
    <w:p w14:paraId="4E98CC5D" w14:textId="61E85439" w:rsidR="00685D00" w:rsidRPr="00F82072" w:rsidRDefault="006A4EFB" w:rsidP="00685D00">
      <w:pPr>
        <w:rPr>
          <w:b/>
          <w:bCs/>
        </w:rPr>
      </w:pPr>
      <w:r>
        <w:t>Therefore, a</w:t>
      </w:r>
      <w:r w:rsidR="00437DDC">
        <w:t xml:space="preserve">n </w:t>
      </w:r>
      <w:r w:rsidR="00437DDC" w:rsidRPr="00E7585C">
        <w:t xml:space="preserve">indication of </w:t>
      </w:r>
      <w:r w:rsidR="005D4C8C" w:rsidRPr="00F82072">
        <w:t>valid symbol type similar as CSI report, it can be valid symbol type of SBFD or non-SBFD symbol</w:t>
      </w:r>
      <w:r w:rsidR="00E7585C" w:rsidRPr="00F82072">
        <w:t xml:space="preserve"> for </w:t>
      </w:r>
      <w:r w:rsidR="00CD69DD">
        <w:t xml:space="preserve">periodic </w:t>
      </w:r>
      <w:r w:rsidR="00E7585C" w:rsidRPr="00F82072">
        <w:t>CLI</w:t>
      </w:r>
      <w:r w:rsidR="00CD69DD">
        <w:t>-RSSI</w:t>
      </w:r>
      <w:r w:rsidR="00E7585C" w:rsidRPr="00F82072">
        <w:t xml:space="preserve"> report</w:t>
      </w:r>
      <w:r w:rsidR="005D4C8C" w:rsidRPr="00F82072">
        <w:rPr>
          <w:lang w:val="en-GB"/>
        </w:rPr>
        <w:t xml:space="preserve">. </w:t>
      </w:r>
      <w:r w:rsidR="00F46A8D" w:rsidRPr="00DA6690">
        <w:t>UE will measure in SBFD or non-SBFD only, and skip/drop CLI resources in non-SBFD or SBFD symbols.</w:t>
      </w:r>
      <w:r w:rsidR="00DA6690" w:rsidRPr="00F82072">
        <w:t xml:space="preserve"> If valid symbol type is absent, default valid symbol type is SBFD symbols.</w:t>
      </w:r>
    </w:p>
    <w:p w14:paraId="0DC77B3F" w14:textId="71C434FA" w:rsidR="003B1EE6" w:rsidRDefault="003B1EE6" w:rsidP="003B1EE6">
      <w:pPr>
        <w:spacing w:after="120"/>
        <w:jc w:val="both"/>
        <w:rPr>
          <w:b/>
          <w:bCs/>
        </w:rPr>
      </w:pPr>
      <w:r w:rsidRPr="008B0460">
        <w:rPr>
          <w:rFonts w:eastAsia="Batang"/>
          <w:b/>
          <w:szCs w:val="24"/>
          <w:u w:val="single"/>
          <w:lang w:val="en-GB"/>
        </w:rPr>
        <w:t>Proposal</w:t>
      </w:r>
      <w:r w:rsidRPr="00370331">
        <w:rPr>
          <w:rFonts w:eastAsia="Batang"/>
          <w:b/>
          <w:szCs w:val="24"/>
          <w:u w:val="single"/>
          <w:lang w:val="en-GB"/>
        </w:rPr>
        <w:t xml:space="preserve"> </w:t>
      </w:r>
      <w:r w:rsidRPr="008B0460">
        <w:rPr>
          <w:rFonts w:eastAsia="Batang"/>
          <w:b/>
          <w:szCs w:val="24"/>
          <w:u w:val="single"/>
          <w:lang w:val="en-GB"/>
        </w:rPr>
        <w:fldChar w:fldCharType="begin"/>
      </w:r>
      <w:r w:rsidRPr="008B0460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8B0460">
        <w:rPr>
          <w:rFonts w:eastAsia="Batang"/>
          <w:b/>
          <w:szCs w:val="24"/>
          <w:u w:val="single"/>
          <w:lang w:val="en-GB"/>
        </w:rPr>
        <w:fldChar w:fldCharType="separate"/>
      </w:r>
      <w:r w:rsidR="00535809">
        <w:rPr>
          <w:rFonts w:eastAsia="Batang"/>
          <w:b/>
          <w:noProof/>
          <w:szCs w:val="24"/>
          <w:u w:val="single"/>
          <w:lang w:val="en-GB"/>
        </w:rPr>
        <w:t>5</w:t>
      </w:r>
      <w:r w:rsidRPr="008B0460">
        <w:rPr>
          <w:rFonts w:eastAsia="Batang"/>
          <w:b/>
          <w:szCs w:val="24"/>
          <w:u w:val="single"/>
          <w:lang w:val="en-GB"/>
        </w:rPr>
        <w:fldChar w:fldCharType="end"/>
      </w:r>
      <w:r w:rsidRPr="007A1306">
        <w:rPr>
          <w:rFonts w:eastAsia="Batang"/>
          <w:b/>
          <w:szCs w:val="24"/>
          <w:lang w:val="en-GB"/>
        </w:rPr>
        <w:t>:</w:t>
      </w:r>
      <w:r w:rsidRPr="001717CE">
        <w:rPr>
          <w:rFonts w:eastAsia="Batang"/>
          <w:b/>
          <w:szCs w:val="24"/>
          <w:lang w:val="en-GB"/>
        </w:rPr>
        <w:t xml:space="preserve"> </w:t>
      </w:r>
      <w:r w:rsidRPr="00D03538">
        <w:rPr>
          <w:rFonts w:eastAsia="Batang"/>
          <w:b/>
          <w:szCs w:val="24"/>
        </w:rPr>
        <w:t xml:space="preserve">Support </w:t>
      </w:r>
      <w:r w:rsidR="009822B9" w:rsidRPr="00372362">
        <w:rPr>
          <w:b/>
          <w:bCs/>
        </w:rPr>
        <w:t xml:space="preserve">CLI SRS-RSRP or CLI-RSSI </w:t>
      </w:r>
      <w:r w:rsidR="0063612C">
        <w:rPr>
          <w:b/>
          <w:bCs/>
        </w:rPr>
        <w:t>measurements</w:t>
      </w:r>
      <w:r w:rsidR="009822B9" w:rsidRPr="00372362">
        <w:rPr>
          <w:b/>
          <w:bCs/>
        </w:rPr>
        <w:t xml:space="preserve"> </w:t>
      </w:r>
      <w:r w:rsidR="00DA6690">
        <w:rPr>
          <w:b/>
          <w:bCs/>
        </w:rPr>
        <w:t>on</w:t>
      </w:r>
      <w:r w:rsidR="009822B9" w:rsidRPr="00372362">
        <w:rPr>
          <w:b/>
          <w:bCs/>
        </w:rPr>
        <w:t xml:space="preserve"> SBFD symbols </w:t>
      </w:r>
      <w:r w:rsidR="0063612C" w:rsidRPr="00372362">
        <w:rPr>
          <w:b/>
          <w:bCs/>
        </w:rPr>
        <w:t>or non-SBFD symbols</w:t>
      </w:r>
      <w:r w:rsidR="009822B9" w:rsidRPr="00372362">
        <w:rPr>
          <w:b/>
          <w:bCs/>
        </w:rPr>
        <w:t xml:space="preserve">. </w:t>
      </w:r>
    </w:p>
    <w:p w14:paraId="3314A0DA" w14:textId="0085E2C8" w:rsidR="003B1EE6" w:rsidRPr="00F82072" w:rsidRDefault="00141E34" w:rsidP="00AB06FD">
      <w:pPr>
        <w:pStyle w:val="ListParagraph"/>
        <w:numPr>
          <w:ilvl w:val="0"/>
          <w:numId w:val="12"/>
        </w:numPr>
        <w:spacing w:after="120"/>
        <w:jc w:val="both"/>
        <w:rPr>
          <w:rFonts w:eastAsia="SimSun"/>
          <w:b/>
          <w:bCs/>
          <w:szCs w:val="20"/>
        </w:rPr>
      </w:pPr>
      <w:r>
        <w:rPr>
          <w:rFonts w:ascii="Times New Roman" w:eastAsia="SimSun" w:hAnsi="Times New Roman"/>
          <w:b/>
          <w:bCs/>
          <w:sz w:val="20"/>
          <w:szCs w:val="20"/>
        </w:rPr>
        <w:t>Reuse</w:t>
      </w:r>
      <w:r w:rsidR="0063612C" w:rsidRPr="00372362">
        <w:rPr>
          <w:rFonts w:ascii="Times New Roman" w:eastAsia="SimSun" w:hAnsi="Times New Roman"/>
          <w:b/>
          <w:bCs/>
          <w:sz w:val="20"/>
          <w:szCs w:val="20"/>
        </w:rPr>
        <w:t xml:space="preserve"> valid symbol type</w:t>
      </w:r>
      <w:r w:rsidR="001E0D9E">
        <w:rPr>
          <w:rFonts w:ascii="Times New Roman" w:eastAsia="SimSun" w:hAnsi="Times New Roman"/>
          <w:b/>
          <w:bCs/>
          <w:sz w:val="20"/>
          <w:szCs w:val="20"/>
        </w:rPr>
        <w:t xml:space="preserve"> </w:t>
      </w:r>
      <w:r w:rsidR="00696C18" w:rsidRPr="00696C18">
        <w:rPr>
          <w:rFonts w:ascii="Times New Roman" w:eastAsia="SimSun" w:hAnsi="Times New Roman"/>
          <w:b/>
          <w:bCs/>
          <w:sz w:val="20"/>
          <w:szCs w:val="20"/>
          <w:lang w:val="en-GB"/>
        </w:rPr>
        <w:t xml:space="preserve">configured in </w:t>
      </w:r>
      <w:r w:rsidR="00696C18" w:rsidRPr="00696C18">
        <w:rPr>
          <w:rFonts w:ascii="Times New Roman" w:eastAsia="SimSun" w:hAnsi="Times New Roman"/>
          <w:b/>
          <w:bCs/>
          <w:i/>
          <w:iCs/>
          <w:sz w:val="20"/>
          <w:szCs w:val="20"/>
          <w:lang w:val="en-GB"/>
        </w:rPr>
        <w:t>CSI-</w:t>
      </w:r>
      <w:proofErr w:type="spellStart"/>
      <w:r w:rsidR="00696C18" w:rsidRPr="00696C18">
        <w:rPr>
          <w:rFonts w:ascii="Times New Roman" w:eastAsia="SimSun" w:hAnsi="Times New Roman"/>
          <w:b/>
          <w:bCs/>
          <w:i/>
          <w:iCs/>
          <w:sz w:val="20"/>
          <w:szCs w:val="20"/>
          <w:lang w:val="en-GB"/>
        </w:rPr>
        <w:t>ReportConfig</w:t>
      </w:r>
      <w:proofErr w:type="spellEnd"/>
      <w:r w:rsidR="00696C18">
        <w:rPr>
          <w:rFonts w:ascii="Times New Roman" w:eastAsia="SimSun" w:hAnsi="Times New Roman"/>
          <w:b/>
          <w:bCs/>
          <w:i/>
          <w:iCs/>
          <w:sz w:val="20"/>
          <w:szCs w:val="20"/>
          <w:lang w:val="en-GB"/>
        </w:rPr>
        <w:t xml:space="preserve"> </w:t>
      </w:r>
    </w:p>
    <w:p w14:paraId="32F681E8" w14:textId="36734A3C" w:rsidR="00F46A8D" w:rsidRDefault="00F46A8D" w:rsidP="00AB06FD">
      <w:pPr>
        <w:pStyle w:val="ListParagraph"/>
        <w:numPr>
          <w:ilvl w:val="0"/>
          <w:numId w:val="12"/>
        </w:numPr>
        <w:spacing w:after="120"/>
        <w:rPr>
          <w:rFonts w:ascii="Times New Roman" w:eastAsia="SimSun" w:hAnsi="Times New Roman"/>
          <w:b/>
          <w:bCs/>
          <w:sz w:val="20"/>
          <w:szCs w:val="20"/>
        </w:rPr>
      </w:pPr>
      <w:r w:rsidRPr="00F82072">
        <w:rPr>
          <w:rFonts w:ascii="Times New Roman" w:eastAsia="SimSun" w:hAnsi="Times New Roman"/>
          <w:b/>
          <w:bCs/>
          <w:sz w:val="20"/>
          <w:szCs w:val="20"/>
        </w:rPr>
        <w:t>UE will measure in SBFD or non-SBFD only</w:t>
      </w:r>
      <w:r w:rsidR="00C47A80">
        <w:rPr>
          <w:rFonts w:ascii="Times New Roman" w:eastAsia="SimSun" w:hAnsi="Times New Roman"/>
          <w:b/>
          <w:bCs/>
          <w:sz w:val="20"/>
          <w:szCs w:val="20"/>
        </w:rPr>
        <w:t xml:space="preserve"> based on the valid symbol type</w:t>
      </w:r>
      <w:r w:rsidRPr="00F82072">
        <w:rPr>
          <w:rFonts w:ascii="Times New Roman" w:eastAsia="SimSun" w:hAnsi="Times New Roman"/>
          <w:b/>
          <w:bCs/>
          <w:sz w:val="20"/>
          <w:szCs w:val="20"/>
        </w:rPr>
        <w:t>, and skip/drop CLI resources in non-SBFD or SBFD symbols.</w:t>
      </w:r>
    </w:p>
    <w:p w14:paraId="2D5F48B8" w14:textId="04264DBD" w:rsidR="00224DC9" w:rsidRPr="00F82072" w:rsidRDefault="00DA6690" w:rsidP="00AB06FD">
      <w:pPr>
        <w:pStyle w:val="ListParagraph"/>
        <w:numPr>
          <w:ilvl w:val="0"/>
          <w:numId w:val="12"/>
        </w:numPr>
        <w:rPr>
          <w:rFonts w:ascii="Times New Roman" w:eastAsia="SimSun" w:hAnsi="Times New Roman"/>
          <w:b/>
          <w:bCs/>
          <w:sz w:val="20"/>
          <w:szCs w:val="20"/>
        </w:rPr>
      </w:pPr>
      <w:r w:rsidRPr="00F82072">
        <w:rPr>
          <w:rFonts w:ascii="Times New Roman" w:eastAsia="SimSun" w:hAnsi="Times New Roman"/>
          <w:b/>
          <w:bCs/>
          <w:sz w:val="20"/>
          <w:szCs w:val="20"/>
        </w:rPr>
        <w:t>If valid symbol type is absent, d</w:t>
      </w:r>
      <w:r w:rsidR="00224DC9" w:rsidRPr="00DA6690">
        <w:rPr>
          <w:rFonts w:ascii="Times New Roman" w:eastAsia="SimSun" w:hAnsi="Times New Roman"/>
          <w:b/>
          <w:bCs/>
          <w:sz w:val="20"/>
          <w:szCs w:val="20"/>
        </w:rPr>
        <w:t>efault valid symbol type</w:t>
      </w:r>
      <w:r w:rsidRPr="00F82072">
        <w:rPr>
          <w:rFonts w:ascii="Times New Roman" w:eastAsia="SimSun" w:hAnsi="Times New Roman"/>
          <w:b/>
          <w:bCs/>
          <w:sz w:val="20"/>
          <w:szCs w:val="20"/>
        </w:rPr>
        <w:t xml:space="preserve"> is </w:t>
      </w:r>
      <w:r w:rsidR="00644761" w:rsidRPr="00F82072">
        <w:rPr>
          <w:rFonts w:ascii="Times New Roman" w:eastAsia="SimSun" w:hAnsi="Times New Roman"/>
          <w:b/>
          <w:bCs/>
          <w:sz w:val="20"/>
          <w:szCs w:val="20"/>
        </w:rPr>
        <w:t>SBFD</w:t>
      </w:r>
      <w:r w:rsidRPr="00F82072">
        <w:rPr>
          <w:rFonts w:ascii="Times New Roman" w:eastAsia="SimSun" w:hAnsi="Times New Roman"/>
          <w:b/>
          <w:bCs/>
          <w:sz w:val="20"/>
          <w:szCs w:val="20"/>
        </w:rPr>
        <w:t xml:space="preserve"> symbols.</w:t>
      </w:r>
    </w:p>
    <w:p w14:paraId="51041D69" w14:textId="77777777" w:rsidR="00E87B65" w:rsidRDefault="00E87B65" w:rsidP="00F82072">
      <w:pPr>
        <w:spacing w:after="120"/>
        <w:jc w:val="both"/>
        <w:rPr>
          <w:b/>
          <w:bCs/>
        </w:rPr>
      </w:pPr>
    </w:p>
    <w:p w14:paraId="470B23B5" w14:textId="3AB4FA28" w:rsidR="00FB695F" w:rsidRDefault="00822B1A" w:rsidP="00FB695F">
      <w:pPr>
        <w:spacing w:after="120"/>
        <w:jc w:val="both"/>
      </w:pPr>
      <w:r w:rsidRPr="00237063">
        <w:t xml:space="preserve">For simplicity, </w:t>
      </w:r>
      <w:r w:rsidR="00FB695F">
        <w:t xml:space="preserve">similar as an agreement in RAN1 on Method 1 and Method 3 not on the same symbol, </w:t>
      </w:r>
      <w:r w:rsidR="000C7496">
        <w:t xml:space="preserve">RAN1 can discuss the UE behavior on </w:t>
      </w:r>
      <w:r w:rsidR="000C7496" w:rsidRPr="000C7496">
        <w:t xml:space="preserve">that </w:t>
      </w:r>
      <w:r w:rsidRPr="000C7496">
        <w:t xml:space="preserve">UE does not expect to be configured L1-CLI-RSSI measurements resources in </w:t>
      </w:r>
      <w:r w:rsidRPr="00237063">
        <w:t>DL</w:t>
      </w:r>
      <w:r w:rsidRPr="000C7496">
        <w:t xml:space="preserve"> </w:t>
      </w:r>
      <w:proofErr w:type="spellStart"/>
      <w:r w:rsidRPr="000C7496">
        <w:t>subband</w:t>
      </w:r>
      <w:proofErr w:type="spellEnd"/>
      <w:r w:rsidRPr="000C7496">
        <w:t>(s) (Method#1)</w:t>
      </w:r>
      <w:r w:rsidRPr="00822B1A">
        <w:t xml:space="preserve"> and L1-SRS-RSRP (Method#2) on the same symbol.</w:t>
      </w:r>
      <w:r w:rsidR="00FB695F">
        <w:t xml:space="preserve"> Also, </w:t>
      </w:r>
      <w:r w:rsidR="00FB695F" w:rsidRPr="00FB695F">
        <w:t xml:space="preserve">UE does not expect to be configured with L1-CLI-RSSI measurements resources in </w:t>
      </w:r>
      <w:r w:rsidR="00FB695F" w:rsidRPr="00FB695F">
        <w:rPr>
          <w:bCs/>
        </w:rPr>
        <w:t>UL</w:t>
      </w:r>
      <w:r w:rsidR="00FB695F" w:rsidRPr="00FB695F">
        <w:t xml:space="preserve"> </w:t>
      </w:r>
      <w:proofErr w:type="spellStart"/>
      <w:r w:rsidR="00FB695F" w:rsidRPr="00FB695F">
        <w:t>subband</w:t>
      </w:r>
      <w:proofErr w:type="spellEnd"/>
      <w:r w:rsidR="00FB695F" w:rsidRPr="00FB695F">
        <w:t>(s) (Method#3) and L1-SRS-RSRP (Method#2) on the same symbol.</w:t>
      </w:r>
      <w:r w:rsidR="00FB695F">
        <w:t xml:space="preserve"> </w:t>
      </w:r>
    </w:p>
    <w:p w14:paraId="5E623D8D" w14:textId="3E551FE7" w:rsidR="006D12E5" w:rsidRDefault="0036468C" w:rsidP="006D12E5">
      <w:pPr>
        <w:spacing w:after="120"/>
        <w:jc w:val="both"/>
      </w:pPr>
      <w:r>
        <w:t xml:space="preserve">In addition, if UE measures leakage via Method #1 in downlink </w:t>
      </w:r>
      <w:proofErr w:type="spellStart"/>
      <w:r>
        <w:t>subbands</w:t>
      </w:r>
      <w:proofErr w:type="spellEnd"/>
      <w:r>
        <w:t xml:space="preserve">, it does not make sense to have other simultaneous downlink reception in downlink </w:t>
      </w:r>
      <w:proofErr w:type="spellStart"/>
      <w:r>
        <w:t>subbands</w:t>
      </w:r>
      <w:proofErr w:type="spellEnd"/>
      <w:r w:rsidR="006D12E5">
        <w:t xml:space="preserve">. Otherwise, UE </w:t>
      </w:r>
      <w:proofErr w:type="spellStart"/>
      <w:r w:rsidR="006D12E5">
        <w:t>can not</w:t>
      </w:r>
      <w:proofErr w:type="spellEnd"/>
      <w:r w:rsidR="006D12E5">
        <w:t xml:space="preserve"> measure CLI leakage which is weaker than the DL signals. Therefore, </w:t>
      </w:r>
      <w:r w:rsidR="006D12E5" w:rsidRPr="006D12E5">
        <w:t xml:space="preserve">a UE behavior that UE does not expect to be scheduled/configured with DL data channel/RS and L1-CLI-RSSI measurements resources in </w:t>
      </w:r>
      <w:r w:rsidR="006D12E5" w:rsidRPr="00237063">
        <w:t>DL</w:t>
      </w:r>
      <w:r w:rsidR="006D12E5" w:rsidRPr="006D12E5">
        <w:t xml:space="preserve"> </w:t>
      </w:r>
      <w:proofErr w:type="spellStart"/>
      <w:r w:rsidR="006D12E5" w:rsidRPr="006D12E5">
        <w:t>subband</w:t>
      </w:r>
      <w:proofErr w:type="spellEnd"/>
      <w:r w:rsidR="006D12E5" w:rsidRPr="006D12E5">
        <w:t>(s) (Method#1 for leakage measurement) on the same symbol.</w:t>
      </w:r>
    </w:p>
    <w:p w14:paraId="7BA157DE" w14:textId="7110E2DC" w:rsidR="006D12E5" w:rsidRPr="00237063" w:rsidRDefault="006D12E5" w:rsidP="00237063">
      <w:pPr>
        <w:spacing w:after="120"/>
        <w:jc w:val="both"/>
        <w:rPr>
          <w:b/>
        </w:rPr>
      </w:pPr>
      <w:r w:rsidRPr="008B0460">
        <w:rPr>
          <w:rFonts w:eastAsia="Batang"/>
          <w:b/>
          <w:szCs w:val="24"/>
          <w:u w:val="single"/>
          <w:lang w:val="en-GB"/>
        </w:rPr>
        <w:t>Proposal</w:t>
      </w:r>
      <w:r w:rsidRPr="00370331">
        <w:rPr>
          <w:rFonts w:eastAsia="Batang"/>
          <w:b/>
          <w:szCs w:val="24"/>
          <w:u w:val="single"/>
          <w:lang w:val="en-GB"/>
        </w:rPr>
        <w:t xml:space="preserve"> </w:t>
      </w:r>
      <w:r w:rsidRPr="008B0460">
        <w:rPr>
          <w:rFonts w:eastAsia="Batang"/>
          <w:b/>
          <w:szCs w:val="24"/>
          <w:u w:val="single"/>
          <w:lang w:val="en-GB"/>
        </w:rPr>
        <w:fldChar w:fldCharType="begin"/>
      </w:r>
      <w:r w:rsidRPr="008B0460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8B0460">
        <w:rPr>
          <w:rFonts w:eastAsia="Batang"/>
          <w:b/>
          <w:szCs w:val="24"/>
          <w:u w:val="single"/>
          <w:lang w:val="en-GB"/>
        </w:rPr>
        <w:fldChar w:fldCharType="separate"/>
      </w:r>
      <w:r w:rsidR="00535809">
        <w:rPr>
          <w:rFonts w:eastAsia="Batang"/>
          <w:b/>
          <w:noProof/>
          <w:szCs w:val="24"/>
          <w:u w:val="single"/>
          <w:lang w:val="en-GB"/>
        </w:rPr>
        <w:t>6</w:t>
      </w:r>
      <w:r w:rsidRPr="008B0460">
        <w:rPr>
          <w:rFonts w:eastAsia="Batang"/>
          <w:b/>
          <w:szCs w:val="24"/>
          <w:u w:val="single"/>
          <w:lang w:val="en-GB"/>
        </w:rPr>
        <w:fldChar w:fldCharType="end"/>
      </w:r>
      <w:r w:rsidRPr="007A1306">
        <w:rPr>
          <w:rFonts w:eastAsia="Batang"/>
          <w:b/>
          <w:szCs w:val="24"/>
          <w:lang w:val="en-GB"/>
        </w:rPr>
        <w:t>:</w:t>
      </w:r>
      <w:r w:rsidRPr="001717CE">
        <w:rPr>
          <w:rFonts w:eastAsia="Batang"/>
          <w:b/>
          <w:szCs w:val="24"/>
          <w:lang w:val="en-GB"/>
        </w:rPr>
        <w:t xml:space="preserve"> </w:t>
      </w:r>
      <w:r w:rsidRPr="006D12E5">
        <w:rPr>
          <w:rFonts w:eastAsia="Batang"/>
          <w:b/>
          <w:szCs w:val="24"/>
        </w:rPr>
        <w:t>Support</w:t>
      </w:r>
      <w:r w:rsidRPr="00237063">
        <w:rPr>
          <w:b/>
        </w:rPr>
        <w:t xml:space="preserve"> UE does not expect to be configured L1-CLI-RSSI measurements resources in DL </w:t>
      </w:r>
      <w:proofErr w:type="spellStart"/>
      <w:r w:rsidRPr="00237063">
        <w:rPr>
          <w:b/>
        </w:rPr>
        <w:t>subband</w:t>
      </w:r>
      <w:proofErr w:type="spellEnd"/>
      <w:r w:rsidRPr="00237063">
        <w:rPr>
          <w:b/>
        </w:rPr>
        <w:t>(s) (Method#1)</w:t>
      </w:r>
      <w:r w:rsidR="00822B1A" w:rsidRPr="00237063">
        <w:rPr>
          <w:b/>
        </w:rPr>
        <w:t xml:space="preserve"> and L1-SRS-RSRP (Method#2) on the same symbol</w:t>
      </w:r>
    </w:p>
    <w:p w14:paraId="04145ABE" w14:textId="251570F6" w:rsidR="006D12E5" w:rsidRPr="00237063" w:rsidRDefault="006D12E5" w:rsidP="006D12E5">
      <w:pPr>
        <w:spacing w:after="120"/>
        <w:jc w:val="both"/>
        <w:rPr>
          <w:b/>
        </w:rPr>
      </w:pPr>
      <w:r w:rsidRPr="006D12E5">
        <w:rPr>
          <w:rFonts w:eastAsia="Batang"/>
          <w:b/>
          <w:szCs w:val="24"/>
          <w:u w:val="single"/>
          <w:lang w:val="en-GB"/>
        </w:rPr>
        <w:t xml:space="preserve">Proposal </w:t>
      </w:r>
      <w:r w:rsidRPr="006D12E5">
        <w:rPr>
          <w:rFonts w:eastAsia="Batang"/>
          <w:b/>
          <w:szCs w:val="24"/>
          <w:u w:val="single"/>
          <w:lang w:val="en-GB"/>
        </w:rPr>
        <w:fldChar w:fldCharType="begin"/>
      </w:r>
      <w:r w:rsidRPr="006D12E5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6D12E5">
        <w:rPr>
          <w:rFonts w:eastAsia="Batang"/>
          <w:b/>
          <w:szCs w:val="24"/>
          <w:u w:val="single"/>
          <w:lang w:val="en-GB"/>
        </w:rPr>
        <w:fldChar w:fldCharType="separate"/>
      </w:r>
      <w:r w:rsidR="00535809">
        <w:rPr>
          <w:rFonts w:eastAsia="Batang"/>
          <w:b/>
          <w:noProof/>
          <w:szCs w:val="24"/>
          <w:u w:val="single"/>
          <w:lang w:val="en-GB"/>
        </w:rPr>
        <w:t>7</w:t>
      </w:r>
      <w:r w:rsidRPr="006D12E5">
        <w:rPr>
          <w:rFonts w:eastAsia="Batang"/>
          <w:b/>
          <w:szCs w:val="24"/>
          <w:u w:val="single"/>
          <w:lang w:val="en-GB"/>
        </w:rPr>
        <w:fldChar w:fldCharType="end"/>
      </w:r>
      <w:r w:rsidRPr="006D12E5">
        <w:rPr>
          <w:rFonts w:eastAsia="Batang"/>
          <w:b/>
          <w:szCs w:val="24"/>
          <w:lang w:val="en-GB"/>
        </w:rPr>
        <w:t xml:space="preserve">: </w:t>
      </w:r>
      <w:r w:rsidRPr="006D12E5">
        <w:rPr>
          <w:rFonts w:eastAsia="Batang"/>
          <w:b/>
          <w:szCs w:val="24"/>
        </w:rPr>
        <w:t xml:space="preserve">Support </w:t>
      </w:r>
      <w:r w:rsidR="00FB695F" w:rsidRPr="00237063">
        <w:rPr>
          <w:b/>
        </w:rPr>
        <w:t xml:space="preserve">UE does not expect to be configured with L1-CLI-RSSI measurements resources in UL </w:t>
      </w:r>
      <w:proofErr w:type="spellStart"/>
      <w:r w:rsidR="00FB695F" w:rsidRPr="00237063">
        <w:rPr>
          <w:b/>
        </w:rPr>
        <w:t>subband</w:t>
      </w:r>
      <w:proofErr w:type="spellEnd"/>
      <w:r w:rsidR="00FB695F" w:rsidRPr="00237063">
        <w:rPr>
          <w:b/>
        </w:rPr>
        <w:t>(s) (Method#3) and L1-SRS-RSRP (Method#2) on the same symbol.</w:t>
      </w:r>
      <w:r w:rsidRPr="00237063">
        <w:rPr>
          <w:b/>
        </w:rPr>
        <w:t xml:space="preserve"> </w:t>
      </w:r>
    </w:p>
    <w:p w14:paraId="67084878" w14:textId="5DDED8EB" w:rsidR="00822B1A" w:rsidRPr="00237063" w:rsidRDefault="006D12E5" w:rsidP="00237063">
      <w:pPr>
        <w:spacing w:after="120"/>
        <w:jc w:val="both"/>
        <w:rPr>
          <w:b/>
        </w:rPr>
      </w:pPr>
      <w:r w:rsidRPr="006D12E5">
        <w:rPr>
          <w:rFonts w:eastAsia="Batang"/>
          <w:b/>
          <w:szCs w:val="24"/>
          <w:u w:val="single"/>
          <w:lang w:val="en-GB"/>
        </w:rPr>
        <w:t xml:space="preserve">Proposal </w:t>
      </w:r>
      <w:r w:rsidRPr="006D12E5">
        <w:rPr>
          <w:rFonts w:eastAsia="Batang"/>
          <w:b/>
          <w:szCs w:val="24"/>
          <w:u w:val="single"/>
          <w:lang w:val="en-GB"/>
        </w:rPr>
        <w:fldChar w:fldCharType="begin"/>
      </w:r>
      <w:r w:rsidRPr="006D12E5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6D12E5">
        <w:rPr>
          <w:rFonts w:eastAsia="Batang"/>
          <w:b/>
          <w:szCs w:val="24"/>
          <w:u w:val="single"/>
          <w:lang w:val="en-GB"/>
        </w:rPr>
        <w:fldChar w:fldCharType="separate"/>
      </w:r>
      <w:r w:rsidR="00535809">
        <w:rPr>
          <w:rFonts w:eastAsia="Batang"/>
          <w:b/>
          <w:noProof/>
          <w:szCs w:val="24"/>
          <w:u w:val="single"/>
          <w:lang w:val="en-GB"/>
        </w:rPr>
        <w:t>8</w:t>
      </w:r>
      <w:r w:rsidRPr="006D12E5">
        <w:rPr>
          <w:rFonts w:eastAsia="Batang"/>
          <w:b/>
          <w:szCs w:val="24"/>
          <w:u w:val="single"/>
          <w:lang w:val="en-GB"/>
        </w:rPr>
        <w:fldChar w:fldCharType="end"/>
      </w:r>
      <w:r w:rsidRPr="006D12E5">
        <w:rPr>
          <w:rFonts w:eastAsia="Batang"/>
          <w:b/>
          <w:szCs w:val="24"/>
          <w:lang w:val="en-GB"/>
        </w:rPr>
        <w:t xml:space="preserve">: </w:t>
      </w:r>
      <w:r w:rsidRPr="006D12E5">
        <w:rPr>
          <w:rFonts w:eastAsia="Batang"/>
          <w:b/>
          <w:szCs w:val="24"/>
        </w:rPr>
        <w:t xml:space="preserve">Support </w:t>
      </w:r>
      <w:r w:rsidRPr="00237063">
        <w:rPr>
          <w:b/>
        </w:rPr>
        <w:t xml:space="preserve">UE does not expect to be scheduled/configured with DL data channel/RS and L1-CLI-RSSI measurements resources in DL </w:t>
      </w:r>
      <w:proofErr w:type="spellStart"/>
      <w:r w:rsidRPr="00237063">
        <w:rPr>
          <w:b/>
        </w:rPr>
        <w:t>subband</w:t>
      </w:r>
      <w:proofErr w:type="spellEnd"/>
      <w:r w:rsidRPr="00237063">
        <w:rPr>
          <w:b/>
        </w:rPr>
        <w:t>(s) (Method#1 for leakage measurement) on the same symbol.</w:t>
      </w:r>
    </w:p>
    <w:p w14:paraId="0F4D091C" w14:textId="73FA048B" w:rsidR="003D0EC7" w:rsidRDefault="006E358A" w:rsidP="003D0EC7">
      <w:pPr>
        <w:pStyle w:val="Heading1"/>
        <w:rPr>
          <w:lang w:val="de-DE" w:eastAsia="zh-CN"/>
        </w:rPr>
      </w:pPr>
      <w:bookmarkStart w:id="10" w:name="_Ref463027406"/>
      <w:bookmarkStart w:id="11" w:name="_Ref465963195"/>
      <w:bookmarkStart w:id="12" w:name="_Ref466040522"/>
      <w:bookmarkStart w:id="13" w:name="_Ref378529477"/>
      <w:bookmarkStart w:id="14" w:name="_Toc424303267"/>
      <w:bookmarkStart w:id="15" w:name="_Toc425248865"/>
      <w:bookmarkStart w:id="16" w:name="_Toc425344835"/>
      <w:bookmarkStart w:id="17" w:name="_Toc425350726"/>
      <w:bookmarkStart w:id="18" w:name="_Toc425501584"/>
      <w:bookmarkStart w:id="19" w:name="_Toc425504168"/>
      <w:bookmarkStart w:id="20" w:name="_Ref525738606"/>
      <w:bookmarkStart w:id="21" w:name="_Ref7626308"/>
      <w:bookmarkStart w:id="22" w:name="_Ref21100018"/>
      <w:bookmarkEnd w:id="6"/>
      <w:bookmarkEnd w:id="7"/>
      <w:bookmarkEnd w:id="8"/>
      <w:r w:rsidRPr="002009DD">
        <w:rPr>
          <w:lang w:val="de-DE" w:eastAsia="zh-CN"/>
        </w:rPr>
        <w:lastRenderedPageBreak/>
        <w:t>Inter-gNB CLI handling schemes</w:t>
      </w:r>
    </w:p>
    <w:p w14:paraId="04D43075" w14:textId="54E05D84" w:rsidR="00EE4BA9" w:rsidRDefault="00EE4BA9" w:rsidP="00EE4BA9">
      <w:pPr>
        <w:jc w:val="both"/>
        <w:rPr>
          <w:lang w:eastAsia="ja-JP"/>
        </w:rPr>
      </w:pPr>
      <w:r>
        <w:rPr>
          <w:lang w:eastAsia="ja-JP"/>
        </w:rPr>
        <w:t>In RAN1 #117 meeting, companies agreed to down select the following inter-</w:t>
      </w:r>
      <w:proofErr w:type="spellStart"/>
      <w:r w:rsidR="00D50EE3">
        <w:rPr>
          <w:lang w:eastAsia="ja-JP"/>
        </w:rPr>
        <w:t>gNB</w:t>
      </w:r>
      <w:proofErr w:type="spellEnd"/>
      <w:r>
        <w:rPr>
          <w:lang w:eastAsia="ja-JP"/>
        </w:rPr>
        <w:t xml:space="preserve"> CLI scheme</w:t>
      </w:r>
      <w:r w:rsidR="00D50EE3">
        <w:rPr>
          <w:lang w:eastAsia="ja-JP"/>
        </w:rPr>
        <w:t xml:space="preserve"> </w:t>
      </w:r>
      <w:r>
        <w:rPr>
          <w:lang w:eastAsia="ja-JP"/>
        </w:rPr>
        <w:t>to specify in R19 work item.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E4BA9" w14:paraId="3AB5CEA8" w14:textId="77777777" w:rsidTr="0000028F">
        <w:tc>
          <w:tcPr>
            <w:tcW w:w="9962" w:type="dxa"/>
          </w:tcPr>
          <w:p w14:paraId="729FD44C" w14:textId="77777777" w:rsidR="00D50EE3" w:rsidRPr="00D50EE3" w:rsidRDefault="00D50EE3" w:rsidP="00AB06FD">
            <w:pPr>
              <w:numPr>
                <w:ilvl w:val="0"/>
                <w:numId w:val="8"/>
              </w:numPr>
              <w:spacing w:line="240" w:lineRule="auto"/>
              <w:rPr>
                <w:lang w:eastAsia="ja-JP"/>
              </w:rPr>
            </w:pPr>
            <w:r w:rsidRPr="00D50EE3">
              <w:rPr>
                <w:lang w:val="en-GB" w:eastAsia="ja-JP"/>
              </w:rPr>
              <w:t>Information exchange of semi-static cell-specific SBFD time and frequency location configuration [RAN3]</w:t>
            </w:r>
          </w:p>
          <w:p w14:paraId="78A06BA1" w14:textId="77777777" w:rsidR="00D50EE3" w:rsidRPr="00D50EE3" w:rsidRDefault="00D50EE3" w:rsidP="00AB06FD">
            <w:pPr>
              <w:numPr>
                <w:ilvl w:val="0"/>
                <w:numId w:val="8"/>
              </w:numPr>
              <w:spacing w:line="240" w:lineRule="auto"/>
              <w:rPr>
                <w:lang w:eastAsia="ja-JP"/>
              </w:rPr>
            </w:pPr>
            <w:r w:rsidRPr="00D50EE3">
              <w:rPr>
                <w:lang w:val="en-GB" w:eastAsia="ja-JP"/>
              </w:rPr>
              <w:t>Information exchange of measurement resource configuration, i.e., SSB and/or periodic NZP CSI-RS [RAN3]</w:t>
            </w:r>
          </w:p>
          <w:p w14:paraId="3D4E01CA" w14:textId="77777777" w:rsidR="00D50EE3" w:rsidRPr="00D50EE3" w:rsidRDefault="00D50EE3" w:rsidP="00AB06FD">
            <w:pPr>
              <w:numPr>
                <w:ilvl w:val="0"/>
                <w:numId w:val="8"/>
              </w:numPr>
              <w:spacing w:line="240" w:lineRule="auto"/>
              <w:rPr>
                <w:lang w:eastAsia="ja-JP"/>
              </w:rPr>
            </w:pPr>
            <w:r w:rsidRPr="00D50EE3">
              <w:rPr>
                <w:lang w:val="en-GB" w:eastAsia="ja-JP"/>
              </w:rPr>
              <w:t>Information exchange of strongest DL beam information [RAN3]</w:t>
            </w:r>
          </w:p>
          <w:p w14:paraId="74A7776C" w14:textId="77777777" w:rsidR="00D50EE3" w:rsidRPr="00D50EE3" w:rsidRDefault="00D50EE3" w:rsidP="00AB06FD">
            <w:pPr>
              <w:numPr>
                <w:ilvl w:val="0"/>
                <w:numId w:val="8"/>
              </w:numPr>
              <w:spacing w:line="240" w:lineRule="auto"/>
              <w:rPr>
                <w:lang w:eastAsia="ja-JP"/>
              </w:rPr>
            </w:pPr>
            <w:r w:rsidRPr="00D50EE3">
              <w:rPr>
                <w:lang w:val="en-GB" w:eastAsia="ja-JP"/>
              </w:rPr>
              <w:t>Information exchange of CLI-mitigation request [RAN3]</w:t>
            </w:r>
          </w:p>
          <w:p w14:paraId="095C8C30" w14:textId="77777777" w:rsidR="00EE4BA9" w:rsidRPr="00C50E1B" w:rsidRDefault="00D50EE3" w:rsidP="00AB06FD">
            <w:pPr>
              <w:numPr>
                <w:ilvl w:val="0"/>
                <w:numId w:val="8"/>
              </w:numPr>
              <w:tabs>
                <w:tab w:val="num" w:pos="1440"/>
              </w:tabs>
              <w:spacing w:line="240" w:lineRule="auto"/>
              <w:rPr>
                <w:lang w:eastAsia="ja-JP"/>
              </w:rPr>
            </w:pPr>
            <w:r w:rsidRPr="00D50EE3">
              <w:rPr>
                <w:lang w:val="en-GB" w:eastAsia="ja-JP"/>
              </w:rPr>
              <w:t xml:space="preserve">Note: No normative </w:t>
            </w:r>
            <w:proofErr w:type="spellStart"/>
            <w:r w:rsidRPr="00D50EE3">
              <w:rPr>
                <w:lang w:val="en-GB" w:eastAsia="ja-JP"/>
              </w:rPr>
              <w:t>behavior</w:t>
            </w:r>
            <w:proofErr w:type="spellEnd"/>
            <w:r w:rsidRPr="00D50EE3">
              <w:rPr>
                <w:lang w:val="en-GB" w:eastAsia="ja-JP"/>
              </w:rPr>
              <w:t xml:space="preserve"> is implied for the </w:t>
            </w:r>
            <w:proofErr w:type="spellStart"/>
            <w:r w:rsidRPr="00D50EE3">
              <w:rPr>
                <w:lang w:val="en-GB" w:eastAsia="ja-JP"/>
              </w:rPr>
              <w:t>gNB</w:t>
            </w:r>
            <w:proofErr w:type="spellEnd"/>
            <w:r w:rsidRPr="00D50EE3">
              <w:rPr>
                <w:lang w:val="en-GB" w:eastAsia="ja-JP"/>
              </w:rPr>
              <w:t xml:space="preserve"> receiving the CLI-mitigation request. No need to further send a stop message for CLI mitigation. Detailed </w:t>
            </w:r>
            <w:proofErr w:type="spellStart"/>
            <w:r w:rsidRPr="00D50EE3">
              <w:rPr>
                <w:lang w:val="en-GB" w:eastAsia="ja-JP"/>
              </w:rPr>
              <w:t>signaling</w:t>
            </w:r>
            <w:proofErr w:type="spellEnd"/>
            <w:r w:rsidRPr="00D50EE3">
              <w:rPr>
                <w:lang w:val="en-GB" w:eastAsia="ja-JP"/>
              </w:rPr>
              <w:t xml:space="preserve"> can be discussed in RAN3.</w:t>
            </w:r>
          </w:p>
          <w:p w14:paraId="55C63BEA" w14:textId="77777777" w:rsidR="00C50E1B" w:rsidRPr="00C50E1B" w:rsidRDefault="00C50E1B" w:rsidP="00AB06FD">
            <w:pPr>
              <w:numPr>
                <w:ilvl w:val="0"/>
                <w:numId w:val="8"/>
              </w:numPr>
              <w:tabs>
                <w:tab w:val="num" w:pos="1440"/>
              </w:tabs>
              <w:spacing w:line="240" w:lineRule="auto"/>
              <w:rPr>
                <w:lang w:eastAsia="ja-JP"/>
              </w:rPr>
            </w:pPr>
            <w:r w:rsidRPr="00C50E1B">
              <w:rPr>
                <w:lang w:val="en-GB" w:eastAsia="ja-JP"/>
              </w:rPr>
              <w:t>UL resource muting for PUSCH, including [RAN1, RAN2, RAN4]</w:t>
            </w:r>
          </w:p>
          <w:p w14:paraId="30F553EE" w14:textId="77777777" w:rsidR="00C50E1B" w:rsidRPr="00C50E1B" w:rsidRDefault="00C50E1B" w:rsidP="00AB06FD">
            <w:pPr>
              <w:numPr>
                <w:ilvl w:val="1"/>
                <w:numId w:val="8"/>
              </w:numPr>
              <w:spacing w:line="240" w:lineRule="auto"/>
              <w:rPr>
                <w:lang w:eastAsia="ja-JP"/>
              </w:rPr>
            </w:pPr>
            <w:r w:rsidRPr="00C50E1B">
              <w:rPr>
                <w:lang w:val="en-GB" w:eastAsia="ja-JP"/>
              </w:rPr>
              <w:t>Indication/Determination of UL resource muting for PUSCH based on semi-static configuration, assuming comb-2 for both DFT-S-OFDM and CP-OFDM in each allocated PRB and up to 2 symbols in time domain</w:t>
            </w:r>
          </w:p>
          <w:p w14:paraId="4EA195B8" w14:textId="77777777" w:rsidR="00C50E1B" w:rsidRPr="00C50E1B" w:rsidRDefault="00C50E1B" w:rsidP="00AB06FD">
            <w:pPr>
              <w:numPr>
                <w:ilvl w:val="1"/>
                <w:numId w:val="8"/>
              </w:numPr>
              <w:tabs>
                <w:tab w:val="num" w:pos="2160"/>
              </w:tabs>
              <w:spacing w:line="240" w:lineRule="auto"/>
              <w:rPr>
                <w:lang w:eastAsia="ja-JP"/>
              </w:rPr>
            </w:pPr>
            <w:r w:rsidRPr="00C50E1B">
              <w:rPr>
                <w:lang w:val="en-GB" w:eastAsia="ja-JP"/>
              </w:rPr>
              <w:t>Note: No new DCI field / MAC CE is introduced</w:t>
            </w:r>
          </w:p>
          <w:p w14:paraId="27F99FE4" w14:textId="77777777" w:rsidR="00C50E1B" w:rsidRPr="00C50E1B" w:rsidRDefault="00C50E1B" w:rsidP="00AB06FD">
            <w:pPr>
              <w:numPr>
                <w:ilvl w:val="1"/>
                <w:numId w:val="8"/>
              </w:numPr>
              <w:spacing w:line="240" w:lineRule="auto"/>
              <w:rPr>
                <w:lang w:eastAsia="ja-JP"/>
              </w:rPr>
            </w:pPr>
            <w:r w:rsidRPr="00C50E1B">
              <w:rPr>
                <w:lang w:val="en-GB" w:eastAsia="ja-JP"/>
              </w:rPr>
              <w:t>PUSCH resource mapping, i.e., rate-matching around the muted REs</w:t>
            </w:r>
          </w:p>
          <w:p w14:paraId="2E77C4D2" w14:textId="77777777" w:rsidR="00C50E1B" w:rsidRPr="00C50E1B" w:rsidRDefault="00C50E1B" w:rsidP="00AB06FD">
            <w:pPr>
              <w:numPr>
                <w:ilvl w:val="1"/>
                <w:numId w:val="8"/>
              </w:numPr>
              <w:spacing w:line="240" w:lineRule="auto"/>
              <w:rPr>
                <w:lang w:eastAsia="ja-JP"/>
              </w:rPr>
            </w:pPr>
            <w:r w:rsidRPr="00C50E1B">
              <w:rPr>
                <w:lang w:val="en-GB" w:eastAsia="ja-JP"/>
              </w:rPr>
              <w:t>UCI resource determination in symbols with muted REs</w:t>
            </w:r>
          </w:p>
          <w:p w14:paraId="43C681B5" w14:textId="77777777" w:rsidR="00C50E1B" w:rsidRPr="00C50E1B" w:rsidRDefault="00C50E1B" w:rsidP="00AB06FD">
            <w:pPr>
              <w:numPr>
                <w:ilvl w:val="1"/>
                <w:numId w:val="8"/>
              </w:numPr>
              <w:tabs>
                <w:tab w:val="num" w:pos="2160"/>
              </w:tabs>
              <w:spacing w:line="240" w:lineRule="auto"/>
              <w:rPr>
                <w:lang w:eastAsia="ja-JP"/>
              </w:rPr>
            </w:pPr>
            <w:r w:rsidRPr="00C50E1B">
              <w:rPr>
                <w:lang w:val="en-GB" w:eastAsia="ja-JP"/>
              </w:rPr>
              <w:t>Note: No impact on data and control multiplexing as defined in section 6.2.7, TS 38.212.</w:t>
            </w:r>
          </w:p>
          <w:p w14:paraId="316AD94B" w14:textId="77777777" w:rsidR="00C50E1B" w:rsidRPr="00C50E1B" w:rsidRDefault="00C50E1B" w:rsidP="00AB06FD">
            <w:pPr>
              <w:numPr>
                <w:ilvl w:val="1"/>
                <w:numId w:val="8"/>
              </w:numPr>
              <w:spacing w:line="240" w:lineRule="auto"/>
              <w:rPr>
                <w:lang w:eastAsia="ja-JP"/>
              </w:rPr>
            </w:pPr>
            <w:r w:rsidRPr="00C50E1B">
              <w:rPr>
                <w:lang w:val="en-GB" w:eastAsia="ja-JP"/>
              </w:rPr>
              <w:t xml:space="preserve">Note: UL resource muting does not apply for </w:t>
            </w:r>
            <w:proofErr w:type="spellStart"/>
            <w:r w:rsidRPr="00C50E1B">
              <w:rPr>
                <w:lang w:val="en-GB" w:eastAsia="ja-JP"/>
              </w:rPr>
              <w:t>Msg</w:t>
            </w:r>
            <w:proofErr w:type="spellEnd"/>
            <w:r w:rsidRPr="00C50E1B">
              <w:rPr>
                <w:lang w:val="en-GB" w:eastAsia="ja-JP"/>
              </w:rPr>
              <w:t xml:space="preserve"> A PUSCH and </w:t>
            </w:r>
            <w:proofErr w:type="spellStart"/>
            <w:r w:rsidRPr="00C50E1B">
              <w:rPr>
                <w:lang w:val="en-GB" w:eastAsia="ja-JP"/>
              </w:rPr>
              <w:t>Msg</w:t>
            </w:r>
            <w:proofErr w:type="spellEnd"/>
            <w:r w:rsidRPr="00C50E1B">
              <w:rPr>
                <w:lang w:val="en-GB" w:eastAsia="ja-JP"/>
              </w:rPr>
              <w:t xml:space="preserve"> 3 PUSCH.</w:t>
            </w:r>
          </w:p>
          <w:p w14:paraId="6B1ED23C" w14:textId="77777777" w:rsidR="00C50E1B" w:rsidRPr="00C50E1B" w:rsidRDefault="00C50E1B" w:rsidP="00AB06FD">
            <w:pPr>
              <w:numPr>
                <w:ilvl w:val="1"/>
                <w:numId w:val="8"/>
              </w:numPr>
              <w:spacing w:line="240" w:lineRule="auto"/>
              <w:rPr>
                <w:lang w:eastAsia="ja-JP"/>
              </w:rPr>
            </w:pPr>
            <w:r w:rsidRPr="00C50E1B">
              <w:rPr>
                <w:lang w:val="en-GB" w:eastAsia="ja-JP"/>
              </w:rPr>
              <w:t>Note: UL resource muting applies only for UEs in RRC_CONNECTED mode.</w:t>
            </w:r>
          </w:p>
          <w:p w14:paraId="18742649" w14:textId="77777777" w:rsidR="00C50E1B" w:rsidRPr="00C50E1B" w:rsidRDefault="00C50E1B" w:rsidP="00AB06FD">
            <w:pPr>
              <w:numPr>
                <w:ilvl w:val="1"/>
                <w:numId w:val="8"/>
              </w:numPr>
              <w:spacing w:line="240" w:lineRule="auto"/>
              <w:rPr>
                <w:lang w:eastAsia="ja-JP"/>
              </w:rPr>
            </w:pPr>
            <w:r w:rsidRPr="00C50E1B">
              <w:rPr>
                <w:lang w:val="en-GB" w:eastAsia="ja-JP"/>
              </w:rPr>
              <w:t>Note: UE assumes that the UL resource muting pattern does not overlap UL DMRS or PT-RS in the same symbol.</w:t>
            </w:r>
          </w:p>
          <w:p w14:paraId="3AED73F2" w14:textId="77777777" w:rsidR="00C50E1B" w:rsidRPr="00C50E1B" w:rsidRDefault="00C50E1B" w:rsidP="00AB06FD">
            <w:pPr>
              <w:numPr>
                <w:ilvl w:val="1"/>
                <w:numId w:val="8"/>
              </w:numPr>
              <w:spacing w:line="240" w:lineRule="auto"/>
              <w:rPr>
                <w:lang w:eastAsia="ja-JP"/>
              </w:rPr>
            </w:pPr>
            <w:r w:rsidRPr="00C50E1B">
              <w:rPr>
                <w:lang w:val="en-GB" w:eastAsia="ja-JP"/>
              </w:rPr>
              <w:t>Note: Power boosting is assumed for REs in the symbol with UL resource muting. PUSCH transmit power does not change across symbols.</w:t>
            </w:r>
          </w:p>
          <w:p w14:paraId="4285D1F2" w14:textId="77777777" w:rsidR="00C50E1B" w:rsidRPr="00C50E1B" w:rsidRDefault="00C50E1B" w:rsidP="00AB06FD">
            <w:pPr>
              <w:numPr>
                <w:ilvl w:val="1"/>
                <w:numId w:val="8"/>
              </w:numPr>
              <w:spacing w:line="240" w:lineRule="auto"/>
              <w:rPr>
                <w:lang w:eastAsia="ja-JP"/>
              </w:rPr>
            </w:pPr>
            <w:r w:rsidRPr="00C50E1B">
              <w:rPr>
                <w:lang w:val="en-GB" w:eastAsia="ja-JP"/>
              </w:rPr>
              <w:t>Note: No changes on TBS determination for PUSCH.</w:t>
            </w:r>
          </w:p>
          <w:p w14:paraId="22D4123F" w14:textId="77777777" w:rsidR="00C50E1B" w:rsidRPr="00C50E1B" w:rsidRDefault="00C50E1B" w:rsidP="00AB06FD">
            <w:pPr>
              <w:numPr>
                <w:ilvl w:val="1"/>
                <w:numId w:val="8"/>
              </w:numPr>
              <w:spacing w:line="240" w:lineRule="auto"/>
              <w:rPr>
                <w:lang w:eastAsia="ja-JP"/>
              </w:rPr>
            </w:pPr>
            <w:r w:rsidRPr="00C50E1B">
              <w:rPr>
                <w:lang w:val="en-GB" w:eastAsia="ja-JP"/>
              </w:rPr>
              <w:t>Note: Check impact on transmit signal quality/MPR requirement, if any, with RAN4</w:t>
            </w:r>
          </w:p>
          <w:p w14:paraId="34625078" w14:textId="7D1A5713" w:rsidR="00C50E1B" w:rsidRDefault="00C50E1B" w:rsidP="00AB06FD">
            <w:pPr>
              <w:numPr>
                <w:ilvl w:val="1"/>
                <w:numId w:val="8"/>
              </w:numPr>
              <w:spacing w:line="240" w:lineRule="auto"/>
              <w:rPr>
                <w:lang w:eastAsia="ja-JP"/>
              </w:rPr>
            </w:pPr>
            <w:r w:rsidRPr="00C50E1B">
              <w:rPr>
                <w:lang w:val="en-GB" w:eastAsia="ja-JP"/>
              </w:rPr>
              <w:t>Note: This feature is subject to UE capability</w:t>
            </w:r>
          </w:p>
        </w:tc>
      </w:tr>
    </w:tbl>
    <w:p w14:paraId="470065FF" w14:textId="77777777" w:rsidR="003A3AC3" w:rsidRDefault="003A3AC3" w:rsidP="00EE4BA9">
      <w:pPr>
        <w:jc w:val="both"/>
        <w:rPr>
          <w:lang w:eastAsia="ja-JP"/>
        </w:rPr>
      </w:pPr>
    </w:p>
    <w:p w14:paraId="5835427D" w14:textId="3472A058" w:rsidR="001A1112" w:rsidRPr="004337F4" w:rsidRDefault="003D4A68" w:rsidP="00DE51FD">
      <w:pPr>
        <w:rPr>
          <w:bCs/>
          <w:lang w:val="en-GB" w:eastAsia="ja-JP"/>
        </w:rPr>
      </w:pPr>
      <w:r>
        <w:t>In this section, we will present the proposed inter-</w:t>
      </w:r>
      <w:proofErr w:type="spellStart"/>
      <w:r>
        <w:t>gNB</w:t>
      </w:r>
      <w:proofErr w:type="spellEnd"/>
      <w:r>
        <w:t xml:space="preserve"> CLI handling schemes from our view.</w:t>
      </w:r>
      <w:r w:rsidR="00B46C8F">
        <w:t xml:space="preserve"> </w:t>
      </w:r>
    </w:p>
    <w:p w14:paraId="44221ADD" w14:textId="64D7B77E" w:rsidR="00C50E1B" w:rsidRPr="00D572AE" w:rsidRDefault="00C50E1B" w:rsidP="00C50E1B">
      <w:pPr>
        <w:pStyle w:val="Heading2"/>
      </w:pPr>
      <w:r>
        <w:rPr>
          <w:lang w:val="en-US"/>
        </w:rPr>
        <w:t xml:space="preserve">UL resource muting for </w:t>
      </w:r>
      <w:proofErr w:type="spellStart"/>
      <w:r w:rsidRPr="00D572AE">
        <w:t>gNB</w:t>
      </w:r>
      <w:proofErr w:type="spellEnd"/>
      <w:r w:rsidRPr="00D572AE">
        <w:t>-to-</w:t>
      </w:r>
      <w:proofErr w:type="spellStart"/>
      <w:r w:rsidRPr="00D572AE">
        <w:t>gNB</w:t>
      </w:r>
      <w:proofErr w:type="spellEnd"/>
      <w:r w:rsidRPr="00D572AE">
        <w:t xml:space="preserve"> CLI </w:t>
      </w:r>
      <w:r>
        <w:t xml:space="preserve">handling </w:t>
      </w:r>
    </w:p>
    <w:p w14:paraId="7E006498" w14:textId="77777777" w:rsidR="00C50E1B" w:rsidRDefault="00C50E1B" w:rsidP="00C50E1B">
      <w:pPr>
        <w:jc w:val="both"/>
        <w:rPr>
          <w:lang w:eastAsia="ja-JP"/>
        </w:rPr>
      </w:pPr>
      <w:r>
        <w:rPr>
          <w:lang w:eastAsia="ja-JP"/>
        </w:rPr>
        <w:t>In RAN1 #117 meeting, companies agreed to down select the following inter-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CLI scheme to specify in R19 work item.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50E1B" w14:paraId="29BB2FEF" w14:textId="77777777" w:rsidTr="0000028F">
        <w:tc>
          <w:tcPr>
            <w:tcW w:w="9962" w:type="dxa"/>
          </w:tcPr>
          <w:p w14:paraId="18A3FE88" w14:textId="77777777" w:rsidR="00C50E1B" w:rsidRPr="00C50E1B" w:rsidRDefault="00C50E1B" w:rsidP="00AB06FD">
            <w:pPr>
              <w:numPr>
                <w:ilvl w:val="0"/>
                <w:numId w:val="8"/>
              </w:numPr>
              <w:tabs>
                <w:tab w:val="num" w:pos="1440"/>
              </w:tabs>
              <w:spacing w:line="240" w:lineRule="auto"/>
              <w:rPr>
                <w:lang w:eastAsia="ja-JP"/>
              </w:rPr>
            </w:pPr>
            <w:r w:rsidRPr="00C50E1B">
              <w:rPr>
                <w:lang w:val="en-GB" w:eastAsia="ja-JP"/>
              </w:rPr>
              <w:t>UL resource muting for PUSCH, including [RAN1, RAN2, RAN4]</w:t>
            </w:r>
          </w:p>
          <w:p w14:paraId="6668775A" w14:textId="77777777" w:rsidR="00C50E1B" w:rsidRPr="00C50E1B" w:rsidRDefault="00C50E1B" w:rsidP="00AB06FD">
            <w:pPr>
              <w:numPr>
                <w:ilvl w:val="1"/>
                <w:numId w:val="8"/>
              </w:numPr>
              <w:spacing w:line="240" w:lineRule="auto"/>
              <w:rPr>
                <w:lang w:eastAsia="ja-JP"/>
              </w:rPr>
            </w:pPr>
            <w:r w:rsidRPr="00C50E1B">
              <w:rPr>
                <w:lang w:val="en-GB" w:eastAsia="ja-JP"/>
              </w:rPr>
              <w:t>Indication/Determination of UL resource muting for PUSCH based on semi-static configuration, assuming comb-2 for both DFT-S-OFDM and CP-OFDM in each allocated PRB and up to 2 symbols in time domain</w:t>
            </w:r>
          </w:p>
          <w:p w14:paraId="50B7B0A1" w14:textId="77777777" w:rsidR="00C50E1B" w:rsidRPr="00C50E1B" w:rsidRDefault="00C50E1B" w:rsidP="00AB06FD">
            <w:pPr>
              <w:numPr>
                <w:ilvl w:val="1"/>
                <w:numId w:val="8"/>
              </w:numPr>
              <w:tabs>
                <w:tab w:val="num" w:pos="2160"/>
              </w:tabs>
              <w:spacing w:line="240" w:lineRule="auto"/>
              <w:rPr>
                <w:lang w:eastAsia="ja-JP"/>
              </w:rPr>
            </w:pPr>
            <w:r w:rsidRPr="00C50E1B">
              <w:rPr>
                <w:lang w:val="en-GB" w:eastAsia="ja-JP"/>
              </w:rPr>
              <w:lastRenderedPageBreak/>
              <w:t>Note: No new DCI field / MAC CE is introduced</w:t>
            </w:r>
          </w:p>
          <w:p w14:paraId="31FFF0C6" w14:textId="77777777" w:rsidR="00C50E1B" w:rsidRPr="00C50E1B" w:rsidRDefault="00C50E1B" w:rsidP="00AB06FD">
            <w:pPr>
              <w:numPr>
                <w:ilvl w:val="1"/>
                <w:numId w:val="8"/>
              </w:numPr>
              <w:spacing w:line="240" w:lineRule="auto"/>
              <w:rPr>
                <w:lang w:eastAsia="ja-JP"/>
              </w:rPr>
            </w:pPr>
            <w:r w:rsidRPr="00C50E1B">
              <w:rPr>
                <w:lang w:val="en-GB" w:eastAsia="ja-JP"/>
              </w:rPr>
              <w:t>PUSCH resource mapping, i.e., rate-matching around the muted REs</w:t>
            </w:r>
          </w:p>
          <w:p w14:paraId="42C49F11" w14:textId="77777777" w:rsidR="00C50E1B" w:rsidRPr="00C50E1B" w:rsidRDefault="00C50E1B" w:rsidP="00AB06FD">
            <w:pPr>
              <w:numPr>
                <w:ilvl w:val="1"/>
                <w:numId w:val="8"/>
              </w:numPr>
              <w:spacing w:line="240" w:lineRule="auto"/>
              <w:rPr>
                <w:lang w:eastAsia="ja-JP"/>
              </w:rPr>
            </w:pPr>
            <w:r w:rsidRPr="00C50E1B">
              <w:rPr>
                <w:lang w:val="en-GB" w:eastAsia="ja-JP"/>
              </w:rPr>
              <w:t>UCI resource determination in symbols with muted REs</w:t>
            </w:r>
          </w:p>
          <w:p w14:paraId="0C171F6D" w14:textId="77777777" w:rsidR="00C50E1B" w:rsidRPr="00C50E1B" w:rsidRDefault="00C50E1B" w:rsidP="00AB06FD">
            <w:pPr>
              <w:numPr>
                <w:ilvl w:val="1"/>
                <w:numId w:val="8"/>
              </w:numPr>
              <w:tabs>
                <w:tab w:val="num" w:pos="2160"/>
              </w:tabs>
              <w:spacing w:line="240" w:lineRule="auto"/>
              <w:rPr>
                <w:lang w:eastAsia="ja-JP"/>
              </w:rPr>
            </w:pPr>
            <w:r w:rsidRPr="00C50E1B">
              <w:rPr>
                <w:lang w:val="en-GB" w:eastAsia="ja-JP"/>
              </w:rPr>
              <w:t>Note: No impact on data and control multiplexing as defined in section 6.2.7, TS 38.212.</w:t>
            </w:r>
          </w:p>
          <w:p w14:paraId="6E1D60AD" w14:textId="77777777" w:rsidR="00C50E1B" w:rsidRPr="00C50E1B" w:rsidRDefault="00C50E1B" w:rsidP="00AB06FD">
            <w:pPr>
              <w:numPr>
                <w:ilvl w:val="1"/>
                <w:numId w:val="8"/>
              </w:numPr>
              <w:spacing w:line="240" w:lineRule="auto"/>
              <w:rPr>
                <w:lang w:eastAsia="ja-JP"/>
              </w:rPr>
            </w:pPr>
            <w:r w:rsidRPr="00C50E1B">
              <w:rPr>
                <w:lang w:val="en-GB" w:eastAsia="ja-JP"/>
              </w:rPr>
              <w:t xml:space="preserve">Note: UL resource muting does not apply for </w:t>
            </w:r>
            <w:proofErr w:type="spellStart"/>
            <w:r w:rsidRPr="00C50E1B">
              <w:rPr>
                <w:lang w:val="en-GB" w:eastAsia="ja-JP"/>
              </w:rPr>
              <w:t>Msg</w:t>
            </w:r>
            <w:proofErr w:type="spellEnd"/>
            <w:r w:rsidRPr="00C50E1B">
              <w:rPr>
                <w:lang w:val="en-GB" w:eastAsia="ja-JP"/>
              </w:rPr>
              <w:t xml:space="preserve"> A PUSCH and </w:t>
            </w:r>
            <w:proofErr w:type="spellStart"/>
            <w:r w:rsidRPr="00C50E1B">
              <w:rPr>
                <w:lang w:val="en-GB" w:eastAsia="ja-JP"/>
              </w:rPr>
              <w:t>Msg</w:t>
            </w:r>
            <w:proofErr w:type="spellEnd"/>
            <w:r w:rsidRPr="00C50E1B">
              <w:rPr>
                <w:lang w:val="en-GB" w:eastAsia="ja-JP"/>
              </w:rPr>
              <w:t xml:space="preserve"> 3 PUSCH.</w:t>
            </w:r>
          </w:p>
          <w:p w14:paraId="7812C302" w14:textId="77777777" w:rsidR="00C50E1B" w:rsidRPr="00C50E1B" w:rsidRDefault="00C50E1B" w:rsidP="00AB06FD">
            <w:pPr>
              <w:numPr>
                <w:ilvl w:val="1"/>
                <w:numId w:val="8"/>
              </w:numPr>
              <w:spacing w:line="240" w:lineRule="auto"/>
              <w:rPr>
                <w:lang w:eastAsia="ja-JP"/>
              </w:rPr>
            </w:pPr>
            <w:r w:rsidRPr="00C50E1B">
              <w:rPr>
                <w:lang w:val="en-GB" w:eastAsia="ja-JP"/>
              </w:rPr>
              <w:t>Note: UL resource muting applies only for UEs in RRC_CONNECTED mode.</w:t>
            </w:r>
          </w:p>
          <w:p w14:paraId="02D00ECE" w14:textId="77777777" w:rsidR="00C50E1B" w:rsidRPr="00C50E1B" w:rsidRDefault="00C50E1B" w:rsidP="00AB06FD">
            <w:pPr>
              <w:numPr>
                <w:ilvl w:val="1"/>
                <w:numId w:val="8"/>
              </w:numPr>
              <w:spacing w:line="240" w:lineRule="auto"/>
              <w:rPr>
                <w:lang w:eastAsia="ja-JP"/>
              </w:rPr>
            </w:pPr>
            <w:r w:rsidRPr="00C50E1B">
              <w:rPr>
                <w:lang w:val="en-GB" w:eastAsia="ja-JP"/>
              </w:rPr>
              <w:t>Note: UE assumes that the UL resource muting pattern does not overlap UL DMRS or PT-RS in the same symbol.</w:t>
            </w:r>
          </w:p>
          <w:p w14:paraId="02D497AF" w14:textId="77777777" w:rsidR="00C50E1B" w:rsidRPr="00C50E1B" w:rsidRDefault="00C50E1B" w:rsidP="00AB06FD">
            <w:pPr>
              <w:numPr>
                <w:ilvl w:val="1"/>
                <w:numId w:val="8"/>
              </w:numPr>
              <w:spacing w:line="240" w:lineRule="auto"/>
              <w:rPr>
                <w:lang w:eastAsia="ja-JP"/>
              </w:rPr>
            </w:pPr>
            <w:r w:rsidRPr="00C50E1B">
              <w:rPr>
                <w:lang w:val="en-GB" w:eastAsia="ja-JP"/>
              </w:rPr>
              <w:t>Note: Power boosting is assumed for REs in the symbol with UL resource muting. PUSCH transmit power does not change across symbols.</w:t>
            </w:r>
          </w:p>
          <w:p w14:paraId="30CBB373" w14:textId="77777777" w:rsidR="00C50E1B" w:rsidRPr="00C50E1B" w:rsidRDefault="00C50E1B" w:rsidP="00AB06FD">
            <w:pPr>
              <w:numPr>
                <w:ilvl w:val="1"/>
                <w:numId w:val="8"/>
              </w:numPr>
              <w:spacing w:line="240" w:lineRule="auto"/>
              <w:rPr>
                <w:lang w:eastAsia="ja-JP"/>
              </w:rPr>
            </w:pPr>
            <w:r w:rsidRPr="00C50E1B">
              <w:rPr>
                <w:lang w:val="en-GB" w:eastAsia="ja-JP"/>
              </w:rPr>
              <w:t>Note: No changes on TBS determination for PUSCH.</w:t>
            </w:r>
          </w:p>
          <w:p w14:paraId="11B006F6" w14:textId="77777777" w:rsidR="00C50E1B" w:rsidRPr="00C50E1B" w:rsidRDefault="00C50E1B" w:rsidP="00AB06FD">
            <w:pPr>
              <w:numPr>
                <w:ilvl w:val="1"/>
                <w:numId w:val="8"/>
              </w:numPr>
              <w:spacing w:line="240" w:lineRule="auto"/>
              <w:rPr>
                <w:lang w:eastAsia="ja-JP"/>
              </w:rPr>
            </w:pPr>
            <w:r w:rsidRPr="00C50E1B">
              <w:rPr>
                <w:lang w:val="en-GB" w:eastAsia="ja-JP"/>
              </w:rPr>
              <w:t>Note: Check impact on transmit signal quality/MPR requirement, if any, with RAN4</w:t>
            </w:r>
          </w:p>
          <w:p w14:paraId="2907C271" w14:textId="77777777" w:rsidR="00C50E1B" w:rsidRDefault="00C50E1B" w:rsidP="00AB06FD">
            <w:pPr>
              <w:numPr>
                <w:ilvl w:val="1"/>
                <w:numId w:val="8"/>
              </w:numPr>
              <w:spacing w:line="240" w:lineRule="auto"/>
              <w:rPr>
                <w:lang w:eastAsia="ja-JP"/>
              </w:rPr>
            </w:pPr>
            <w:r w:rsidRPr="00C50E1B">
              <w:rPr>
                <w:lang w:val="en-GB" w:eastAsia="ja-JP"/>
              </w:rPr>
              <w:t>Note: This feature is subject to UE capability</w:t>
            </w:r>
          </w:p>
        </w:tc>
      </w:tr>
    </w:tbl>
    <w:p w14:paraId="3B880866" w14:textId="77777777" w:rsidR="00C50E1B" w:rsidRDefault="00C50E1B" w:rsidP="00C50E1B">
      <w:pPr>
        <w:rPr>
          <w:rFonts w:eastAsia="Batang"/>
          <w:b/>
          <w:szCs w:val="24"/>
          <w:u w:val="single"/>
          <w:lang w:val="en-GB"/>
        </w:rPr>
      </w:pPr>
    </w:p>
    <w:p w14:paraId="1C127847" w14:textId="65188936" w:rsidR="002B4483" w:rsidRDefault="002B4483" w:rsidP="00C50E1B">
      <w:pPr>
        <w:rPr>
          <w:rFonts w:eastAsia="Batang"/>
          <w:bCs/>
          <w:szCs w:val="24"/>
          <w:lang w:val="en-GB"/>
        </w:rPr>
      </w:pPr>
      <w:r>
        <w:rPr>
          <w:rFonts w:eastAsia="Batang"/>
          <w:bCs/>
          <w:szCs w:val="24"/>
          <w:lang w:val="en-GB"/>
        </w:rPr>
        <w:t xml:space="preserve">In RAN1 </w:t>
      </w:r>
      <w:r w:rsidR="008C2AD3">
        <w:rPr>
          <w:rFonts w:eastAsia="Batang"/>
          <w:bCs/>
          <w:szCs w:val="24"/>
          <w:lang w:val="en-GB"/>
        </w:rPr>
        <w:t>#120</w:t>
      </w:r>
      <w:r w:rsidR="00962F5D">
        <w:rPr>
          <w:rFonts w:eastAsia="Batang"/>
          <w:bCs/>
          <w:szCs w:val="24"/>
          <w:lang w:val="en-GB"/>
        </w:rPr>
        <w:t>bis</w:t>
      </w:r>
      <w:r>
        <w:rPr>
          <w:rFonts w:eastAsia="Batang"/>
          <w:bCs/>
          <w:szCs w:val="24"/>
          <w:lang w:val="en-GB"/>
        </w:rPr>
        <w:t xml:space="preserve"> meeting, companies agreed that: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B4483" w14:paraId="40D86D9B" w14:textId="77777777" w:rsidTr="002B4483">
        <w:tc>
          <w:tcPr>
            <w:tcW w:w="9962" w:type="dxa"/>
          </w:tcPr>
          <w:p w14:paraId="0A627EA2" w14:textId="77777777" w:rsidR="00962F5D" w:rsidRPr="00962F5D" w:rsidRDefault="00962F5D" w:rsidP="00962F5D">
            <w:pPr>
              <w:rPr>
                <w:rFonts w:eastAsia="Batang"/>
                <w:b/>
                <w:bCs/>
                <w:szCs w:val="24"/>
              </w:rPr>
            </w:pPr>
            <w:r w:rsidRPr="00962F5D">
              <w:rPr>
                <w:rFonts w:eastAsia="Batang"/>
                <w:b/>
                <w:bCs/>
                <w:szCs w:val="24"/>
                <w:lang w:val="en-GB"/>
              </w:rPr>
              <w:t>Agreement</w:t>
            </w:r>
          </w:p>
          <w:p w14:paraId="7FA0CCC3" w14:textId="77777777" w:rsidR="00962F5D" w:rsidRPr="00237063" w:rsidRDefault="00962F5D" w:rsidP="00962F5D">
            <w:pPr>
              <w:rPr>
                <w:rFonts w:eastAsia="Batang"/>
                <w:szCs w:val="24"/>
              </w:rPr>
            </w:pPr>
            <w:r w:rsidRPr="00237063">
              <w:rPr>
                <w:rFonts w:eastAsia="Batang"/>
                <w:szCs w:val="24"/>
                <w:lang w:val="en-GB"/>
              </w:rPr>
              <w:t xml:space="preserve">For UL muting applied for UL </w:t>
            </w:r>
            <w:proofErr w:type="spellStart"/>
            <w:r w:rsidRPr="00237063">
              <w:rPr>
                <w:rFonts w:eastAsia="Batang"/>
                <w:szCs w:val="24"/>
                <w:lang w:val="en-GB"/>
              </w:rPr>
              <w:t>TBoMS</w:t>
            </w:r>
            <w:proofErr w:type="spellEnd"/>
            <w:r w:rsidRPr="00237063">
              <w:rPr>
                <w:rFonts w:eastAsia="Batang"/>
                <w:szCs w:val="24"/>
                <w:lang w:val="en-GB"/>
              </w:rPr>
              <w:t xml:space="preserve">, the index of the starting coded bit in a slot, except the first slot, within the </w:t>
            </w:r>
            <w:r w:rsidRPr="00237063">
              <w:rPr>
                <w:rFonts w:ascii="Cambria Math" w:eastAsia="Batang" w:hAnsi="Cambria Math" w:cs="Cambria Math"/>
                <w:szCs w:val="24"/>
                <w:lang w:val="en-GB"/>
              </w:rPr>
              <w:t>𝑁𝑠</w:t>
            </w:r>
            <w:r w:rsidRPr="00237063">
              <w:rPr>
                <w:rFonts w:eastAsia="Batang"/>
                <w:szCs w:val="24"/>
                <w:lang w:val="en-GB"/>
              </w:rPr>
              <w:t xml:space="preserve"> slots allocated for the transmission of TB processing over multiple slots is determined according to Section 6.2.5, TS38.212 as follows</w:t>
            </w:r>
          </w:p>
          <w:p w14:paraId="56DC52B8" w14:textId="20C5C667" w:rsidR="00962F5D" w:rsidRPr="00237063" w:rsidRDefault="00000000" w:rsidP="00962F5D">
            <w:pPr>
              <w:rPr>
                <w:rFonts w:eastAsia="Batang"/>
                <w:szCs w:val="24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eastAsia="Batang" w:hAnsi="Cambria Math"/>
                        <w:i/>
                        <w:iCs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szCs w:val="24"/>
                        <w:lang w:val="en-GB"/>
                      </w:rPr>
                      <m:t>k</m:t>
                    </m:r>
                  </m:e>
                  <m:sub>
                    <m:r>
                      <w:rPr>
                        <w:rFonts w:ascii="Cambria Math" w:eastAsia="Batang" w:hAnsi="Cambria Math"/>
                        <w:szCs w:val="24"/>
                        <w:lang w:val="en-GB"/>
                      </w:rPr>
                      <m:t>0</m:t>
                    </m:r>
                  </m:sub>
                </m:sSub>
                <m:r>
                  <w:rPr>
                    <w:rFonts w:ascii="Cambria Math" w:eastAsia="Batang" w:hAnsi="Cambria Math"/>
                    <w:szCs w:val="24"/>
                    <w:lang w:val="en-GB"/>
                  </w:rPr>
                  <m:t>=</m:t>
                </m:r>
                <m:d>
                  <m:dPr>
                    <m:ctrlPr>
                      <w:rPr>
                        <w:rFonts w:ascii="Cambria Math" w:eastAsia="Batang" w:hAnsi="Cambria Math"/>
                        <w:i/>
                        <w:iCs/>
                        <w:szCs w:val="24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Batang" w:hAnsi="Cambria Math"/>
                            <w:i/>
                            <w:iCs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eastAsia="Batang" w:hAnsi="Cambria Math"/>
                            <w:szCs w:val="24"/>
                            <w:lang w:val="en-GB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="Batang" w:hAnsi="Cambria Math"/>
                            <w:szCs w:val="24"/>
                            <w:lang w:val="en-GB"/>
                          </w:rPr>
                          <m:t>0</m:t>
                        </m:r>
                      </m:sub>
                      <m:sup>
                        <m:r>
                          <w:rPr>
                            <w:rFonts w:ascii="Cambria Math" w:eastAsia="Batang" w:hAnsi="Cambria Math"/>
                            <w:szCs w:val="24"/>
                            <w:lang w:val="en-GB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eastAsia="Batang" w:hAnsi="Cambria Math"/>
                        <w:szCs w:val="24"/>
                        <w:lang w:val="en-GB"/>
                      </w:rPr>
                      <m:t>+H+τ</m:t>
                    </m:r>
                  </m:e>
                </m:d>
                <m:r>
                  <w:rPr>
                    <w:rFonts w:ascii="Cambria Math" w:eastAsia="Batang" w:hAnsi="Cambria Math"/>
                    <w:szCs w:val="24"/>
                    <w:lang w:val="en-GB"/>
                  </w:rPr>
                  <m:t>mod</m:t>
                </m:r>
                <m:sSub>
                  <m:sSubPr>
                    <m:ctrlPr>
                      <w:rPr>
                        <w:rFonts w:ascii="Cambria Math" w:eastAsia="Batang" w:hAnsi="Cambria Math"/>
                        <w:i/>
                        <w:iCs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szCs w:val="24"/>
                        <w:lang w:val="en-GB"/>
                      </w:rPr>
                      <m:t>N</m:t>
                    </m:r>
                  </m:e>
                  <m:sub>
                    <m:r>
                      <w:rPr>
                        <w:rFonts w:ascii="Cambria Math" w:eastAsia="Batang" w:hAnsi="Cambria Math"/>
                        <w:szCs w:val="24"/>
                        <w:lang w:val="en-GB"/>
                      </w:rPr>
                      <m:t>cb</m:t>
                    </m:r>
                  </m:sub>
                </m:sSub>
              </m:oMath>
            </m:oMathPara>
          </w:p>
          <w:p w14:paraId="5D5E3CAD" w14:textId="77777777" w:rsidR="00962F5D" w:rsidRPr="00237063" w:rsidRDefault="00962F5D" w:rsidP="00962F5D">
            <w:pPr>
              <w:rPr>
                <w:rFonts w:eastAsia="Batang"/>
                <w:szCs w:val="24"/>
              </w:rPr>
            </w:pPr>
            <w:r w:rsidRPr="00237063">
              <w:rPr>
                <w:rFonts w:eastAsia="Batang"/>
                <w:szCs w:val="24"/>
                <w:lang w:val="en-GB"/>
              </w:rPr>
              <w:t xml:space="preserve">and </w:t>
            </w:r>
            <w:r w:rsidRPr="00237063">
              <w:rPr>
                <w:rFonts w:ascii="Cambria Math" w:eastAsia="Batang" w:hAnsi="Cambria Math" w:cs="Cambria Math"/>
                <w:szCs w:val="24"/>
                <w:lang w:val="en-GB"/>
              </w:rPr>
              <w:t>𝐻</w:t>
            </w:r>
            <w:r w:rsidRPr="00237063">
              <w:rPr>
                <w:rFonts w:eastAsia="Batang"/>
                <w:szCs w:val="24"/>
                <w:lang w:val="en-GB"/>
              </w:rPr>
              <w:t xml:space="preserve"> is the total number of coded bits available for transmission of the transport block in the previous slot within the </w:t>
            </w:r>
            <w:r w:rsidRPr="00237063">
              <w:rPr>
                <w:rFonts w:ascii="Cambria Math" w:eastAsia="Batang" w:hAnsi="Cambria Math" w:cs="Cambria Math"/>
                <w:szCs w:val="24"/>
                <w:lang w:val="en-GB"/>
              </w:rPr>
              <w:t>𝑁𝑠</w:t>
            </w:r>
            <w:r w:rsidRPr="00237063">
              <w:rPr>
                <w:rFonts w:eastAsia="Batang"/>
                <w:szCs w:val="24"/>
                <w:lang w:val="en-GB"/>
              </w:rPr>
              <w:t xml:space="preserve"> slots assuming no UCI multiplexing and considering the muted </w:t>
            </w:r>
            <w:proofErr w:type="spellStart"/>
            <w:r w:rsidRPr="00237063">
              <w:rPr>
                <w:rFonts w:eastAsia="Batang"/>
                <w:szCs w:val="24"/>
                <w:lang w:val="en-GB"/>
              </w:rPr>
              <w:t>REs.</w:t>
            </w:r>
            <w:proofErr w:type="spellEnd"/>
          </w:p>
          <w:p w14:paraId="034A9EE7" w14:textId="77777777" w:rsidR="00962F5D" w:rsidRPr="00237063" w:rsidRDefault="00962F5D" w:rsidP="00962F5D">
            <w:pPr>
              <w:rPr>
                <w:rFonts w:eastAsia="Batang"/>
                <w:szCs w:val="24"/>
              </w:rPr>
            </w:pPr>
            <w:r w:rsidRPr="00237063">
              <w:rPr>
                <w:rFonts w:eastAsia="Batang"/>
                <w:szCs w:val="24"/>
                <w:lang w:val="en-GB"/>
              </w:rPr>
              <w:t>FFS: Whether additional specification impact is needed to support above.</w:t>
            </w:r>
          </w:p>
          <w:p w14:paraId="117F6AE4" w14:textId="77777777" w:rsidR="00F11891" w:rsidRPr="00F11891" w:rsidRDefault="00F11891" w:rsidP="00F11891">
            <w:pPr>
              <w:rPr>
                <w:rFonts w:eastAsia="Batang"/>
                <w:b/>
                <w:bCs/>
                <w:szCs w:val="24"/>
              </w:rPr>
            </w:pPr>
            <w:r w:rsidRPr="00F11891">
              <w:rPr>
                <w:rFonts w:eastAsia="Batang"/>
                <w:b/>
                <w:bCs/>
                <w:szCs w:val="24"/>
                <w:lang w:val="en-GB"/>
              </w:rPr>
              <w:t>Agreement</w:t>
            </w:r>
          </w:p>
          <w:p w14:paraId="60346B9E" w14:textId="5E442E4B" w:rsidR="00F11891" w:rsidRPr="00237063" w:rsidRDefault="00F11891" w:rsidP="00F11891">
            <w:pPr>
              <w:rPr>
                <w:rFonts w:eastAsia="Batang"/>
                <w:szCs w:val="24"/>
              </w:rPr>
            </w:pPr>
            <w:r w:rsidRPr="00237063">
              <w:rPr>
                <w:rFonts w:eastAsia="Batang"/>
                <w:szCs w:val="24"/>
                <w:lang w:val="en-GB"/>
              </w:rPr>
              <w:t xml:space="preserve">When transform precoding is enabled and an UL muting symbol overlaps a symbol containing PT-RS, down-select from the following alternatives in RAN1#121 for PT-RS insertion in a block of </w:t>
            </w:r>
            <m:oMath>
              <m:f>
                <m:fPr>
                  <m:type m:val="lin"/>
                  <m:ctrlPr>
                    <w:rPr>
                      <w:rFonts w:ascii="Cambria Math" w:eastAsia="Batang" w:hAnsi="Cambria Math"/>
                      <w:i/>
                      <w:iCs/>
                      <w:szCs w:val="24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Batang" w:hAnsi="Cambria Math"/>
                          <w:i/>
                          <w:iCs/>
                          <w:szCs w:val="24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eastAsia="Batang" w:hAnsi="Cambria Math"/>
                          <w:szCs w:val="24"/>
                          <w:lang w:val="en-GB"/>
                        </w:rPr>
                        <m:t>M</m:t>
                      </m:r>
                    </m:e>
                    <m:sub>
                      <m:r>
                        <m:rPr>
                          <m:lit/>
                          <m:nor/>
                        </m:rPr>
                        <w:rPr>
                          <w:rFonts w:eastAsia="Batang"/>
                          <w:szCs w:val="24"/>
                          <w:lang w:val="en-GB"/>
                        </w:rPr>
                        <m:t>sc</m:t>
                      </m:r>
                    </m:sub>
                    <m:sup>
                      <m:r>
                        <m:rPr>
                          <m:lit/>
                          <m:nor/>
                        </m:rPr>
                        <w:rPr>
                          <w:rFonts w:eastAsia="Batang"/>
                          <w:szCs w:val="24"/>
                          <w:lang w:val="en-GB"/>
                        </w:rPr>
                        <m:t>PUSCH</m:t>
                      </m:r>
                    </m:sup>
                  </m:sSubSup>
                </m:num>
                <m:den>
                  <m:r>
                    <m:rPr>
                      <m:sty m:val="p"/>
                    </m:rPr>
                    <w:rPr>
                      <w:rFonts w:ascii="Cambria Math" w:eastAsia="Batang" w:hAnsi="Cambria Math"/>
                      <w:szCs w:val="24"/>
                      <w:lang w:val="en-GB"/>
                    </w:rPr>
                    <m:t>2</m:t>
                  </m:r>
                </m:den>
              </m:f>
            </m:oMath>
            <w:r w:rsidRPr="00237063">
              <w:rPr>
                <w:rFonts w:eastAsia="Batang"/>
                <w:szCs w:val="24"/>
                <w:lang w:val="en-GB"/>
              </w:rPr>
              <w:t xml:space="preserve"> samples prior to transform precoding:</w:t>
            </w:r>
          </w:p>
          <w:p w14:paraId="56116E7B" w14:textId="77777777" w:rsidR="00F11891" w:rsidRPr="00237063" w:rsidRDefault="00F11891" w:rsidP="00F11891">
            <w:pPr>
              <w:numPr>
                <w:ilvl w:val="0"/>
                <w:numId w:val="35"/>
              </w:numPr>
              <w:rPr>
                <w:rFonts w:eastAsia="Batang"/>
                <w:szCs w:val="24"/>
              </w:rPr>
            </w:pPr>
            <w:r w:rsidRPr="00237063">
              <w:rPr>
                <w:rFonts w:eastAsia="Batang"/>
                <w:szCs w:val="24"/>
                <w:lang w:val="en-GB"/>
              </w:rPr>
              <w:t>Alt-3</w:t>
            </w:r>
          </w:p>
          <w:p w14:paraId="75C8359A" w14:textId="06786EB1" w:rsidR="00F11891" w:rsidRPr="00237063" w:rsidRDefault="00F11891" w:rsidP="00F11891">
            <w:pPr>
              <w:numPr>
                <w:ilvl w:val="1"/>
                <w:numId w:val="35"/>
              </w:numPr>
              <w:rPr>
                <w:rFonts w:eastAsia="Batang"/>
                <w:szCs w:val="24"/>
              </w:rPr>
            </w:pPr>
            <w:r w:rsidRPr="00237063">
              <w:rPr>
                <w:rFonts w:eastAsia="Batang"/>
                <w:szCs w:val="24"/>
                <w:lang w:val="en-GB"/>
              </w:rPr>
              <w:t xml:space="preserve">For PT-RS insertion in a block of </w:t>
            </w:r>
            <m:oMath>
              <m:f>
                <m:fPr>
                  <m:type m:val="lin"/>
                  <m:ctrlPr>
                    <w:rPr>
                      <w:rFonts w:ascii="Cambria Math" w:eastAsia="Batang" w:hAnsi="Cambria Math"/>
                      <w:i/>
                      <w:iCs/>
                      <w:szCs w:val="24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Batang" w:hAnsi="Cambria Math"/>
                          <w:i/>
                          <w:iCs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Batang" w:hAnsi="Cambria Math"/>
                          <w:szCs w:val="24"/>
                          <w:lang w:val="en-GB"/>
                        </w:rPr>
                        <m:t>M</m:t>
                      </m:r>
                    </m:e>
                    <m:sub>
                      <m:r>
                        <m:rPr>
                          <m:lit/>
                          <m:nor/>
                        </m:rPr>
                        <w:rPr>
                          <w:rFonts w:eastAsia="Batang"/>
                          <w:szCs w:val="24"/>
                          <w:lang w:val="en-GB"/>
                        </w:rPr>
                        <m:t>sc</m:t>
                      </m:r>
                    </m:sub>
                    <m:sup>
                      <m:r>
                        <m:rPr>
                          <m:lit/>
                          <m:nor/>
                        </m:rPr>
                        <w:rPr>
                          <w:rFonts w:eastAsia="Batang"/>
                          <w:szCs w:val="24"/>
                          <w:lang w:val="en-GB"/>
                        </w:rPr>
                        <m:t>PUSCH</m:t>
                      </m:r>
                    </m:sup>
                  </m:sSubSup>
                </m:num>
                <m:den>
                  <m:r>
                    <m:rPr>
                      <m:sty m:val="p"/>
                    </m:rPr>
                    <w:rPr>
                      <w:rFonts w:ascii="Cambria Math" w:eastAsia="Batang" w:hAnsi="Cambria Math"/>
                      <w:szCs w:val="24"/>
                      <w:lang w:val="en-GB"/>
                    </w:rPr>
                    <m:t>2</m:t>
                  </m:r>
                </m:den>
              </m:f>
            </m:oMath>
            <w:r w:rsidRPr="00237063">
              <w:rPr>
                <w:rFonts w:eastAsia="Batang"/>
                <w:szCs w:val="24"/>
                <w:lang w:val="en-GB"/>
              </w:rPr>
              <w:t xml:space="preserve"> samples prior to transform precoding</w:t>
            </w:r>
          </w:p>
          <w:p w14:paraId="1CBD5BBE" w14:textId="0CE4EB73" w:rsidR="00F11891" w:rsidRPr="00237063" w:rsidRDefault="00000000" w:rsidP="00F11891">
            <w:pPr>
              <w:numPr>
                <w:ilvl w:val="2"/>
                <w:numId w:val="35"/>
              </w:numPr>
              <w:rPr>
                <w:rFonts w:eastAsia="Batang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Batang" w:hAnsi="Cambria Math"/>
                      <w:i/>
                      <w:iCs/>
                      <w:szCs w:val="24"/>
                    </w:rPr>
                  </m:ctrlPr>
                </m:sSubSupPr>
                <m:e>
                  <m:r>
                    <w:rPr>
                      <w:rFonts w:ascii="Cambria Math" w:eastAsia="Batang" w:hAnsi="Cambria Math"/>
                      <w:szCs w:val="24"/>
                      <w:lang w:val="en-GB"/>
                    </w:rPr>
                    <m:t>N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eastAsia="Batang"/>
                      <w:szCs w:val="24"/>
                      <w:lang w:val="en-GB"/>
                    </w:rPr>
                    <m:t>group</m:t>
                  </m:r>
                </m:sub>
                <m:sup>
                  <m:r>
                    <m:rPr>
                      <m:lit/>
                      <m:nor/>
                    </m:rPr>
                    <w:rPr>
                      <w:rFonts w:eastAsia="Batang"/>
                      <w:szCs w:val="24"/>
                      <w:lang w:val="en-GB"/>
                    </w:rPr>
                    <m:t>PT-RS</m:t>
                  </m:r>
                </m:sup>
              </m:sSubSup>
            </m:oMath>
            <w:r w:rsidR="00F11891" w:rsidRPr="00237063">
              <w:rPr>
                <w:rFonts w:eastAsia="Batang"/>
                <w:szCs w:val="24"/>
                <w:lang w:val="en-GB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eastAsia="Batang" w:hAnsi="Cambria Math"/>
                      <w:i/>
                      <w:iCs/>
                      <w:szCs w:val="24"/>
                    </w:rPr>
                  </m:ctrlPr>
                </m:sSubSupPr>
                <m:e>
                  <m:r>
                    <w:rPr>
                      <w:rFonts w:ascii="Cambria Math" w:eastAsia="Batang" w:hAnsi="Cambria Math"/>
                      <w:szCs w:val="24"/>
                      <w:lang w:val="en-GB"/>
                    </w:rPr>
                    <m:t>N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eastAsia="Batang"/>
                      <w:szCs w:val="24"/>
                      <w:lang w:val="en-GB"/>
                    </w:rPr>
                    <m:t>samp</m:t>
                  </m:r>
                </m:sub>
                <m:sup>
                  <m:r>
                    <m:rPr>
                      <m:lit/>
                      <m:nor/>
                    </m:rPr>
                    <w:rPr>
                      <w:rFonts w:eastAsia="Batang"/>
                      <w:szCs w:val="24"/>
                      <w:lang w:val="en-GB"/>
                    </w:rPr>
                    <m:t>group</m:t>
                  </m:r>
                </m:sup>
              </m:sSubSup>
            </m:oMath>
            <w:r w:rsidR="00F11891" w:rsidRPr="00237063">
              <w:rPr>
                <w:rFonts w:eastAsia="Batang"/>
                <w:szCs w:val="24"/>
                <w:lang w:val="en-GB"/>
              </w:rPr>
              <w:t xml:space="preserve"> are determined as legacy from 38.214 Table 6.2.3.2-1</w:t>
            </w:r>
          </w:p>
          <w:p w14:paraId="2775592C" w14:textId="4A888228" w:rsidR="00F11891" w:rsidRPr="00237063" w:rsidRDefault="00F11891" w:rsidP="00F11891">
            <w:pPr>
              <w:numPr>
                <w:ilvl w:val="2"/>
                <w:numId w:val="35"/>
              </w:numPr>
              <w:rPr>
                <w:rFonts w:eastAsia="Batang"/>
                <w:szCs w:val="24"/>
              </w:rPr>
            </w:pPr>
            <w:r w:rsidRPr="00237063">
              <w:rPr>
                <w:rFonts w:eastAsia="Batang"/>
                <w:szCs w:val="24"/>
                <w:lang w:val="en-GB"/>
              </w:rPr>
              <w:t xml:space="preserve">PT-RS sample positions are determined as legacy, but only for the first </w:t>
            </w:r>
            <m:oMath>
              <m:f>
                <m:fPr>
                  <m:type m:val="lin"/>
                  <m:ctrlPr>
                    <w:rPr>
                      <w:rFonts w:ascii="Cambria Math" w:eastAsia="Batang" w:hAnsi="Cambria Math"/>
                      <w:i/>
                      <w:iCs/>
                      <w:szCs w:val="24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Batang" w:hAnsi="Cambria Math"/>
                          <w:i/>
                          <w:iCs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Batang" w:hAnsi="Cambria Math"/>
                          <w:szCs w:val="24"/>
                          <w:lang w:val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4"/>
                          <w:lang w:val="en-GB"/>
                        </w:rPr>
                        <m:t>group</m:t>
                      </m:r>
                    </m:sub>
                    <m:sup>
                      <m:r>
                        <w:rPr>
                          <w:rFonts w:ascii="Cambria Math" w:eastAsia="Batang" w:hAnsi="Cambria Math"/>
                          <w:szCs w:val="24"/>
                          <w:lang w:val="en-GB"/>
                        </w:rPr>
                        <m:t>PT</m:t>
                      </m:r>
                      <m:r>
                        <m:rPr>
                          <m:sty m:val="p"/>
                        </m:rPr>
                        <w:rPr>
                          <w:rFonts w:ascii="Cambria Math" w:eastAsia="Batang" w:hAnsi="Cambria Math"/>
                          <w:szCs w:val="24"/>
                          <w:lang w:val="en-GB"/>
                        </w:rPr>
                        <m:t>-</m:t>
                      </m:r>
                      <m:r>
                        <w:rPr>
                          <w:rFonts w:ascii="Cambria Math" w:eastAsia="Batang" w:hAnsi="Cambria Math"/>
                          <w:szCs w:val="24"/>
                          <w:lang w:val="en-GB"/>
                        </w:rPr>
                        <m:t>RS</m:t>
                      </m:r>
                    </m:sup>
                  </m:sSubSup>
                </m:num>
                <m:den>
                  <m:r>
                    <m:rPr>
                      <m:sty m:val="p"/>
                    </m:rPr>
                    <w:rPr>
                      <w:rFonts w:ascii="Cambria Math" w:eastAsia="Batang" w:hAnsi="Cambria Math"/>
                      <w:szCs w:val="24"/>
                      <w:lang w:val="en-GB"/>
                    </w:rPr>
                    <m:t>2</m:t>
                  </m:r>
                </m:den>
              </m:f>
            </m:oMath>
            <w:r w:rsidRPr="00237063">
              <w:rPr>
                <w:rFonts w:eastAsia="Batang"/>
                <w:szCs w:val="24"/>
                <w:lang w:val="en-GB"/>
              </w:rPr>
              <w:t xml:space="preserve"> groups</w:t>
            </w:r>
          </w:p>
          <w:p w14:paraId="5BEABBF5" w14:textId="77777777" w:rsidR="00F11891" w:rsidRPr="00237063" w:rsidRDefault="00F11891" w:rsidP="00F11891">
            <w:pPr>
              <w:numPr>
                <w:ilvl w:val="2"/>
                <w:numId w:val="35"/>
              </w:numPr>
              <w:rPr>
                <w:rFonts w:eastAsia="Batang"/>
                <w:szCs w:val="24"/>
              </w:rPr>
            </w:pPr>
            <w:r w:rsidRPr="00237063">
              <w:rPr>
                <w:rFonts w:eastAsia="Batang"/>
                <w:szCs w:val="24"/>
                <w:lang w:val="en-GB"/>
              </w:rPr>
              <w:t>Note: After PT-RS insertion, all of the mathematically equivalent DFT Options 1, 2A, and 2B from the RAN1#120 agreement are applicable, where the choice is up to UE implementation</w:t>
            </w:r>
          </w:p>
          <w:p w14:paraId="0C450498" w14:textId="77777777" w:rsidR="00F11891" w:rsidRPr="00237063" w:rsidRDefault="00F11891" w:rsidP="00237063">
            <w:pPr>
              <w:numPr>
                <w:ilvl w:val="0"/>
                <w:numId w:val="35"/>
              </w:numPr>
              <w:rPr>
                <w:rFonts w:eastAsia="Batang"/>
                <w:szCs w:val="24"/>
                <w:lang w:val="en-GB"/>
              </w:rPr>
            </w:pPr>
            <w:r w:rsidRPr="00237063">
              <w:rPr>
                <w:rFonts w:eastAsia="Batang"/>
                <w:szCs w:val="24"/>
                <w:lang w:val="en-GB"/>
              </w:rPr>
              <w:t>Alt-4</w:t>
            </w:r>
          </w:p>
          <w:p w14:paraId="2024DA53" w14:textId="7CFA28AD" w:rsidR="002B4483" w:rsidRPr="00F2094B" w:rsidRDefault="00F11891" w:rsidP="00237063">
            <w:pPr>
              <w:numPr>
                <w:ilvl w:val="1"/>
                <w:numId w:val="35"/>
              </w:numPr>
            </w:pPr>
            <w:r w:rsidRPr="00237063">
              <w:rPr>
                <w:rFonts w:eastAsia="Batang"/>
                <w:szCs w:val="24"/>
                <w:lang w:val="en-GB"/>
              </w:rPr>
              <w:lastRenderedPageBreak/>
              <w:t>UL resource muting is not applied in the PUSCH symbol containing PT-RS</w:t>
            </w:r>
          </w:p>
        </w:tc>
      </w:tr>
    </w:tbl>
    <w:p w14:paraId="311F88AA" w14:textId="77777777" w:rsidR="002B4483" w:rsidRDefault="002B4483" w:rsidP="00F2094B">
      <w:pPr>
        <w:jc w:val="both"/>
        <w:rPr>
          <w:rFonts w:eastAsia="Batang"/>
          <w:bCs/>
          <w:szCs w:val="24"/>
          <w:lang w:val="en-GB"/>
        </w:rPr>
      </w:pPr>
    </w:p>
    <w:p w14:paraId="60BEAA44" w14:textId="2D374E9C" w:rsidR="00E04539" w:rsidRDefault="00E04539" w:rsidP="00E04539">
      <w:r>
        <w:t>W</w:t>
      </w:r>
      <w:r w:rsidRPr="003A7BD2">
        <w:t>hen transform precoding is enabled for PUSCH</w:t>
      </w:r>
      <w:r>
        <w:t xml:space="preserve">, as shown for PTRS-symbol mapping table when </w:t>
      </w:r>
      <w:r w:rsidRPr="00946E64">
        <w:t>transform precoding is enabled</w:t>
      </w:r>
      <w:r>
        <w:t xml:space="preserve"> in 38.211, there are different number of PT-RS groups and number of samples per PT-RS group: </w:t>
      </w:r>
    </w:p>
    <w:p w14:paraId="0D96E499" w14:textId="77777777" w:rsidR="00E04539" w:rsidRDefault="00E04539" w:rsidP="00E04539">
      <w:pPr>
        <w:jc w:val="center"/>
      </w:pPr>
      <w:r w:rsidRPr="006E414A">
        <w:rPr>
          <w:noProof/>
        </w:rPr>
        <w:drawing>
          <wp:inline distT="0" distB="0" distL="0" distR="0" wp14:anchorId="272D638E" wp14:editId="13510672">
            <wp:extent cx="3488462" cy="2633053"/>
            <wp:effectExtent l="0" t="0" r="0" b="0"/>
            <wp:docPr id="1862416788" name="Picture 2" descr="A table of mathematical equations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398B74B2-7879-56A8-CFA1-188224DB84F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table of mathematical equations&#10;&#10;Description automatically generated">
                      <a:extLst>
                        <a:ext uri="{FF2B5EF4-FFF2-40B4-BE49-F238E27FC236}">
                          <a16:creationId xmlns:a16="http://schemas.microsoft.com/office/drawing/2014/main" id="{398B74B2-7879-56A8-CFA1-188224DB84F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504699" cy="2645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CC78A7" w14:textId="72FC7C75" w:rsidR="00E04539" w:rsidRDefault="00E04539" w:rsidP="00E04539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STYLEREF 1 \s </w:instrText>
      </w:r>
      <w:r>
        <w:fldChar w:fldCharType="separate"/>
      </w:r>
      <w:r w:rsidR="00535809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fldChar w:fldCharType="begin"/>
      </w:r>
      <w:r>
        <w:instrText xml:space="preserve"> SEQ Figure \* ARABIC \s 1 </w:instrText>
      </w:r>
      <w:r>
        <w:fldChar w:fldCharType="separate"/>
      </w:r>
      <w:r w:rsidR="00535809">
        <w:rPr>
          <w:noProof/>
        </w:rPr>
        <w:t>1</w:t>
      </w:r>
      <w:r>
        <w:rPr>
          <w:noProof/>
        </w:rPr>
        <w:fldChar w:fldCharType="end"/>
      </w:r>
      <w:r>
        <w:t xml:space="preserve"> PT-RS symbol mapping when </w:t>
      </w:r>
      <w:r w:rsidRPr="00946E64">
        <w:t>transform precoding is enabled</w:t>
      </w:r>
      <w:r>
        <w:t>.</w:t>
      </w:r>
    </w:p>
    <w:p w14:paraId="6F3D8BE9" w14:textId="7F30E130" w:rsidR="00E04539" w:rsidRDefault="00E04539" w:rsidP="00E04539">
      <w:pPr>
        <w:rPr>
          <w:lang w:val="en-GB"/>
        </w:rPr>
      </w:pPr>
      <w:r>
        <w:t xml:space="preserve">In our view, </w:t>
      </w:r>
      <w:r w:rsidR="008B73FC">
        <w:t xml:space="preserve">preferred Alt is Alt 4 that </w:t>
      </w:r>
      <w:r>
        <w:rPr>
          <w:lang w:val="en-GB"/>
        </w:rPr>
        <w:t>i</w:t>
      </w:r>
      <w:r w:rsidRPr="0091463C">
        <w:rPr>
          <w:lang w:val="en-GB"/>
        </w:rPr>
        <w:t>f an UL resource muting symbol overlaps with a symbol containing PT-RS for a PUSCH and transform precoding is enabled for the PUSCH, PT-RS is prioritized, i.e., UE does not apply UL resource muting in the symbol.</w:t>
      </w:r>
      <w:r>
        <w:rPr>
          <w:lang w:val="en-GB"/>
        </w:rPr>
        <w:t xml:space="preserve"> And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can configure PT-RS as every other symbol, to avoid overlapping with UL muting in symbol level; but in case if it happens, PT-RS shall be prioritized. </w:t>
      </w:r>
    </w:p>
    <w:p w14:paraId="341539AE" w14:textId="2E925406" w:rsidR="00BA2B26" w:rsidRPr="00237063" w:rsidRDefault="00BA2B26" w:rsidP="00237063">
      <w:pPr>
        <w:spacing w:after="120"/>
        <w:jc w:val="both"/>
        <w:rPr>
          <w:b/>
        </w:rPr>
      </w:pPr>
      <w:r w:rsidRPr="008B0460">
        <w:rPr>
          <w:rFonts w:eastAsia="Batang"/>
          <w:b/>
          <w:szCs w:val="24"/>
          <w:u w:val="single"/>
          <w:lang w:val="en-GB"/>
        </w:rPr>
        <w:t>Proposal</w:t>
      </w:r>
      <w:r w:rsidRPr="00370331">
        <w:rPr>
          <w:rFonts w:eastAsia="Batang"/>
          <w:b/>
          <w:szCs w:val="24"/>
          <w:u w:val="single"/>
          <w:lang w:val="en-GB"/>
        </w:rPr>
        <w:t xml:space="preserve"> </w:t>
      </w:r>
      <w:r w:rsidRPr="008B0460">
        <w:rPr>
          <w:rFonts w:eastAsia="Batang"/>
          <w:b/>
          <w:szCs w:val="24"/>
          <w:u w:val="single"/>
          <w:lang w:val="en-GB"/>
        </w:rPr>
        <w:fldChar w:fldCharType="begin"/>
      </w:r>
      <w:r w:rsidRPr="008B0460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8B0460">
        <w:rPr>
          <w:rFonts w:eastAsia="Batang"/>
          <w:b/>
          <w:szCs w:val="24"/>
          <w:u w:val="single"/>
          <w:lang w:val="en-GB"/>
        </w:rPr>
        <w:fldChar w:fldCharType="separate"/>
      </w:r>
      <w:r w:rsidR="00535809">
        <w:rPr>
          <w:rFonts w:eastAsia="Batang"/>
          <w:b/>
          <w:noProof/>
          <w:szCs w:val="24"/>
          <w:u w:val="single"/>
          <w:lang w:val="en-GB"/>
        </w:rPr>
        <w:t>9</w:t>
      </w:r>
      <w:r w:rsidRPr="008B0460">
        <w:rPr>
          <w:rFonts w:eastAsia="Batang"/>
          <w:b/>
          <w:szCs w:val="24"/>
          <w:u w:val="single"/>
          <w:lang w:val="en-GB"/>
        </w:rPr>
        <w:fldChar w:fldCharType="end"/>
      </w:r>
      <w:r w:rsidRPr="007A1306">
        <w:rPr>
          <w:rFonts w:eastAsia="Batang"/>
          <w:b/>
          <w:szCs w:val="24"/>
          <w:lang w:val="en-GB"/>
        </w:rPr>
        <w:t>:</w:t>
      </w:r>
      <w:r w:rsidRPr="001717CE">
        <w:rPr>
          <w:rFonts w:eastAsia="Batang"/>
          <w:b/>
          <w:szCs w:val="24"/>
          <w:lang w:val="en-GB"/>
        </w:rPr>
        <w:t xml:space="preserve"> </w:t>
      </w:r>
      <w:r w:rsidRPr="00D03538">
        <w:rPr>
          <w:rFonts w:eastAsia="Batang"/>
          <w:b/>
          <w:szCs w:val="24"/>
        </w:rPr>
        <w:t>Suppor</w:t>
      </w:r>
      <w:r w:rsidRPr="00AA0BA1">
        <w:rPr>
          <w:rFonts w:eastAsia="Batang"/>
          <w:b/>
          <w:szCs w:val="24"/>
        </w:rPr>
        <w:t xml:space="preserve">t </w:t>
      </w:r>
      <w:r w:rsidRPr="00237063">
        <w:rPr>
          <w:b/>
          <w:bCs/>
        </w:rPr>
        <w:t xml:space="preserve">Alt 4 that </w:t>
      </w:r>
      <w:r w:rsidRPr="00237063">
        <w:rPr>
          <w:b/>
          <w:bCs/>
          <w:lang w:val="en-GB"/>
        </w:rPr>
        <w:t>if an UL resource muting symbol overlaps with a symbol containing PT-RS for a PUSCH and transform precoding is enabled for the PUSCH, PT-RS is prioritized, i.e., UE does not apply UL resource muting in the symbol</w:t>
      </w:r>
      <w:r w:rsidRPr="00BA2B26">
        <w:rPr>
          <w:b/>
          <w:bCs/>
        </w:rPr>
        <w:t>.</w:t>
      </w:r>
    </w:p>
    <w:p w14:paraId="541E14C2" w14:textId="0DC4C340" w:rsidR="00806DC2" w:rsidRDefault="00806DC2" w:rsidP="00806DC2">
      <w:pPr>
        <w:rPr>
          <w:lang w:val="en-GB"/>
        </w:rPr>
      </w:pPr>
      <w:r w:rsidRPr="00437506">
        <w:t xml:space="preserve">RAN1 agreed </w:t>
      </w:r>
      <w:r>
        <w:t xml:space="preserve">UL </w:t>
      </w:r>
      <w:r w:rsidR="00463B46">
        <w:t xml:space="preserve">muting </w:t>
      </w:r>
      <w:r w:rsidR="00463B46">
        <w:rPr>
          <w:rFonts w:eastAsia="Batang"/>
          <w:bCs/>
          <w:szCs w:val="24"/>
          <w:lang w:val="en-GB"/>
        </w:rPr>
        <w:t>f</w:t>
      </w:r>
      <w:r w:rsidRPr="002777B8">
        <w:rPr>
          <w:rFonts w:eastAsia="Batang"/>
          <w:bCs/>
          <w:szCs w:val="24"/>
          <w:lang w:val="en-GB"/>
        </w:rPr>
        <w:t>or PUSCH repetition Type A in SBFD symbols with Configuration 1</w:t>
      </w:r>
      <w:r w:rsidRPr="00437506">
        <w:t xml:space="preserve">. </w:t>
      </w:r>
      <w:r w:rsidR="00B91023">
        <w:t xml:space="preserve">As noted, </w:t>
      </w:r>
      <w:r w:rsidRPr="00437506">
        <w:t>RAN1 also agreed on configuration 1 and configuration 2 for SBFD operation</w:t>
      </w:r>
      <w:r>
        <w:t xml:space="preserve"> in RAN1 agenda 9.3.1</w:t>
      </w:r>
      <w:r w:rsidRPr="00437506">
        <w:t xml:space="preserve">. </w:t>
      </w:r>
      <w:r w:rsidRPr="00437506">
        <w:rPr>
          <w:lang w:val="en-GB"/>
        </w:rPr>
        <w:t xml:space="preserve">However, </w:t>
      </w:r>
      <w:r>
        <w:rPr>
          <w:lang w:val="en-GB"/>
        </w:rPr>
        <w:t xml:space="preserve">RAN1 shall discuss further whether </w:t>
      </w:r>
      <w:r w:rsidR="00463B46">
        <w:t>UL muting</w:t>
      </w:r>
      <w:r w:rsidRPr="00437506">
        <w:t xml:space="preserve"> </w:t>
      </w:r>
      <w:r>
        <w:t xml:space="preserve">can </w:t>
      </w:r>
      <w:r w:rsidRPr="00437506">
        <w:t xml:space="preserve">apply with SBFD symbols or non-SBFD symbols </w:t>
      </w:r>
      <w:r w:rsidRPr="00437506">
        <w:rPr>
          <w:lang w:val="en-GB"/>
        </w:rPr>
        <w:t>or both</w:t>
      </w:r>
      <w:r>
        <w:rPr>
          <w:lang w:val="en-GB"/>
        </w:rPr>
        <w:t>.</w:t>
      </w:r>
    </w:p>
    <w:p w14:paraId="01E98C2F" w14:textId="34C783B9" w:rsidR="00CF61DC" w:rsidRDefault="00806DC2" w:rsidP="00372362">
      <w:r>
        <w:rPr>
          <w:lang w:val="en-GB"/>
        </w:rPr>
        <w:t xml:space="preserve">In our view, </w:t>
      </w:r>
      <w:r w:rsidR="00825197">
        <w:t>t</w:t>
      </w:r>
      <w:r w:rsidR="00927D11">
        <w:t>he use case for applying UL resource muting to non-SBFD symbols, can be that one cell is configured as XXXXX (X=SBFD slots) and one neighbor cell is configured as XXXXU slots</w:t>
      </w:r>
      <w:r w:rsidR="00B179C1">
        <w:t>, then UL resource muting can be applied on SBFD symbols or non-SBFD symbols in last U slot.</w:t>
      </w:r>
      <w:r w:rsidR="00927D11">
        <w:t xml:space="preserve"> </w:t>
      </w:r>
    </w:p>
    <w:p w14:paraId="297B24DC" w14:textId="4254CC28" w:rsidR="00A22ACB" w:rsidRDefault="00153E23" w:rsidP="00A22ACB">
      <w:r>
        <w:t>Therefore, f</w:t>
      </w:r>
      <w:r w:rsidRPr="00153E23">
        <w:t xml:space="preserve">or a SBFD </w:t>
      </w:r>
      <w:proofErr w:type="spellStart"/>
      <w:r w:rsidRPr="00153E23">
        <w:t>gNB</w:t>
      </w:r>
      <w:proofErr w:type="spellEnd"/>
      <w:r w:rsidRPr="00153E23">
        <w:t xml:space="preserve">, </w:t>
      </w:r>
      <w:proofErr w:type="spellStart"/>
      <w:r w:rsidRPr="00153E23">
        <w:t>gNB</w:t>
      </w:r>
      <w:proofErr w:type="spellEnd"/>
      <w:r w:rsidRPr="00153E23">
        <w:t xml:space="preserve"> indicates to UE whether to apply UL resource muting on non-SBFD symbols or not (e.g. based on neighbor cell slot format). </w:t>
      </w:r>
      <w:r w:rsidR="00A22ACB" w:rsidRPr="00A22ACB">
        <w:t xml:space="preserve">With UE known it is a SBFD </w:t>
      </w:r>
      <w:proofErr w:type="spellStart"/>
      <w:r w:rsidR="00A22ACB" w:rsidRPr="00A22ACB">
        <w:t>gNB</w:t>
      </w:r>
      <w:proofErr w:type="spellEnd"/>
      <w:r w:rsidR="00A22ACB" w:rsidRPr="00A22ACB">
        <w:t xml:space="preserve"> that the UE receives the SBFD time and frequency configuration, the default UE behavior is to always apply UL resource muting on SBFD symbols. </w:t>
      </w:r>
      <w:r w:rsidR="004B6169">
        <w:t>On top of that,</w:t>
      </w:r>
      <w:r w:rsidR="004B6169" w:rsidRPr="004B6169">
        <w:rPr>
          <w:rFonts w:asciiTheme="majorHAnsi" w:eastAsiaTheme="minorEastAsia" w:hAnsi="Arial" w:cs="Arial"/>
          <w:color w:val="404040" w:themeColor="text1" w:themeTint="BF"/>
          <w:kern w:val="24"/>
          <w:sz w:val="32"/>
          <w:szCs w:val="32"/>
        </w:rPr>
        <w:t xml:space="preserve"> </w:t>
      </w:r>
      <w:proofErr w:type="spellStart"/>
      <w:r w:rsidR="004B6169">
        <w:t>gNB</w:t>
      </w:r>
      <w:proofErr w:type="spellEnd"/>
      <w:r w:rsidR="004B6169">
        <w:t xml:space="preserve"> can signal</w:t>
      </w:r>
      <w:r w:rsidR="004B6169" w:rsidRPr="004B6169">
        <w:t xml:space="preserve"> indication to tell UE whether to apply UL resource muting on non-SBFD symbols or not</w:t>
      </w:r>
      <w:r w:rsidR="004B6169">
        <w:t xml:space="preserve">. </w:t>
      </w:r>
      <w:r w:rsidR="00471760" w:rsidRPr="00471760">
        <w:rPr>
          <w:lang w:val="en-GB"/>
        </w:rPr>
        <w:t xml:space="preserve">If this indication field is absent, </w:t>
      </w:r>
      <w:r w:rsidR="00471760">
        <w:rPr>
          <w:lang w:val="en-GB"/>
        </w:rPr>
        <w:t xml:space="preserve">UE will </w:t>
      </w:r>
      <w:r w:rsidR="00471760" w:rsidRPr="00471760">
        <w:rPr>
          <w:lang w:val="en-GB"/>
        </w:rPr>
        <w:t xml:space="preserve">only </w:t>
      </w:r>
      <w:r w:rsidR="00471760" w:rsidRPr="00471760">
        <w:t xml:space="preserve">apply UL resource muting on SBFD symbols if SBFD symbols </w:t>
      </w:r>
      <w:r w:rsidR="00DF4219">
        <w:t>are</w:t>
      </w:r>
      <w:r w:rsidR="00471760" w:rsidRPr="00471760">
        <w:t xml:space="preserve"> configured</w:t>
      </w:r>
      <w:r w:rsidR="00471760">
        <w:t>.</w:t>
      </w:r>
    </w:p>
    <w:p w14:paraId="300ED6F8" w14:textId="3F39397F" w:rsidR="00A22ACB" w:rsidRPr="00A22ACB" w:rsidRDefault="00766491" w:rsidP="00237063">
      <w:r>
        <w:t>Same indication can be used for dynamic/flexible TDD scenario</w:t>
      </w:r>
      <w:r w:rsidR="001D312E">
        <w:t xml:space="preserve">.  </w:t>
      </w:r>
      <w:r w:rsidR="001D312E" w:rsidRPr="001D312E">
        <w:t xml:space="preserve">For a UE that does not receive the SBFD time and frequency configuration, UE knows it is not a SBFD </w:t>
      </w:r>
      <w:proofErr w:type="spellStart"/>
      <w:r w:rsidR="001D312E" w:rsidRPr="001D312E">
        <w:t>gNB</w:t>
      </w:r>
      <w:proofErr w:type="spellEnd"/>
      <w:r w:rsidR="001D312E" w:rsidRPr="001D312E">
        <w:t xml:space="preserve"> and if UE receives </w:t>
      </w:r>
      <w:r w:rsidR="001D312E">
        <w:t>such</w:t>
      </w:r>
      <w:r w:rsidR="00A14DF0">
        <w:t xml:space="preserve"> UL muting configuration and also</w:t>
      </w:r>
      <w:r w:rsidR="001D312E">
        <w:t xml:space="preserve"> indication</w:t>
      </w:r>
      <w:r w:rsidR="001D312E" w:rsidRPr="001D312E">
        <w:rPr>
          <w:lang w:val="en-GB"/>
        </w:rPr>
        <w:t>, it implicitly indicates to the UE that the cell is not a SBFD cell but a dynamic/flexible TDD cell, UE will apply UL muting on all non-SBFD e.g. U or F symbols</w:t>
      </w:r>
      <w:r w:rsidR="001D312E">
        <w:rPr>
          <w:lang w:val="en-GB"/>
        </w:rPr>
        <w:t xml:space="preserve"> in the </w:t>
      </w:r>
      <w:r w:rsidR="001D312E" w:rsidRPr="001D312E">
        <w:rPr>
          <w:lang w:val="en-GB"/>
        </w:rPr>
        <w:t>dynamic/flexible TDD cell</w:t>
      </w:r>
      <w:r w:rsidR="001D312E">
        <w:rPr>
          <w:lang w:val="en-GB"/>
        </w:rPr>
        <w:t>.</w:t>
      </w:r>
      <w:r w:rsidR="00DD4868">
        <w:rPr>
          <w:lang w:val="en-GB"/>
        </w:rPr>
        <w:t xml:space="preserve"> </w:t>
      </w:r>
      <w:r w:rsidR="00DD4868" w:rsidRPr="00DD4868">
        <w:t>If this field indication is absent, UE applies UL muting to F</w:t>
      </w:r>
      <w:r w:rsidR="00FE7608">
        <w:t>/</w:t>
      </w:r>
      <w:r w:rsidR="00DD4868" w:rsidRPr="00DD4868">
        <w:t xml:space="preserve">U symbols if SBFD symbols </w:t>
      </w:r>
      <w:r w:rsidR="00DF4219">
        <w:t>are</w:t>
      </w:r>
      <w:r w:rsidR="00DD4868" w:rsidRPr="00DD4868">
        <w:t xml:space="preserve"> not configured</w:t>
      </w:r>
      <w:r w:rsidR="00FE7608">
        <w:t>.</w:t>
      </w:r>
    </w:p>
    <w:p w14:paraId="546AB70F" w14:textId="3BB4052C" w:rsidR="00806DC2" w:rsidRPr="00237063" w:rsidRDefault="00806DC2" w:rsidP="00F82072">
      <w:pPr>
        <w:spacing w:after="120"/>
        <w:jc w:val="both"/>
        <w:rPr>
          <w:b/>
        </w:rPr>
      </w:pPr>
      <w:r w:rsidRPr="008B0460">
        <w:rPr>
          <w:rFonts w:eastAsia="Batang"/>
          <w:b/>
          <w:szCs w:val="24"/>
          <w:u w:val="single"/>
          <w:lang w:val="en-GB"/>
        </w:rPr>
        <w:t>Proposal</w:t>
      </w:r>
      <w:r w:rsidRPr="00370331">
        <w:rPr>
          <w:rFonts w:eastAsia="Batang"/>
          <w:b/>
          <w:szCs w:val="24"/>
          <w:u w:val="single"/>
          <w:lang w:val="en-GB"/>
        </w:rPr>
        <w:t xml:space="preserve"> </w:t>
      </w:r>
      <w:r w:rsidRPr="008B0460">
        <w:rPr>
          <w:rFonts w:eastAsia="Batang"/>
          <w:b/>
          <w:szCs w:val="24"/>
          <w:u w:val="single"/>
          <w:lang w:val="en-GB"/>
        </w:rPr>
        <w:fldChar w:fldCharType="begin"/>
      </w:r>
      <w:r w:rsidRPr="008B0460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8B0460">
        <w:rPr>
          <w:rFonts w:eastAsia="Batang"/>
          <w:b/>
          <w:szCs w:val="24"/>
          <w:u w:val="single"/>
          <w:lang w:val="en-GB"/>
        </w:rPr>
        <w:fldChar w:fldCharType="separate"/>
      </w:r>
      <w:r w:rsidR="00535809">
        <w:rPr>
          <w:rFonts w:eastAsia="Batang"/>
          <w:b/>
          <w:noProof/>
          <w:szCs w:val="24"/>
          <w:u w:val="single"/>
          <w:lang w:val="en-GB"/>
        </w:rPr>
        <w:t>10</w:t>
      </w:r>
      <w:r w:rsidRPr="008B0460">
        <w:rPr>
          <w:rFonts w:eastAsia="Batang"/>
          <w:b/>
          <w:szCs w:val="24"/>
          <w:u w:val="single"/>
          <w:lang w:val="en-GB"/>
        </w:rPr>
        <w:fldChar w:fldCharType="end"/>
      </w:r>
      <w:r w:rsidRPr="007A1306">
        <w:rPr>
          <w:rFonts w:eastAsia="Batang"/>
          <w:b/>
          <w:szCs w:val="24"/>
          <w:lang w:val="en-GB"/>
        </w:rPr>
        <w:t>:</w:t>
      </w:r>
      <w:r w:rsidRPr="001717CE">
        <w:rPr>
          <w:rFonts w:eastAsia="Batang"/>
          <w:b/>
          <w:szCs w:val="24"/>
          <w:lang w:val="en-GB"/>
        </w:rPr>
        <w:t xml:space="preserve"> </w:t>
      </w:r>
      <w:r w:rsidRPr="00D03538">
        <w:rPr>
          <w:rFonts w:eastAsia="Batang"/>
          <w:b/>
          <w:szCs w:val="24"/>
        </w:rPr>
        <w:t>Suppor</w:t>
      </w:r>
      <w:r w:rsidRPr="00AA0BA1">
        <w:rPr>
          <w:rFonts w:eastAsia="Batang"/>
          <w:b/>
          <w:szCs w:val="24"/>
        </w:rPr>
        <w:t xml:space="preserve">t </w:t>
      </w:r>
      <w:r w:rsidR="00682192" w:rsidRPr="00AA0BA1">
        <w:rPr>
          <w:b/>
        </w:rPr>
        <w:t>UL muting</w:t>
      </w:r>
      <w:r w:rsidRPr="00AA0BA1">
        <w:rPr>
          <w:b/>
        </w:rPr>
        <w:t xml:space="preserve"> can apply to </w:t>
      </w:r>
      <w:r w:rsidR="003D45F4" w:rsidRPr="00AA0BA1">
        <w:rPr>
          <w:b/>
        </w:rPr>
        <w:t>SBFD symbols and non-SBFD symbols</w:t>
      </w:r>
      <w:r w:rsidR="004E3806" w:rsidRPr="00AA0BA1">
        <w:rPr>
          <w:b/>
        </w:rPr>
        <w:t xml:space="preserve">. </w:t>
      </w:r>
      <w:proofErr w:type="spellStart"/>
      <w:r w:rsidR="00153E23" w:rsidRPr="00237063">
        <w:rPr>
          <w:b/>
        </w:rPr>
        <w:t>gNB</w:t>
      </w:r>
      <w:proofErr w:type="spellEnd"/>
      <w:r w:rsidR="00153E23" w:rsidRPr="00237063">
        <w:rPr>
          <w:b/>
        </w:rPr>
        <w:t xml:space="preserve"> indicates to UE whether to apply UL resource muting on non-SBFD symbols or not</w:t>
      </w:r>
      <w:r w:rsidR="00AA0BA1" w:rsidRPr="00237063">
        <w:rPr>
          <w:b/>
        </w:rPr>
        <w:t>.</w:t>
      </w:r>
    </w:p>
    <w:p w14:paraId="614E0FA7" w14:textId="0696367E" w:rsidR="00AA0BA1" w:rsidRPr="00237063" w:rsidRDefault="00AA0BA1" w:rsidP="00237063">
      <w:pPr>
        <w:pStyle w:val="ListParagraph"/>
        <w:numPr>
          <w:ilvl w:val="0"/>
          <w:numId w:val="40"/>
        </w:numPr>
        <w:rPr>
          <w:b/>
        </w:rPr>
      </w:pPr>
      <w:r w:rsidRPr="00237063">
        <w:rPr>
          <w:rFonts w:ascii="Times New Roman" w:eastAsia="SimSun" w:hAnsi="Times New Roman"/>
          <w:b/>
          <w:sz w:val="20"/>
          <w:szCs w:val="20"/>
        </w:rPr>
        <w:lastRenderedPageBreak/>
        <w:t xml:space="preserve">If this indication field is absent, UE </w:t>
      </w:r>
      <w:r w:rsidR="0065558C">
        <w:rPr>
          <w:rFonts w:ascii="Times New Roman" w:eastAsia="SimSun" w:hAnsi="Times New Roman"/>
          <w:b/>
          <w:sz w:val="20"/>
          <w:szCs w:val="20"/>
        </w:rPr>
        <w:t>applies</w:t>
      </w:r>
      <w:r w:rsidRPr="00237063">
        <w:rPr>
          <w:rFonts w:ascii="Times New Roman" w:eastAsia="SimSun" w:hAnsi="Times New Roman"/>
          <w:b/>
          <w:sz w:val="20"/>
          <w:szCs w:val="20"/>
        </w:rPr>
        <w:t xml:space="preserve"> UL resource muting on SBFD symbols if SBFD symbols are configured.</w:t>
      </w:r>
    </w:p>
    <w:p w14:paraId="058F806F" w14:textId="1B1BFC74" w:rsidR="00AA0BA1" w:rsidRDefault="00AA0BA1" w:rsidP="00AA0BA1">
      <w:pPr>
        <w:pStyle w:val="ListParagraph"/>
        <w:numPr>
          <w:ilvl w:val="0"/>
          <w:numId w:val="40"/>
        </w:numPr>
        <w:rPr>
          <w:rFonts w:ascii="Times New Roman" w:eastAsia="SimSun" w:hAnsi="Times New Roman"/>
          <w:b/>
          <w:sz w:val="20"/>
          <w:szCs w:val="20"/>
        </w:rPr>
      </w:pPr>
      <w:r w:rsidRPr="00237063">
        <w:rPr>
          <w:rFonts w:ascii="Times New Roman" w:eastAsia="SimSun" w:hAnsi="Times New Roman"/>
          <w:b/>
          <w:sz w:val="20"/>
          <w:szCs w:val="20"/>
        </w:rPr>
        <w:t>If this field indication is absent, UE applies UL muting to F/U symbols if SBFD symbols are not configured.</w:t>
      </w:r>
    </w:p>
    <w:p w14:paraId="597F8F84" w14:textId="77777777" w:rsidR="00D03207" w:rsidRDefault="00D03207" w:rsidP="00D03207">
      <w:pPr>
        <w:rPr>
          <w:b/>
        </w:rPr>
      </w:pPr>
    </w:p>
    <w:p w14:paraId="1F029A08" w14:textId="5D796630" w:rsidR="004731D1" w:rsidRPr="00237063" w:rsidRDefault="004731D1" w:rsidP="00237063">
      <w:pPr>
        <w:rPr>
          <w:bCs/>
        </w:rPr>
      </w:pPr>
      <w:r w:rsidRPr="00237063">
        <w:rPr>
          <w:bCs/>
          <w:lang w:val="en-GB"/>
        </w:rPr>
        <w:t>If [</w:t>
      </w:r>
      <w:proofErr w:type="spellStart"/>
      <w:r w:rsidRPr="00237063">
        <w:rPr>
          <w:bCs/>
          <w:lang w:val="en-GB"/>
        </w:rPr>
        <w:t>ul-MutingIndicator</w:t>
      </w:r>
      <w:proofErr w:type="spellEnd"/>
      <w:r w:rsidRPr="00237063">
        <w:rPr>
          <w:bCs/>
          <w:lang w:val="en-GB"/>
        </w:rPr>
        <w:t xml:space="preserve">] is absent for a TDRA entry indicated for the PUSCH transmission, propose that UL muting is used for the PUSCH transmission. </w:t>
      </w:r>
      <w:r>
        <w:rPr>
          <w:bCs/>
          <w:lang w:val="en-GB"/>
        </w:rPr>
        <w:t xml:space="preserve">So that </w:t>
      </w:r>
      <w:proofErr w:type="spellStart"/>
      <w:r>
        <w:rPr>
          <w:bCs/>
          <w:lang w:val="en-GB"/>
        </w:rPr>
        <w:t>gNB</w:t>
      </w:r>
      <w:proofErr w:type="spellEnd"/>
      <w:r>
        <w:rPr>
          <w:bCs/>
          <w:lang w:val="en-GB"/>
        </w:rPr>
        <w:t xml:space="preserve"> can save the field and can assume UE applies the UL muting to help with inter-</w:t>
      </w:r>
      <w:proofErr w:type="spellStart"/>
      <w:r>
        <w:rPr>
          <w:bCs/>
          <w:lang w:val="en-GB"/>
        </w:rPr>
        <w:t>gNB</w:t>
      </w:r>
      <w:proofErr w:type="spellEnd"/>
      <w:r>
        <w:rPr>
          <w:bCs/>
          <w:lang w:val="en-GB"/>
        </w:rPr>
        <w:t xml:space="preserve"> CLI.</w:t>
      </w:r>
    </w:p>
    <w:p w14:paraId="7F26545F" w14:textId="58CEB605" w:rsidR="00D03207" w:rsidRPr="00237063" w:rsidRDefault="004731D1" w:rsidP="00DF4219">
      <w:pPr>
        <w:spacing w:after="120"/>
        <w:jc w:val="both"/>
        <w:rPr>
          <w:b/>
        </w:rPr>
      </w:pPr>
      <w:r w:rsidRPr="008B0460">
        <w:rPr>
          <w:rFonts w:eastAsia="Batang"/>
          <w:b/>
          <w:szCs w:val="24"/>
          <w:u w:val="single"/>
          <w:lang w:val="en-GB"/>
        </w:rPr>
        <w:t>Proposal</w:t>
      </w:r>
      <w:r w:rsidRPr="00370331">
        <w:rPr>
          <w:rFonts w:eastAsia="Batang"/>
          <w:b/>
          <w:szCs w:val="24"/>
          <w:u w:val="single"/>
          <w:lang w:val="en-GB"/>
        </w:rPr>
        <w:t xml:space="preserve"> </w:t>
      </w:r>
      <w:r w:rsidRPr="008B0460">
        <w:rPr>
          <w:rFonts w:eastAsia="Batang"/>
          <w:b/>
          <w:szCs w:val="24"/>
          <w:u w:val="single"/>
          <w:lang w:val="en-GB"/>
        </w:rPr>
        <w:fldChar w:fldCharType="begin"/>
      </w:r>
      <w:r w:rsidRPr="008B0460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8B0460">
        <w:rPr>
          <w:rFonts w:eastAsia="Batang"/>
          <w:b/>
          <w:szCs w:val="24"/>
          <w:u w:val="single"/>
          <w:lang w:val="en-GB"/>
        </w:rPr>
        <w:fldChar w:fldCharType="separate"/>
      </w:r>
      <w:r w:rsidR="00535809">
        <w:rPr>
          <w:rFonts w:eastAsia="Batang"/>
          <w:b/>
          <w:noProof/>
          <w:szCs w:val="24"/>
          <w:u w:val="single"/>
          <w:lang w:val="en-GB"/>
        </w:rPr>
        <w:t>11</w:t>
      </w:r>
      <w:r w:rsidRPr="008B0460">
        <w:rPr>
          <w:rFonts w:eastAsia="Batang"/>
          <w:b/>
          <w:szCs w:val="24"/>
          <w:u w:val="single"/>
          <w:lang w:val="en-GB"/>
        </w:rPr>
        <w:fldChar w:fldCharType="end"/>
      </w:r>
      <w:r w:rsidRPr="007A1306">
        <w:rPr>
          <w:rFonts w:eastAsia="Batang"/>
          <w:b/>
          <w:szCs w:val="24"/>
          <w:lang w:val="en-GB"/>
        </w:rPr>
        <w:t>:</w:t>
      </w:r>
      <w:r w:rsidRPr="001717CE">
        <w:rPr>
          <w:rFonts w:eastAsia="Batang"/>
          <w:b/>
          <w:szCs w:val="24"/>
          <w:lang w:val="en-GB"/>
        </w:rPr>
        <w:t xml:space="preserve"> </w:t>
      </w:r>
      <w:r w:rsidRPr="00D03538">
        <w:rPr>
          <w:rFonts w:eastAsia="Batang"/>
          <w:b/>
          <w:szCs w:val="24"/>
        </w:rPr>
        <w:t>Suppor</w:t>
      </w:r>
      <w:r w:rsidRPr="00AA0BA1">
        <w:rPr>
          <w:rFonts w:eastAsia="Batang"/>
          <w:b/>
          <w:szCs w:val="24"/>
        </w:rPr>
        <w:t xml:space="preserve">t </w:t>
      </w:r>
      <w:r w:rsidRPr="00237063">
        <w:rPr>
          <w:b/>
          <w:lang w:val="en-GB"/>
        </w:rPr>
        <w:t>if [</w:t>
      </w:r>
      <w:proofErr w:type="spellStart"/>
      <w:r w:rsidRPr="00237063">
        <w:rPr>
          <w:b/>
          <w:lang w:val="en-GB"/>
        </w:rPr>
        <w:t>ul-MutingIndicator</w:t>
      </w:r>
      <w:proofErr w:type="spellEnd"/>
      <w:r w:rsidRPr="00237063">
        <w:rPr>
          <w:b/>
          <w:lang w:val="en-GB"/>
        </w:rPr>
        <w:t>] is absent for a TDRA entry indicated for the PUSCH transmission, UL muting is used for the PUSCH transmission</w:t>
      </w:r>
      <w:r w:rsidRPr="004731D1">
        <w:rPr>
          <w:b/>
        </w:rPr>
        <w:t>.</w:t>
      </w:r>
    </w:p>
    <w:p w14:paraId="016DBEDA" w14:textId="7C32425E" w:rsidR="008C2E6C" w:rsidRDefault="008C2E6C" w:rsidP="008C2E6C">
      <w:pPr>
        <w:pStyle w:val="Heading1"/>
        <w:rPr>
          <w:lang w:val="de-DE" w:eastAsia="zh-CN"/>
        </w:rPr>
      </w:pPr>
      <w:r>
        <w:rPr>
          <w:lang w:val="de-DE" w:eastAsia="zh-CN"/>
        </w:rPr>
        <w:t>RRC Parameters</w:t>
      </w:r>
    </w:p>
    <w:p w14:paraId="7889FDF5" w14:textId="2C0C3340" w:rsidR="00513E3B" w:rsidRDefault="00513E3B" w:rsidP="00513E3B">
      <w:pPr>
        <w:pStyle w:val="Heading2"/>
        <w:rPr>
          <w:bCs/>
        </w:rPr>
      </w:pPr>
      <w:r>
        <w:rPr>
          <w:bCs/>
        </w:rPr>
        <w:t>RRC Parameters for L1 CLI Measurement and Reporting</w:t>
      </w:r>
    </w:p>
    <w:p w14:paraId="1A02B5DB" w14:textId="19C70237" w:rsidR="00513E3B" w:rsidRDefault="008C2E6C" w:rsidP="00C42D45">
      <w:pPr>
        <w:spacing w:before="120"/>
        <w:jc w:val="both"/>
        <w:rPr>
          <w:rFonts w:eastAsia="Batang"/>
          <w:bCs/>
          <w:szCs w:val="24"/>
        </w:rPr>
      </w:pPr>
      <w:r>
        <w:rPr>
          <w:rFonts w:eastAsia="Batang"/>
          <w:bCs/>
          <w:szCs w:val="24"/>
        </w:rPr>
        <w:t>RAN1 shall discuss RRC parameters for L1 UE-to-UE CLI measurement and reporting</w:t>
      </w:r>
      <w:r w:rsidR="0054100C">
        <w:rPr>
          <w:rFonts w:eastAsia="Batang"/>
          <w:bCs/>
          <w:szCs w:val="24"/>
        </w:rPr>
        <w:t>:</w:t>
      </w:r>
    </w:p>
    <w:tbl>
      <w:tblPr>
        <w:tblStyle w:val="TableGrid"/>
        <w:tblW w:w="10383" w:type="dxa"/>
        <w:tblLayout w:type="fixed"/>
        <w:tblCellMar>
          <w:left w:w="72" w:type="dxa"/>
          <w:right w:w="72" w:type="dxa"/>
        </w:tblCellMar>
        <w:tblLook w:val="0600" w:firstRow="0" w:lastRow="0" w:firstColumn="0" w:lastColumn="0" w:noHBand="1" w:noVBand="1"/>
      </w:tblPr>
      <w:tblGrid>
        <w:gridCol w:w="1525"/>
        <w:gridCol w:w="2660"/>
        <w:gridCol w:w="940"/>
        <w:gridCol w:w="2592"/>
        <w:gridCol w:w="889"/>
        <w:gridCol w:w="839"/>
        <w:gridCol w:w="938"/>
      </w:tblGrid>
      <w:tr w:rsidR="005B0636" w:rsidRPr="0005681B" w14:paraId="5AEFDB10" w14:textId="77777777" w:rsidTr="00E611B3">
        <w:trPr>
          <w:trHeight w:val="495"/>
        </w:trPr>
        <w:tc>
          <w:tcPr>
            <w:tcW w:w="1525" w:type="dxa"/>
          </w:tcPr>
          <w:p w14:paraId="6D7FFCE5" w14:textId="77777777" w:rsidR="005B0636" w:rsidRPr="0005681B" w:rsidRDefault="005B0636" w:rsidP="00372362">
            <w:pPr>
              <w:spacing w:after="0"/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RAN2 parent IE</w:t>
            </w:r>
          </w:p>
        </w:tc>
        <w:tc>
          <w:tcPr>
            <w:tcW w:w="2660" w:type="dxa"/>
            <w:hideMark/>
          </w:tcPr>
          <w:p w14:paraId="6215BD3F" w14:textId="77777777" w:rsidR="005B0636" w:rsidRPr="0005681B" w:rsidRDefault="005B0636" w:rsidP="00372362">
            <w:pPr>
              <w:spacing w:after="0"/>
              <w:jc w:val="center"/>
              <w:rPr>
                <w:b/>
                <w:bCs/>
                <w:lang w:val="en-GB"/>
              </w:rPr>
            </w:pPr>
            <w:r w:rsidRPr="0005681B">
              <w:rPr>
                <w:b/>
                <w:bCs/>
                <w:lang w:val="en-GB"/>
              </w:rPr>
              <w:t>Parameter name in the spec</w:t>
            </w:r>
          </w:p>
        </w:tc>
        <w:tc>
          <w:tcPr>
            <w:tcW w:w="940" w:type="dxa"/>
            <w:hideMark/>
          </w:tcPr>
          <w:p w14:paraId="770A14FE" w14:textId="77777777" w:rsidR="005B0636" w:rsidRPr="0005681B" w:rsidRDefault="005B0636" w:rsidP="00CE5A88">
            <w:pPr>
              <w:spacing w:after="0"/>
              <w:jc w:val="center"/>
              <w:rPr>
                <w:b/>
                <w:bCs/>
                <w:lang w:val="en-GB"/>
              </w:rPr>
            </w:pPr>
            <w:r w:rsidRPr="0005681B">
              <w:rPr>
                <w:b/>
                <w:bCs/>
                <w:lang w:val="en-GB"/>
              </w:rPr>
              <w:t>New or existing?</w:t>
            </w:r>
          </w:p>
        </w:tc>
        <w:tc>
          <w:tcPr>
            <w:tcW w:w="2592" w:type="dxa"/>
            <w:hideMark/>
          </w:tcPr>
          <w:p w14:paraId="58D43ED2" w14:textId="77777777" w:rsidR="005B0636" w:rsidRPr="0005681B" w:rsidRDefault="005B0636" w:rsidP="00372362">
            <w:pPr>
              <w:spacing w:after="0"/>
              <w:jc w:val="center"/>
              <w:rPr>
                <w:b/>
                <w:bCs/>
                <w:lang w:val="en-GB"/>
              </w:rPr>
            </w:pPr>
            <w:r w:rsidRPr="0005681B">
              <w:rPr>
                <w:b/>
                <w:bCs/>
                <w:lang w:val="en-GB"/>
              </w:rPr>
              <w:t>Description</w:t>
            </w:r>
          </w:p>
        </w:tc>
        <w:tc>
          <w:tcPr>
            <w:tcW w:w="889" w:type="dxa"/>
            <w:hideMark/>
          </w:tcPr>
          <w:p w14:paraId="617AE384" w14:textId="77777777" w:rsidR="005B0636" w:rsidRPr="0005681B" w:rsidRDefault="005B0636" w:rsidP="00372362">
            <w:pPr>
              <w:spacing w:after="0"/>
              <w:jc w:val="center"/>
              <w:rPr>
                <w:b/>
                <w:bCs/>
                <w:lang w:val="en-GB"/>
              </w:rPr>
            </w:pPr>
            <w:r w:rsidRPr="0005681B">
              <w:rPr>
                <w:b/>
                <w:bCs/>
                <w:lang w:val="en-GB"/>
              </w:rPr>
              <w:t>Value range</w:t>
            </w:r>
          </w:p>
        </w:tc>
        <w:tc>
          <w:tcPr>
            <w:tcW w:w="839" w:type="dxa"/>
            <w:hideMark/>
          </w:tcPr>
          <w:p w14:paraId="42772801" w14:textId="77777777" w:rsidR="005B0636" w:rsidRPr="0005681B" w:rsidRDefault="005B0636" w:rsidP="00372362">
            <w:pPr>
              <w:spacing w:after="0"/>
              <w:jc w:val="center"/>
              <w:rPr>
                <w:b/>
                <w:bCs/>
                <w:lang w:val="en-GB"/>
              </w:rPr>
            </w:pPr>
            <w:r w:rsidRPr="0005681B">
              <w:rPr>
                <w:b/>
                <w:bCs/>
                <w:lang w:val="en-GB"/>
              </w:rPr>
              <w:t>Per (UE, cell, TRP, …)</w:t>
            </w:r>
          </w:p>
        </w:tc>
        <w:tc>
          <w:tcPr>
            <w:tcW w:w="938" w:type="dxa"/>
            <w:hideMark/>
          </w:tcPr>
          <w:p w14:paraId="70467B2A" w14:textId="77777777" w:rsidR="005B0636" w:rsidRPr="0005681B" w:rsidRDefault="005B0636" w:rsidP="00372362">
            <w:pPr>
              <w:spacing w:before="0" w:after="0"/>
              <w:jc w:val="center"/>
              <w:rPr>
                <w:b/>
                <w:bCs/>
                <w:lang w:val="en-GB"/>
              </w:rPr>
            </w:pPr>
            <w:r w:rsidRPr="0005681B">
              <w:rPr>
                <w:b/>
                <w:bCs/>
                <w:lang w:val="en-GB"/>
              </w:rPr>
              <w:t>UE or Cell</w:t>
            </w:r>
            <w:r>
              <w:rPr>
                <w:b/>
                <w:bCs/>
                <w:lang w:val="en-GB"/>
              </w:rPr>
              <w:t xml:space="preserve"> </w:t>
            </w:r>
            <w:r w:rsidRPr="0005681B">
              <w:rPr>
                <w:b/>
                <w:bCs/>
                <w:lang w:val="en-GB"/>
              </w:rPr>
              <w:t>specific</w:t>
            </w:r>
          </w:p>
        </w:tc>
      </w:tr>
      <w:tr w:rsidR="005B0636" w:rsidRPr="0005681B" w14:paraId="174A7B17" w14:textId="77777777" w:rsidTr="00E611B3">
        <w:trPr>
          <w:trHeight w:val="987"/>
        </w:trPr>
        <w:tc>
          <w:tcPr>
            <w:tcW w:w="1525" w:type="dxa"/>
          </w:tcPr>
          <w:p w14:paraId="3EB3E8BA" w14:textId="71C8DA83" w:rsidR="005B0636" w:rsidRPr="00B13E14" w:rsidRDefault="00E733A6" w:rsidP="00E611B3">
            <w:pPr>
              <w:rPr>
                <w:lang w:val="en-GB"/>
              </w:rPr>
            </w:pPr>
            <w:r w:rsidRPr="00E733A6">
              <w:rPr>
                <w:i/>
                <w:iCs/>
              </w:rPr>
              <w:t>CSI-</w:t>
            </w:r>
            <w:proofErr w:type="spellStart"/>
            <w:r w:rsidRPr="00E733A6">
              <w:rPr>
                <w:i/>
                <w:iCs/>
              </w:rPr>
              <w:t>ResourceConfig</w:t>
            </w:r>
            <w:proofErr w:type="spellEnd"/>
          </w:p>
        </w:tc>
        <w:tc>
          <w:tcPr>
            <w:tcW w:w="2660" w:type="dxa"/>
            <w:hideMark/>
          </w:tcPr>
          <w:p w14:paraId="16F40156" w14:textId="5D4261DA" w:rsidR="005B0636" w:rsidRPr="00B13E14" w:rsidRDefault="00F40E33" w:rsidP="00E611B3">
            <w:pPr>
              <w:rPr>
                <w:i/>
                <w:iCs/>
                <w:lang w:val="en-GB"/>
              </w:rPr>
            </w:pPr>
            <w:r w:rsidRPr="00F40E33">
              <w:rPr>
                <w:i/>
                <w:iCs/>
                <w:lang w:val="en-GB"/>
              </w:rPr>
              <w:t>SRS-RSRP-</w:t>
            </w:r>
            <w:proofErr w:type="spellStart"/>
            <w:r w:rsidRPr="00F40E33">
              <w:rPr>
                <w:i/>
                <w:iCs/>
                <w:lang w:val="en-GB"/>
              </w:rPr>
              <w:t>MeasurementResourceSet</w:t>
            </w:r>
            <w:proofErr w:type="spellEnd"/>
          </w:p>
        </w:tc>
        <w:tc>
          <w:tcPr>
            <w:tcW w:w="940" w:type="dxa"/>
            <w:hideMark/>
          </w:tcPr>
          <w:p w14:paraId="29E40AF3" w14:textId="77777777" w:rsidR="005B0636" w:rsidRPr="0005681B" w:rsidRDefault="005B0636" w:rsidP="00E611B3">
            <w:pPr>
              <w:jc w:val="center"/>
              <w:rPr>
                <w:lang w:val="en-GB"/>
              </w:rPr>
            </w:pPr>
            <w:r w:rsidRPr="0005681B">
              <w:rPr>
                <w:lang w:val="en-GB"/>
              </w:rPr>
              <w:t>New</w:t>
            </w:r>
          </w:p>
        </w:tc>
        <w:tc>
          <w:tcPr>
            <w:tcW w:w="2592" w:type="dxa"/>
            <w:hideMark/>
          </w:tcPr>
          <w:p w14:paraId="2C84C36D" w14:textId="2E63EDDE" w:rsidR="005B0636" w:rsidRPr="0005681B" w:rsidRDefault="00097AA2" w:rsidP="00E611B3">
            <w:pPr>
              <w:jc w:val="left"/>
              <w:rPr>
                <w:lang w:val="en-GB"/>
              </w:rPr>
            </w:pPr>
            <w:r>
              <w:rPr>
                <w:lang w:val="en-GB" w:eastAsia="zh-CN"/>
              </w:rPr>
              <w:t xml:space="preserve">A </w:t>
            </w:r>
            <w:r w:rsidRPr="00097AA2">
              <w:rPr>
                <w:lang w:val="en-GB" w:eastAsia="zh-CN"/>
              </w:rPr>
              <w:t xml:space="preserve">set of SRS-RSRP measurement resource(s) </w:t>
            </w:r>
            <w:r w:rsidRPr="00097AA2">
              <w:rPr>
                <w:i/>
                <w:iCs/>
                <w:lang w:val="en-GB" w:eastAsia="zh-CN"/>
              </w:rPr>
              <w:t>SRS-RSRP-</w:t>
            </w:r>
            <w:proofErr w:type="spellStart"/>
            <w:r w:rsidRPr="00097AA2">
              <w:rPr>
                <w:i/>
                <w:iCs/>
                <w:lang w:val="en-GB" w:eastAsia="zh-CN"/>
              </w:rPr>
              <w:t>MeasurementResource</w:t>
            </w:r>
            <w:proofErr w:type="spellEnd"/>
            <w:r w:rsidRPr="00097AA2">
              <w:rPr>
                <w:lang w:val="en-GB" w:eastAsia="zh-CN"/>
              </w:rPr>
              <w:t xml:space="preserve"> for L1 SRS-RSRP measurement</w:t>
            </w:r>
          </w:p>
        </w:tc>
        <w:tc>
          <w:tcPr>
            <w:tcW w:w="889" w:type="dxa"/>
            <w:hideMark/>
          </w:tcPr>
          <w:p w14:paraId="7C49FA72" w14:textId="77777777" w:rsidR="005B0636" w:rsidRPr="0005681B" w:rsidRDefault="005B0636" w:rsidP="00E611B3">
            <w:pPr>
              <w:rPr>
                <w:lang w:val="en-GB"/>
              </w:rPr>
            </w:pPr>
          </w:p>
        </w:tc>
        <w:tc>
          <w:tcPr>
            <w:tcW w:w="839" w:type="dxa"/>
            <w:hideMark/>
          </w:tcPr>
          <w:p w14:paraId="3D19DD0D" w14:textId="77777777" w:rsidR="005B0636" w:rsidRPr="00EC4D1D" w:rsidRDefault="005B0636" w:rsidP="00E611B3">
            <w:pPr>
              <w:rPr>
                <w:lang w:val="en-GB"/>
              </w:rPr>
            </w:pPr>
            <w:r w:rsidRPr="00EC4D1D">
              <w:rPr>
                <w:lang w:val="en-GB"/>
              </w:rPr>
              <w:t>Cell</w:t>
            </w:r>
          </w:p>
        </w:tc>
        <w:tc>
          <w:tcPr>
            <w:tcW w:w="938" w:type="dxa"/>
            <w:hideMark/>
          </w:tcPr>
          <w:p w14:paraId="24421C75" w14:textId="69CDAF13" w:rsidR="005B0636" w:rsidRPr="0005681B" w:rsidRDefault="001164EC" w:rsidP="00E611B3">
            <w:pPr>
              <w:rPr>
                <w:lang w:val="en-GB"/>
              </w:rPr>
            </w:pPr>
            <w:r>
              <w:rPr>
                <w:lang w:val="en-GB"/>
              </w:rPr>
              <w:t>UE</w:t>
            </w:r>
            <w:r w:rsidR="005B0636" w:rsidRPr="0005681B">
              <w:rPr>
                <w:lang w:val="en-GB"/>
              </w:rPr>
              <w:t>-spe</w:t>
            </w:r>
            <w:r w:rsidR="005B0636">
              <w:rPr>
                <w:lang w:val="en-GB"/>
              </w:rPr>
              <w:t>ci</w:t>
            </w:r>
            <w:r w:rsidR="005B0636" w:rsidRPr="0005681B">
              <w:rPr>
                <w:lang w:val="en-GB"/>
              </w:rPr>
              <w:t>fic</w:t>
            </w:r>
          </w:p>
        </w:tc>
      </w:tr>
      <w:tr w:rsidR="005B0636" w:rsidRPr="0005681B" w14:paraId="2B5DD7BA" w14:textId="77777777" w:rsidTr="00E611B3">
        <w:trPr>
          <w:trHeight w:val="987"/>
        </w:trPr>
        <w:tc>
          <w:tcPr>
            <w:tcW w:w="1525" w:type="dxa"/>
          </w:tcPr>
          <w:p w14:paraId="1F60D8E1" w14:textId="08860E6B" w:rsidR="005B0636" w:rsidRPr="00B13E14" w:rsidRDefault="00E733A6" w:rsidP="00E611B3">
            <w:pPr>
              <w:rPr>
                <w:i/>
                <w:iCs/>
                <w:lang w:val="en-GB"/>
              </w:rPr>
            </w:pPr>
            <w:r w:rsidRPr="00E733A6">
              <w:rPr>
                <w:i/>
                <w:iCs/>
              </w:rPr>
              <w:t>CSI-</w:t>
            </w:r>
            <w:proofErr w:type="spellStart"/>
            <w:r w:rsidRPr="00E733A6">
              <w:rPr>
                <w:i/>
                <w:iCs/>
              </w:rPr>
              <w:t>ResourceConfig</w:t>
            </w:r>
            <w:proofErr w:type="spellEnd"/>
          </w:p>
        </w:tc>
        <w:tc>
          <w:tcPr>
            <w:tcW w:w="2660" w:type="dxa"/>
          </w:tcPr>
          <w:p w14:paraId="616CFA11" w14:textId="2F73368E" w:rsidR="005B0636" w:rsidRPr="00B13E14" w:rsidRDefault="00AC2EAE" w:rsidP="00E611B3">
            <w:pPr>
              <w:rPr>
                <w:i/>
                <w:iCs/>
              </w:rPr>
            </w:pPr>
            <w:r w:rsidRPr="00AC2EAE">
              <w:rPr>
                <w:i/>
                <w:iCs/>
                <w:lang w:val="en-GB"/>
              </w:rPr>
              <w:t>CLI-RSSI-</w:t>
            </w:r>
            <w:proofErr w:type="spellStart"/>
            <w:r w:rsidRPr="00AC2EAE">
              <w:rPr>
                <w:i/>
                <w:iCs/>
                <w:lang w:val="en-GB"/>
              </w:rPr>
              <w:t>MeasurementResourceSet</w:t>
            </w:r>
            <w:proofErr w:type="spellEnd"/>
          </w:p>
        </w:tc>
        <w:tc>
          <w:tcPr>
            <w:tcW w:w="940" w:type="dxa"/>
          </w:tcPr>
          <w:p w14:paraId="2CC23F36" w14:textId="77777777" w:rsidR="005B0636" w:rsidRPr="0005681B" w:rsidRDefault="005B0636" w:rsidP="00E611B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New</w:t>
            </w:r>
          </w:p>
        </w:tc>
        <w:tc>
          <w:tcPr>
            <w:tcW w:w="2592" w:type="dxa"/>
          </w:tcPr>
          <w:p w14:paraId="32FFB6B6" w14:textId="3E8CDFA9" w:rsidR="005B0636" w:rsidRPr="0005681B" w:rsidRDefault="00097AA2" w:rsidP="00E611B3">
            <w:pPr>
              <w:jc w:val="left"/>
              <w:rPr>
                <w:lang w:val="en-GB"/>
              </w:rPr>
            </w:pPr>
            <w:r>
              <w:rPr>
                <w:lang w:val="en-GB"/>
              </w:rPr>
              <w:t>A</w:t>
            </w:r>
            <w:r w:rsidRPr="00097AA2">
              <w:rPr>
                <w:lang w:val="en-GB"/>
              </w:rPr>
              <w:t xml:space="preserve"> set of CLI-RSSI measurement resource </w:t>
            </w:r>
            <w:r w:rsidRPr="00097AA2">
              <w:rPr>
                <w:i/>
                <w:iCs/>
                <w:lang w:val="en-GB"/>
              </w:rPr>
              <w:t>CLI-RSSI-</w:t>
            </w:r>
            <w:proofErr w:type="spellStart"/>
            <w:r w:rsidRPr="00097AA2">
              <w:rPr>
                <w:i/>
                <w:iCs/>
                <w:lang w:val="en-GB"/>
              </w:rPr>
              <w:t>MeasurementResource</w:t>
            </w:r>
            <w:proofErr w:type="spellEnd"/>
            <w:r w:rsidRPr="00097AA2">
              <w:rPr>
                <w:lang w:val="en-GB"/>
              </w:rPr>
              <w:t xml:space="preserve"> for L1 CLI-RSSI measurement</w:t>
            </w:r>
          </w:p>
        </w:tc>
        <w:tc>
          <w:tcPr>
            <w:tcW w:w="889" w:type="dxa"/>
          </w:tcPr>
          <w:p w14:paraId="17113185" w14:textId="77777777" w:rsidR="005B0636" w:rsidRPr="0005681B" w:rsidRDefault="005B0636" w:rsidP="00E611B3">
            <w:pPr>
              <w:rPr>
                <w:lang w:val="en-GB"/>
              </w:rPr>
            </w:pPr>
          </w:p>
        </w:tc>
        <w:tc>
          <w:tcPr>
            <w:tcW w:w="839" w:type="dxa"/>
          </w:tcPr>
          <w:p w14:paraId="09A58726" w14:textId="77777777" w:rsidR="005B0636" w:rsidRPr="00EC4D1D" w:rsidRDefault="005B0636" w:rsidP="00E611B3">
            <w:pPr>
              <w:rPr>
                <w:lang w:val="en-GB"/>
              </w:rPr>
            </w:pPr>
            <w:r w:rsidRPr="00EC4D1D">
              <w:rPr>
                <w:lang w:val="en-GB"/>
              </w:rPr>
              <w:t>Cell</w:t>
            </w:r>
          </w:p>
        </w:tc>
        <w:tc>
          <w:tcPr>
            <w:tcW w:w="938" w:type="dxa"/>
          </w:tcPr>
          <w:p w14:paraId="2E3E6963" w14:textId="488ED5E0" w:rsidR="005B0636" w:rsidRDefault="001164EC" w:rsidP="00E611B3">
            <w:pPr>
              <w:rPr>
                <w:lang w:val="en-GB"/>
              </w:rPr>
            </w:pPr>
            <w:r>
              <w:rPr>
                <w:lang w:val="en-GB"/>
              </w:rPr>
              <w:t>UE</w:t>
            </w:r>
            <w:r w:rsidR="005B0636" w:rsidRPr="0005681B">
              <w:rPr>
                <w:lang w:val="en-GB"/>
              </w:rPr>
              <w:t>-spe</w:t>
            </w:r>
            <w:r w:rsidR="005B0636">
              <w:rPr>
                <w:lang w:val="en-GB"/>
              </w:rPr>
              <w:t>ci</w:t>
            </w:r>
            <w:r w:rsidR="005B0636" w:rsidRPr="0005681B">
              <w:rPr>
                <w:lang w:val="en-GB"/>
              </w:rPr>
              <w:t>fic</w:t>
            </w:r>
          </w:p>
        </w:tc>
      </w:tr>
      <w:tr w:rsidR="00E358E7" w:rsidRPr="0005681B" w14:paraId="03606C19" w14:textId="77777777" w:rsidTr="00E611B3">
        <w:trPr>
          <w:trHeight w:val="987"/>
        </w:trPr>
        <w:tc>
          <w:tcPr>
            <w:tcW w:w="1525" w:type="dxa"/>
          </w:tcPr>
          <w:p w14:paraId="4A29CF77" w14:textId="5242BE9E" w:rsidR="00E358E7" w:rsidRPr="00B13E14" w:rsidRDefault="00E358E7" w:rsidP="00E358E7">
            <w:pPr>
              <w:rPr>
                <w:i/>
                <w:iCs/>
              </w:rPr>
            </w:pPr>
            <w:r w:rsidRPr="00F40E33">
              <w:rPr>
                <w:i/>
                <w:iCs/>
                <w:lang w:val="en-GB"/>
              </w:rPr>
              <w:t>SRS-RSRP-</w:t>
            </w:r>
            <w:proofErr w:type="spellStart"/>
            <w:r w:rsidRPr="00F40E33">
              <w:rPr>
                <w:i/>
                <w:iCs/>
                <w:lang w:val="en-GB"/>
              </w:rPr>
              <w:t>MeasurementResourceSet</w:t>
            </w:r>
            <w:proofErr w:type="spellEnd"/>
          </w:p>
        </w:tc>
        <w:tc>
          <w:tcPr>
            <w:tcW w:w="2660" w:type="dxa"/>
          </w:tcPr>
          <w:p w14:paraId="4108DA5A" w14:textId="18537DED" w:rsidR="00D14ED2" w:rsidRPr="00372362" w:rsidRDefault="00E358E7" w:rsidP="00E358E7">
            <w:pPr>
              <w:rPr>
                <w:i/>
                <w:iCs/>
                <w:lang w:val="en-GB"/>
              </w:rPr>
            </w:pPr>
            <w:r w:rsidRPr="00391B4B">
              <w:rPr>
                <w:i/>
                <w:iCs/>
                <w:lang w:val="en-GB"/>
              </w:rPr>
              <w:t>SRS-RSRP-</w:t>
            </w:r>
            <w:proofErr w:type="spellStart"/>
            <w:r w:rsidRPr="00391B4B">
              <w:rPr>
                <w:i/>
                <w:iCs/>
                <w:lang w:val="en-GB"/>
              </w:rPr>
              <w:t>MeasurementResource</w:t>
            </w:r>
            <w:proofErr w:type="spellEnd"/>
          </w:p>
        </w:tc>
        <w:tc>
          <w:tcPr>
            <w:tcW w:w="940" w:type="dxa"/>
          </w:tcPr>
          <w:p w14:paraId="0BAD8B89" w14:textId="4165509F" w:rsidR="00E358E7" w:rsidRPr="0005681B" w:rsidRDefault="00E358E7" w:rsidP="00E358E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New</w:t>
            </w:r>
          </w:p>
        </w:tc>
        <w:tc>
          <w:tcPr>
            <w:tcW w:w="2592" w:type="dxa"/>
          </w:tcPr>
          <w:p w14:paraId="1BCEBC45" w14:textId="02ACBC52" w:rsidR="00E358E7" w:rsidRPr="0005681B" w:rsidRDefault="004D2409" w:rsidP="00E358E7">
            <w:pPr>
              <w:jc w:val="left"/>
              <w:rPr>
                <w:lang w:val="en-GB"/>
              </w:rPr>
            </w:pPr>
            <w:r>
              <w:rPr>
                <w:lang w:val="en-GB" w:eastAsia="zh-CN"/>
              </w:rPr>
              <w:t>The r</w:t>
            </w:r>
            <w:r w:rsidR="00E358E7">
              <w:rPr>
                <w:lang w:val="en-GB" w:eastAsia="zh-CN"/>
              </w:rPr>
              <w:t xml:space="preserve">esource contains the parameters </w:t>
            </w:r>
            <w:r w:rsidR="00E358E7" w:rsidRPr="00097AA2">
              <w:rPr>
                <w:lang w:val="en-GB" w:eastAsia="zh-CN"/>
              </w:rPr>
              <w:t>for L1 SRS-RSRP measurement</w:t>
            </w:r>
          </w:p>
        </w:tc>
        <w:tc>
          <w:tcPr>
            <w:tcW w:w="889" w:type="dxa"/>
          </w:tcPr>
          <w:p w14:paraId="65197111" w14:textId="77777777" w:rsidR="00E358E7" w:rsidRPr="0005681B" w:rsidRDefault="00E358E7" w:rsidP="00E358E7">
            <w:pPr>
              <w:rPr>
                <w:lang w:val="en-GB"/>
              </w:rPr>
            </w:pPr>
          </w:p>
        </w:tc>
        <w:tc>
          <w:tcPr>
            <w:tcW w:w="839" w:type="dxa"/>
          </w:tcPr>
          <w:p w14:paraId="1C137664" w14:textId="4F80BA91" w:rsidR="00E358E7" w:rsidRPr="00EC4D1D" w:rsidRDefault="00E358E7" w:rsidP="00E358E7">
            <w:pPr>
              <w:rPr>
                <w:lang w:val="en-GB"/>
              </w:rPr>
            </w:pPr>
            <w:r w:rsidRPr="00372362">
              <w:rPr>
                <w:lang w:val="en-GB"/>
              </w:rPr>
              <w:t>Cell</w:t>
            </w:r>
          </w:p>
        </w:tc>
        <w:tc>
          <w:tcPr>
            <w:tcW w:w="938" w:type="dxa"/>
          </w:tcPr>
          <w:p w14:paraId="31B18C4E" w14:textId="18823820" w:rsidR="00E358E7" w:rsidRDefault="00E358E7" w:rsidP="00E358E7">
            <w:pPr>
              <w:rPr>
                <w:lang w:val="en-GB"/>
              </w:rPr>
            </w:pPr>
            <w:r>
              <w:rPr>
                <w:lang w:val="en-GB"/>
              </w:rPr>
              <w:t>UE</w:t>
            </w:r>
            <w:r w:rsidRPr="0005681B">
              <w:rPr>
                <w:lang w:val="en-GB"/>
              </w:rPr>
              <w:t>-spe</w:t>
            </w:r>
            <w:r>
              <w:rPr>
                <w:lang w:val="en-GB"/>
              </w:rPr>
              <w:t>ci</w:t>
            </w:r>
            <w:r w:rsidRPr="0005681B">
              <w:rPr>
                <w:lang w:val="en-GB"/>
              </w:rPr>
              <w:t>fic</w:t>
            </w:r>
          </w:p>
        </w:tc>
      </w:tr>
      <w:tr w:rsidR="00631BF7" w:rsidRPr="0005681B" w14:paraId="161A5C04" w14:textId="77777777" w:rsidTr="00372362">
        <w:trPr>
          <w:trHeight w:val="530"/>
        </w:trPr>
        <w:tc>
          <w:tcPr>
            <w:tcW w:w="1525" w:type="dxa"/>
          </w:tcPr>
          <w:p w14:paraId="27408E3B" w14:textId="31C7F4FD" w:rsidR="00631BF7" w:rsidRPr="00F40E33" w:rsidRDefault="00631BF7" w:rsidP="00631BF7">
            <w:pPr>
              <w:rPr>
                <w:i/>
                <w:iCs/>
                <w:lang w:val="en-GB"/>
              </w:rPr>
            </w:pPr>
            <w:r w:rsidRPr="00F40E33">
              <w:rPr>
                <w:i/>
                <w:iCs/>
                <w:lang w:val="en-GB"/>
              </w:rPr>
              <w:t>SRS-RSRP-</w:t>
            </w:r>
            <w:proofErr w:type="spellStart"/>
            <w:r w:rsidRPr="00F40E33">
              <w:rPr>
                <w:i/>
                <w:iCs/>
                <w:lang w:val="en-GB"/>
              </w:rPr>
              <w:t>MeasurementResourceSet</w:t>
            </w:r>
            <w:proofErr w:type="spellEnd"/>
          </w:p>
        </w:tc>
        <w:tc>
          <w:tcPr>
            <w:tcW w:w="2660" w:type="dxa"/>
          </w:tcPr>
          <w:p w14:paraId="729D2F98" w14:textId="0184F776" w:rsidR="00631BF7" w:rsidRPr="00391B4B" w:rsidRDefault="00631BF7" w:rsidP="00631BF7">
            <w:pPr>
              <w:rPr>
                <w:i/>
                <w:iCs/>
                <w:lang w:val="en-GB"/>
              </w:rPr>
            </w:pPr>
            <w:r w:rsidRPr="00D14ED2">
              <w:rPr>
                <w:i/>
                <w:iCs/>
              </w:rPr>
              <w:t>slot offset</w:t>
            </w:r>
          </w:p>
        </w:tc>
        <w:tc>
          <w:tcPr>
            <w:tcW w:w="940" w:type="dxa"/>
          </w:tcPr>
          <w:p w14:paraId="1337C2F9" w14:textId="39E689F8" w:rsidR="00631BF7" w:rsidRDefault="00631BF7" w:rsidP="00631BF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New</w:t>
            </w:r>
          </w:p>
        </w:tc>
        <w:tc>
          <w:tcPr>
            <w:tcW w:w="2592" w:type="dxa"/>
          </w:tcPr>
          <w:p w14:paraId="5D3F7B89" w14:textId="37C13C14" w:rsidR="00631BF7" w:rsidRDefault="005079CE" w:rsidP="00372362">
            <w:pPr>
              <w:jc w:val="left"/>
              <w:rPr>
                <w:lang w:val="en-GB" w:eastAsia="zh-CN"/>
              </w:rPr>
            </w:pPr>
            <w:r>
              <w:rPr>
                <w:lang w:eastAsia="zh-CN"/>
              </w:rPr>
              <w:t>T</w:t>
            </w:r>
            <w:r w:rsidR="00631BF7" w:rsidRPr="00A11905">
              <w:rPr>
                <w:lang w:eastAsia="zh-CN"/>
              </w:rPr>
              <w:t xml:space="preserve">he slot offset between </w:t>
            </w:r>
            <w:r w:rsidR="00631BF7" w:rsidRPr="00A07560">
              <w:rPr>
                <w:lang w:eastAsia="zh-CN"/>
              </w:rPr>
              <w:t>the slot containing the DCI that triggers a set of aperiodic SRS-RSRP resources and the slot in which the SRS-RSRP resource set is measured is configured by higher layer parameter</w:t>
            </w:r>
          </w:p>
        </w:tc>
        <w:tc>
          <w:tcPr>
            <w:tcW w:w="889" w:type="dxa"/>
          </w:tcPr>
          <w:p w14:paraId="67730FA2" w14:textId="77777777" w:rsidR="00631BF7" w:rsidRPr="0005681B" w:rsidRDefault="00631BF7" w:rsidP="00631BF7">
            <w:pPr>
              <w:rPr>
                <w:lang w:val="en-GB"/>
              </w:rPr>
            </w:pPr>
          </w:p>
        </w:tc>
        <w:tc>
          <w:tcPr>
            <w:tcW w:w="839" w:type="dxa"/>
          </w:tcPr>
          <w:p w14:paraId="442BA406" w14:textId="4CAB9564" w:rsidR="00631BF7" w:rsidRPr="00372362" w:rsidRDefault="00631BF7" w:rsidP="00631BF7">
            <w:pPr>
              <w:rPr>
                <w:lang w:val="en-GB"/>
              </w:rPr>
            </w:pPr>
            <w:r w:rsidRPr="00372362">
              <w:rPr>
                <w:lang w:val="en-GB"/>
              </w:rPr>
              <w:t>Cell</w:t>
            </w:r>
          </w:p>
        </w:tc>
        <w:tc>
          <w:tcPr>
            <w:tcW w:w="938" w:type="dxa"/>
          </w:tcPr>
          <w:p w14:paraId="594062C7" w14:textId="6D8F01BB" w:rsidR="00631BF7" w:rsidRDefault="00631BF7" w:rsidP="00631BF7">
            <w:pPr>
              <w:rPr>
                <w:lang w:val="en-GB"/>
              </w:rPr>
            </w:pPr>
            <w:r>
              <w:rPr>
                <w:lang w:val="en-GB"/>
              </w:rPr>
              <w:t>UE</w:t>
            </w:r>
            <w:r w:rsidRPr="0005681B">
              <w:rPr>
                <w:lang w:val="en-GB"/>
              </w:rPr>
              <w:t>-spe</w:t>
            </w:r>
            <w:r>
              <w:rPr>
                <w:lang w:val="en-GB"/>
              </w:rPr>
              <w:t>ci</w:t>
            </w:r>
            <w:r w:rsidRPr="0005681B">
              <w:rPr>
                <w:lang w:val="en-GB"/>
              </w:rPr>
              <w:t>fic</w:t>
            </w:r>
          </w:p>
        </w:tc>
      </w:tr>
      <w:tr w:rsidR="00631BF7" w:rsidRPr="0005681B" w14:paraId="6130E8C0" w14:textId="77777777" w:rsidTr="00E611B3">
        <w:trPr>
          <w:trHeight w:val="987"/>
        </w:trPr>
        <w:tc>
          <w:tcPr>
            <w:tcW w:w="1525" w:type="dxa"/>
          </w:tcPr>
          <w:p w14:paraId="251FB3CE" w14:textId="07F77C75" w:rsidR="00631BF7" w:rsidRPr="00B13E14" w:rsidRDefault="00631BF7" w:rsidP="00631BF7">
            <w:pPr>
              <w:rPr>
                <w:i/>
                <w:iCs/>
              </w:rPr>
            </w:pPr>
            <w:r w:rsidRPr="00AC2EAE">
              <w:rPr>
                <w:i/>
                <w:iCs/>
                <w:lang w:val="en-GB"/>
              </w:rPr>
              <w:lastRenderedPageBreak/>
              <w:t>CLI-RSSI-</w:t>
            </w:r>
            <w:proofErr w:type="spellStart"/>
            <w:r w:rsidRPr="00AC2EAE">
              <w:rPr>
                <w:i/>
                <w:iCs/>
                <w:lang w:val="en-GB"/>
              </w:rPr>
              <w:t>MeasurementResourceSet</w:t>
            </w:r>
            <w:proofErr w:type="spellEnd"/>
          </w:p>
        </w:tc>
        <w:tc>
          <w:tcPr>
            <w:tcW w:w="2660" w:type="dxa"/>
          </w:tcPr>
          <w:p w14:paraId="4C41AC91" w14:textId="08E28712" w:rsidR="00631BF7" w:rsidRPr="00B13E14" w:rsidRDefault="00631BF7" w:rsidP="00631BF7">
            <w:pPr>
              <w:rPr>
                <w:i/>
                <w:iCs/>
              </w:rPr>
            </w:pPr>
            <w:r w:rsidRPr="00E358E7">
              <w:rPr>
                <w:i/>
                <w:iCs/>
                <w:lang w:val="en-GB"/>
              </w:rPr>
              <w:t>CLI-RSSI-</w:t>
            </w:r>
            <w:proofErr w:type="spellStart"/>
            <w:r w:rsidRPr="00E358E7">
              <w:rPr>
                <w:i/>
                <w:iCs/>
                <w:lang w:val="en-GB"/>
              </w:rPr>
              <w:t>MeasurementResource</w:t>
            </w:r>
            <w:proofErr w:type="spellEnd"/>
          </w:p>
        </w:tc>
        <w:tc>
          <w:tcPr>
            <w:tcW w:w="940" w:type="dxa"/>
          </w:tcPr>
          <w:p w14:paraId="0E862280" w14:textId="0999338C" w:rsidR="00631BF7" w:rsidRPr="0005681B" w:rsidRDefault="00631BF7" w:rsidP="00631BF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New</w:t>
            </w:r>
          </w:p>
        </w:tc>
        <w:tc>
          <w:tcPr>
            <w:tcW w:w="2592" w:type="dxa"/>
          </w:tcPr>
          <w:p w14:paraId="4AE64A96" w14:textId="09F1C1E3" w:rsidR="00631BF7" w:rsidRPr="0005681B" w:rsidRDefault="00631BF7" w:rsidP="00631BF7">
            <w:pPr>
              <w:jc w:val="left"/>
              <w:rPr>
                <w:lang w:val="en-GB"/>
              </w:rPr>
            </w:pPr>
            <w:r>
              <w:rPr>
                <w:lang w:val="en-GB" w:eastAsia="zh-CN"/>
              </w:rPr>
              <w:t xml:space="preserve">Resource contains the parameters </w:t>
            </w:r>
            <w:r w:rsidRPr="00097AA2">
              <w:rPr>
                <w:lang w:val="en-GB"/>
              </w:rPr>
              <w:t>for L1 CLI-RSSI measurement</w:t>
            </w:r>
          </w:p>
        </w:tc>
        <w:tc>
          <w:tcPr>
            <w:tcW w:w="889" w:type="dxa"/>
          </w:tcPr>
          <w:p w14:paraId="7FC83E45" w14:textId="77777777" w:rsidR="00631BF7" w:rsidRPr="0005681B" w:rsidRDefault="00631BF7" w:rsidP="00631BF7">
            <w:pPr>
              <w:rPr>
                <w:lang w:val="en-GB"/>
              </w:rPr>
            </w:pPr>
          </w:p>
        </w:tc>
        <w:tc>
          <w:tcPr>
            <w:tcW w:w="839" w:type="dxa"/>
          </w:tcPr>
          <w:p w14:paraId="4009DED8" w14:textId="646CAF4B" w:rsidR="00631BF7" w:rsidRPr="00EC4D1D" w:rsidRDefault="00631BF7" w:rsidP="00631BF7">
            <w:pPr>
              <w:rPr>
                <w:lang w:val="en-GB"/>
              </w:rPr>
            </w:pPr>
            <w:r w:rsidRPr="00372362">
              <w:rPr>
                <w:lang w:val="en-GB"/>
              </w:rPr>
              <w:t>Cell</w:t>
            </w:r>
          </w:p>
        </w:tc>
        <w:tc>
          <w:tcPr>
            <w:tcW w:w="938" w:type="dxa"/>
          </w:tcPr>
          <w:p w14:paraId="55B6CF05" w14:textId="0D793A00" w:rsidR="00631BF7" w:rsidRDefault="00631BF7" w:rsidP="00631BF7">
            <w:pPr>
              <w:rPr>
                <w:lang w:val="en-GB"/>
              </w:rPr>
            </w:pPr>
            <w:r>
              <w:rPr>
                <w:lang w:val="en-GB"/>
              </w:rPr>
              <w:t>UE</w:t>
            </w:r>
            <w:r w:rsidRPr="0005681B">
              <w:rPr>
                <w:lang w:val="en-GB"/>
              </w:rPr>
              <w:t>-spe</w:t>
            </w:r>
            <w:r>
              <w:rPr>
                <w:lang w:val="en-GB"/>
              </w:rPr>
              <w:t>ci</w:t>
            </w:r>
            <w:r w:rsidRPr="0005681B">
              <w:rPr>
                <w:lang w:val="en-GB"/>
              </w:rPr>
              <w:t>fic</w:t>
            </w:r>
          </w:p>
        </w:tc>
      </w:tr>
      <w:tr w:rsidR="00631BF7" w:rsidRPr="0005681B" w14:paraId="5666927E" w14:textId="77777777" w:rsidTr="00E611B3">
        <w:trPr>
          <w:trHeight w:val="987"/>
        </w:trPr>
        <w:tc>
          <w:tcPr>
            <w:tcW w:w="1525" w:type="dxa"/>
          </w:tcPr>
          <w:p w14:paraId="257B0099" w14:textId="4AECEF32" w:rsidR="00631BF7" w:rsidRPr="00AC2EAE" w:rsidRDefault="00631BF7" w:rsidP="00631BF7">
            <w:pPr>
              <w:rPr>
                <w:i/>
                <w:iCs/>
                <w:lang w:val="en-GB"/>
              </w:rPr>
            </w:pPr>
            <w:r w:rsidRPr="00AC2EAE">
              <w:rPr>
                <w:i/>
                <w:iCs/>
                <w:lang w:val="en-GB"/>
              </w:rPr>
              <w:t>CLI-RSSI-</w:t>
            </w:r>
            <w:proofErr w:type="spellStart"/>
            <w:r w:rsidRPr="00AC2EAE">
              <w:rPr>
                <w:i/>
                <w:iCs/>
                <w:lang w:val="en-GB"/>
              </w:rPr>
              <w:t>MeasurementResourceSet</w:t>
            </w:r>
            <w:proofErr w:type="spellEnd"/>
          </w:p>
        </w:tc>
        <w:tc>
          <w:tcPr>
            <w:tcW w:w="2660" w:type="dxa"/>
          </w:tcPr>
          <w:p w14:paraId="7AD2B12A" w14:textId="2D4D6E11" w:rsidR="00631BF7" w:rsidRPr="00E358E7" w:rsidRDefault="00631BF7" w:rsidP="00631BF7">
            <w:pPr>
              <w:rPr>
                <w:i/>
                <w:iCs/>
                <w:lang w:val="en-GB"/>
              </w:rPr>
            </w:pPr>
            <w:r w:rsidRPr="00D14ED2">
              <w:rPr>
                <w:i/>
                <w:iCs/>
              </w:rPr>
              <w:t>slot offset</w:t>
            </w:r>
          </w:p>
        </w:tc>
        <w:tc>
          <w:tcPr>
            <w:tcW w:w="940" w:type="dxa"/>
          </w:tcPr>
          <w:p w14:paraId="7FE39250" w14:textId="19865E8B" w:rsidR="00631BF7" w:rsidRDefault="00631BF7" w:rsidP="00631BF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New</w:t>
            </w:r>
          </w:p>
        </w:tc>
        <w:tc>
          <w:tcPr>
            <w:tcW w:w="2592" w:type="dxa"/>
          </w:tcPr>
          <w:p w14:paraId="58710338" w14:textId="0B2A9E24" w:rsidR="00631BF7" w:rsidRDefault="005079CE" w:rsidP="00372362">
            <w:pPr>
              <w:jc w:val="left"/>
              <w:rPr>
                <w:lang w:val="en-GB" w:eastAsia="zh-CN"/>
              </w:rPr>
            </w:pPr>
            <w:r>
              <w:rPr>
                <w:lang w:eastAsia="zh-CN"/>
              </w:rPr>
              <w:t>T</w:t>
            </w:r>
            <w:r w:rsidR="00631BF7" w:rsidRPr="003A0143">
              <w:rPr>
                <w:lang w:eastAsia="zh-CN"/>
              </w:rPr>
              <w:t>he slot offset between the slot containing the DCI that triggers a set of aperiodic CLI-RSSI resources and the slot in which the CLI-RSSI resource set is measured is configured by higher layer parameter</w:t>
            </w:r>
          </w:p>
        </w:tc>
        <w:tc>
          <w:tcPr>
            <w:tcW w:w="889" w:type="dxa"/>
          </w:tcPr>
          <w:p w14:paraId="02955470" w14:textId="77777777" w:rsidR="00631BF7" w:rsidRPr="0005681B" w:rsidRDefault="00631BF7" w:rsidP="00631BF7">
            <w:pPr>
              <w:rPr>
                <w:lang w:val="en-GB"/>
              </w:rPr>
            </w:pPr>
          </w:p>
        </w:tc>
        <w:tc>
          <w:tcPr>
            <w:tcW w:w="839" w:type="dxa"/>
          </w:tcPr>
          <w:p w14:paraId="35D4FF0A" w14:textId="7EB2D01D" w:rsidR="00631BF7" w:rsidRPr="00372362" w:rsidRDefault="00631BF7" w:rsidP="00631BF7">
            <w:pPr>
              <w:rPr>
                <w:lang w:val="en-GB"/>
              </w:rPr>
            </w:pPr>
            <w:r w:rsidRPr="00372362">
              <w:rPr>
                <w:lang w:val="en-GB"/>
              </w:rPr>
              <w:t>Cell</w:t>
            </w:r>
          </w:p>
        </w:tc>
        <w:tc>
          <w:tcPr>
            <w:tcW w:w="938" w:type="dxa"/>
          </w:tcPr>
          <w:p w14:paraId="4748FEDF" w14:textId="2CE6D8A1" w:rsidR="00631BF7" w:rsidRDefault="00631BF7" w:rsidP="00631BF7">
            <w:pPr>
              <w:rPr>
                <w:lang w:val="en-GB"/>
              </w:rPr>
            </w:pPr>
            <w:r>
              <w:rPr>
                <w:lang w:val="en-GB"/>
              </w:rPr>
              <w:t>UE</w:t>
            </w:r>
            <w:r w:rsidRPr="0005681B">
              <w:rPr>
                <w:lang w:val="en-GB"/>
              </w:rPr>
              <w:t>-spe</w:t>
            </w:r>
            <w:r>
              <w:rPr>
                <w:lang w:val="en-GB"/>
              </w:rPr>
              <w:t>ci</w:t>
            </w:r>
            <w:r w:rsidRPr="0005681B">
              <w:rPr>
                <w:lang w:val="en-GB"/>
              </w:rPr>
              <w:t>fic</w:t>
            </w:r>
          </w:p>
        </w:tc>
      </w:tr>
      <w:tr w:rsidR="00631BF7" w:rsidRPr="0005681B" w14:paraId="572F2207" w14:textId="77777777" w:rsidTr="00E611B3">
        <w:trPr>
          <w:trHeight w:val="987"/>
        </w:trPr>
        <w:tc>
          <w:tcPr>
            <w:tcW w:w="1525" w:type="dxa"/>
          </w:tcPr>
          <w:p w14:paraId="2C5E0A35" w14:textId="4CA31AA7" w:rsidR="00631BF7" w:rsidRPr="00B13E14" w:rsidRDefault="00631BF7" w:rsidP="00631BF7">
            <w:pPr>
              <w:rPr>
                <w:i/>
                <w:iCs/>
              </w:rPr>
            </w:pPr>
            <w:r w:rsidRPr="00391B4B">
              <w:rPr>
                <w:i/>
                <w:iCs/>
                <w:lang w:val="en-GB"/>
              </w:rPr>
              <w:t>SRS-RSRP-</w:t>
            </w:r>
            <w:proofErr w:type="spellStart"/>
            <w:r w:rsidRPr="00391B4B">
              <w:rPr>
                <w:i/>
                <w:iCs/>
                <w:lang w:val="en-GB"/>
              </w:rPr>
              <w:t>MeasurementResource</w:t>
            </w:r>
            <w:proofErr w:type="spellEnd"/>
          </w:p>
        </w:tc>
        <w:tc>
          <w:tcPr>
            <w:tcW w:w="2660" w:type="dxa"/>
          </w:tcPr>
          <w:p w14:paraId="0EFBBDCF" w14:textId="7645F5C8" w:rsidR="00631BF7" w:rsidRPr="00372362" w:rsidRDefault="00631BF7" w:rsidP="00AB06FD">
            <w:pPr>
              <w:numPr>
                <w:ilvl w:val="0"/>
                <w:numId w:val="14"/>
              </w:numPr>
              <w:rPr>
                <w:i/>
                <w:iCs/>
                <w:lang w:val="en-GB"/>
              </w:rPr>
            </w:pPr>
            <w:proofErr w:type="spellStart"/>
            <w:r w:rsidRPr="00372362">
              <w:rPr>
                <w:i/>
                <w:iCs/>
                <w:lang w:val="en-GB"/>
              </w:rPr>
              <w:t>srs</w:t>
            </w:r>
            <w:proofErr w:type="spellEnd"/>
            <w:r w:rsidRPr="00372362">
              <w:rPr>
                <w:i/>
                <w:iCs/>
                <w:lang w:val="en-GB"/>
              </w:rPr>
              <w:t>-Resource</w:t>
            </w:r>
          </w:p>
          <w:p w14:paraId="089F899C" w14:textId="11930A50" w:rsidR="00631BF7" w:rsidRPr="00372362" w:rsidRDefault="00631BF7" w:rsidP="00AB06FD">
            <w:pPr>
              <w:numPr>
                <w:ilvl w:val="0"/>
                <w:numId w:val="14"/>
              </w:numPr>
              <w:rPr>
                <w:i/>
                <w:iCs/>
                <w:lang w:val="en-GB"/>
              </w:rPr>
            </w:pPr>
            <w:proofErr w:type="spellStart"/>
            <w:r w:rsidRPr="00372362">
              <w:rPr>
                <w:i/>
                <w:iCs/>
                <w:lang w:val="en-GB"/>
              </w:rPr>
              <w:t>srs</w:t>
            </w:r>
            <w:proofErr w:type="spellEnd"/>
            <w:r w:rsidRPr="00372362">
              <w:rPr>
                <w:i/>
                <w:iCs/>
                <w:lang w:val="en-GB"/>
              </w:rPr>
              <w:t>-SCS</w:t>
            </w:r>
          </w:p>
          <w:p w14:paraId="2EBA61C8" w14:textId="7CA10CAD" w:rsidR="00631BF7" w:rsidRPr="00372362" w:rsidRDefault="00631BF7" w:rsidP="00AB06FD">
            <w:pPr>
              <w:numPr>
                <w:ilvl w:val="0"/>
                <w:numId w:val="14"/>
              </w:numPr>
              <w:rPr>
                <w:i/>
                <w:iCs/>
              </w:rPr>
            </w:pPr>
            <w:proofErr w:type="spellStart"/>
            <w:r w:rsidRPr="00372362">
              <w:rPr>
                <w:i/>
                <w:iCs/>
                <w:lang w:val="en-GB"/>
              </w:rPr>
              <w:t>qcl</w:t>
            </w:r>
            <w:proofErr w:type="spellEnd"/>
            <w:r w:rsidRPr="00372362">
              <w:rPr>
                <w:i/>
                <w:iCs/>
                <w:lang w:val="en-GB"/>
              </w:rPr>
              <w:t>-info</w:t>
            </w:r>
          </w:p>
        </w:tc>
        <w:tc>
          <w:tcPr>
            <w:tcW w:w="940" w:type="dxa"/>
          </w:tcPr>
          <w:p w14:paraId="3F45F6EB" w14:textId="3B7C24A5" w:rsidR="00631BF7" w:rsidRDefault="00631BF7" w:rsidP="00631BF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New</w:t>
            </w:r>
          </w:p>
        </w:tc>
        <w:tc>
          <w:tcPr>
            <w:tcW w:w="2592" w:type="dxa"/>
          </w:tcPr>
          <w:p w14:paraId="1CD50807" w14:textId="423BA86A" w:rsidR="00631BF7" w:rsidRPr="00372362" w:rsidRDefault="00631BF7" w:rsidP="00AB06FD">
            <w:pPr>
              <w:numPr>
                <w:ilvl w:val="0"/>
                <w:numId w:val="14"/>
              </w:numPr>
              <w:rPr>
                <w:lang w:val="en-GB"/>
              </w:rPr>
            </w:pPr>
            <w:r w:rsidRPr="00372362">
              <w:rPr>
                <w:lang w:val="en-GB"/>
              </w:rPr>
              <w:t>SRS resources to be used for CLI measurements.</w:t>
            </w:r>
          </w:p>
          <w:p w14:paraId="2B2E11F7" w14:textId="00F39D4E" w:rsidR="00631BF7" w:rsidRPr="00372362" w:rsidRDefault="00631BF7" w:rsidP="00AB06FD">
            <w:pPr>
              <w:numPr>
                <w:ilvl w:val="0"/>
                <w:numId w:val="14"/>
              </w:numPr>
              <w:rPr>
                <w:lang w:val="en-GB"/>
              </w:rPr>
            </w:pPr>
            <w:r w:rsidRPr="00372362">
              <w:rPr>
                <w:lang w:val="en-GB"/>
              </w:rPr>
              <w:t>Subcarrier spacing for SRS.</w:t>
            </w:r>
          </w:p>
          <w:p w14:paraId="7A1E7739" w14:textId="3584902E" w:rsidR="00631BF7" w:rsidRPr="00372362" w:rsidRDefault="00631BF7" w:rsidP="00AB06FD">
            <w:pPr>
              <w:numPr>
                <w:ilvl w:val="0"/>
                <w:numId w:val="14"/>
              </w:numPr>
              <w:jc w:val="left"/>
              <w:rPr>
                <w:lang w:val="en-GB"/>
              </w:rPr>
            </w:pPr>
            <w:proofErr w:type="spellStart"/>
            <w:r w:rsidRPr="00372362">
              <w:rPr>
                <w:lang w:val="en-GB"/>
              </w:rPr>
              <w:t>Qcl</w:t>
            </w:r>
            <w:proofErr w:type="spellEnd"/>
            <w:r w:rsidRPr="00372362">
              <w:rPr>
                <w:lang w:val="en-GB"/>
              </w:rPr>
              <w:t xml:space="preserve">-D optional configured for </w:t>
            </w:r>
            <w:r w:rsidR="0043566D">
              <w:rPr>
                <w:lang w:val="en-GB"/>
              </w:rPr>
              <w:t>periodic</w:t>
            </w:r>
            <w:r w:rsidRPr="00372362">
              <w:rPr>
                <w:lang w:val="en-GB"/>
              </w:rPr>
              <w:t xml:space="preserve"> SRS-RSRP</w:t>
            </w:r>
            <w:r w:rsidR="0043566D">
              <w:rPr>
                <w:lang w:val="en-GB"/>
              </w:rPr>
              <w:t xml:space="preserve"> </w:t>
            </w:r>
            <w:proofErr w:type="spellStart"/>
            <w:r w:rsidRPr="00372362">
              <w:rPr>
                <w:lang w:val="en-GB"/>
              </w:rPr>
              <w:t>measurementresource</w:t>
            </w:r>
            <w:proofErr w:type="spellEnd"/>
          </w:p>
        </w:tc>
        <w:tc>
          <w:tcPr>
            <w:tcW w:w="889" w:type="dxa"/>
          </w:tcPr>
          <w:p w14:paraId="7DD0CE73" w14:textId="77777777" w:rsidR="00631BF7" w:rsidRPr="0005681B" w:rsidRDefault="00631BF7" w:rsidP="00631BF7">
            <w:pPr>
              <w:rPr>
                <w:lang w:val="en-GB"/>
              </w:rPr>
            </w:pPr>
          </w:p>
        </w:tc>
        <w:tc>
          <w:tcPr>
            <w:tcW w:w="839" w:type="dxa"/>
          </w:tcPr>
          <w:p w14:paraId="4E8CFEA6" w14:textId="00B7A3BB" w:rsidR="00631BF7" w:rsidRPr="00EC4D1D" w:rsidRDefault="00631BF7" w:rsidP="00631BF7">
            <w:pPr>
              <w:rPr>
                <w:lang w:val="en-GB"/>
              </w:rPr>
            </w:pPr>
            <w:r w:rsidRPr="00372362">
              <w:rPr>
                <w:lang w:val="en-GB"/>
              </w:rPr>
              <w:t>Cell</w:t>
            </w:r>
          </w:p>
        </w:tc>
        <w:tc>
          <w:tcPr>
            <w:tcW w:w="938" w:type="dxa"/>
          </w:tcPr>
          <w:p w14:paraId="1211FD4D" w14:textId="2010F428" w:rsidR="00631BF7" w:rsidRDefault="00631BF7" w:rsidP="00631BF7">
            <w:pPr>
              <w:rPr>
                <w:lang w:val="en-GB"/>
              </w:rPr>
            </w:pPr>
            <w:r>
              <w:rPr>
                <w:lang w:val="en-GB"/>
              </w:rPr>
              <w:t>UE</w:t>
            </w:r>
            <w:r w:rsidRPr="0005681B">
              <w:rPr>
                <w:lang w:val="en-GB"/>
              </w:rPr>
              <w:t>-spe</w:t>
            </w:r>
            <w:r>
              <w:rPr>
                <w:lang w:val="en-GB"/>
              </w:rPr>
              <w:t>ci</w:t>
            </w:r>
            <w:r w:rsidRPr="0005681B">
              <w:rPr>
                <w:lang w:val="en-GB"/>
              </w:rPr>
              <w:t>fic</w:t>
            </w:r>
          </w:p>
        </w:tc>
      </w:tr>
      <w:tr w:rsidR="00631BF7" w:rsidRPr="0005681B" w14:paraId="38B504AD" w14:textId="77777777" w:rsidTr="00E611B3">
        <w:trPr>
          <w:trHeight w:val="987"/>
        </w:trPr>
        <w:tc>
          <w:tcPr>
            <w:tcW w:w="1525" w:type="dxa"/>
          </w:tcPr>
          <w:p w14:paraId="46394314" w14:textId="55F9385B" w:rsidR="00631BF7" w:rsidRPr="00927267" w:rsidRDefault="00631BF7" w:rsidP="00631BF7">
            <w:pPr>
              <w:rPr>
                <w:i/>
                <w:iCs/>
              </w:rPr>
            </w:pPr>
            <w:r w:rsidRPr="00E358E7">
              <w:rPr>
                <w:i/>
                <w:iCs/>
                <w:lang w:val="en-GB"/>
              </w:rPr>
              <w:t>CLI-RSSI-</w:t>
            </w:r>
            <w:proofErr w:type="spellStart"/>
            <w:r w:rsidRPr="00E358E7">
              <w:rPr>
                <w:i/>
                <w:iCs/>
                <w:lang w:val="en-GB"/>
              </w:rPr>
              <w:t>MeasurementResource</w:t>
            </w:r>
            <w:proofErr w:type="spellEnd"/>
          </w:p>
        </w:tc>
        <w:tc>
          <w:tcPr>
            <w:tcW w:w="2660" w:type="dxa"/>
          </w:tcPr>
          <w:p w14:paraId="3DA49E63" w14:textId="77777777" w:rsidR="00631BF7" w:rsidRPr="00473759" w:rsidRDefault="00631BF7" w:rsidP="00AB06FD">
            <w:pPr>
              <w:numPr>
                <w:ilvl w:val="0"/>
                <w:numId w:val="14"/>
              </w:numPr>
              <w:jc w:val="left"/>
              <w:rPr>
                <w:i/>
                <w:iCs/>
              </w:rPr>
            </w:pPr>
            <w:r w:rsidRPr="00473759">
              <w:rPr>
                <w:i/>
                <w:iCs/>
                <w:lang w:val="en-GB"/>
              </w:rPr>
              <w:t>CLI-RSSI measurement resource ID</w:t>
            </w:r>
          </w:p>
          <w:p w14:paraId="6F5D0AB6" w14:textId="77777777" w:rsidR="00631BF7" w:rsidRPr="00473759" w:rsidRDefault="00631BF7" w:rsidP="00AB06FD">
            <w:pPr>
              <w:numPr>
                <w:ilvl w:val="0"/>
                <w:numId w:val="14"/>
              </w:numPr>
              <w:jc w:val="left"/>
              <w:rPr>
                <w:i/>
                <w:iCs/>
              </w:rPr>
            </w:pPr>
            <w:r w:rsidRPr="00473759">
              <w:rPr>
                <w:i/>
                <w:iCs/>
                <w:lang w:val="en-GB"/>
              </w:rPr>
              <w:t>Starting PRB index</w:t>
            </w:r>
          </w:p>
          <w:p w14:paraId="5F70E4A5" w14:textId="77777777" w:rsidR="00631BF7" w:rsidRPr="00473759" w:rsidRDefault="00631BF7" w:rsidP="00AB06FD">
            <w:pPr>
              <w:numPr>
                <w:ilvl w:val="0"/>
                <w:numId w:val="14"/>
              </w:numPr>
              <w:jc w:val="left"/>
              <w:rPr>
                <w:i/>
                <w:iCs/>
              </w:rPr>
            </w:pPr>
            <w:r w:rsidRPr="00473759">
              <w:rPr>
                <w:i/>
                <w:iCs/>
                <w:lang w:val="en-GB"/>
              </w:rPr>
              <w:t>Number of PRBs</w:t>
            </w:r>
          </w:p>
          <w:p w14:paraId="090089F4" w14:textId="77777777" w:rsidR="00631BF7" w:rsidRPr="00473759" w:rsidRDefault="00631BF7" w:rsidP="00AB06FD">
            <w:pPr>
              <w:numPr>
                <w:ilvl w:val="0"/>
                <w:numId w:val="14"/>
              </w:numPr>
              <w:jc w:val="left"/>
              <w:rPr>
                <w:i/>
                <w:iCs/>
              </w:rPr>
            </w:pPr>
            <w:r w:rsidRPr="00473759">
              <w:rPr>
                <w:i/>
                <w:iCs/>
                <w:lang w:val="en-GB"/>
              </w:rPr>
              <w:t>Starting symbol of the CLI-RSSI resource within a slot</w:t>
            </w:r>
          </w:p>
          <w:p w14:paraId="74B8FA5A" w14:textId="77777777" w:rsidR="00631BF7" w:rsidRPr="00473759" w:rsidRDefault="00631BF7" w:rsidP="00AB06FD">
            <w:pPr>
              <w:numPr>
                <w:ilvl w:val="0"/>
                <w:numId w:val="14"/>
              </w:numPr>
              <w:jc w:val="left"/>
              <w:rPr>
                <w:i/>
                <w:iCs/>
              </w:rPr>
            </w:pPr>
            <w:r w:rsidRPr="00473759">
              <w:rPr>
                <w:i/>
                <w:iCs/>
                <w:lang w:val="en-GB"/>
              </w:rPr>
              <w:t>Number of symbols of the CLI-RSSI resource within a slot</w:t>
            </w:r>
          </w:p>
          <w:p w14:paraId="3225C341" w14:textId="77777777" w:rsidR="00631BF7" w:rsidRPr="00372362" w:rsidRDefault="00631BF7" w:rsidP="00AB06FD">
            <w:pPr>
              <w:numPr>
                <w:ilvl w:val="0"/>
                <w:numId w:val="14"/>
              </w:numPr>
              <w:jc w:val="left"/>
              <w:rPr>
                <w:i/>
                <w:iCs/>
              </w:rPr>
            </w:pPr>
            <w:r w:rsidRPr="00473759">
              <w:rPr>
                <w:i/>
                <w:iCs/>
                <w:lang w:val="en-GB"/>
              </w:rPr>
              <w:t xml:space="preserve">Periodicity and slot offset for the CLI-RSSI resource </w:t>
            </w:r>
          </w:p>
          <w:p w14:paraId="4EAF9921" w14:textId="77777777" w:rsidR="00631BF7" w:rsidRPr="00372362" w:rsidRDefault="00631BF7" w:rsidP="00AB06FD">
            <w:pPr>
              <w:numPr>
                <w:ilvl w:val="0"/>
                <w:numId w:val="14"/>
              </w:numPr>
              <w:jc w:val="left"/>
              <w:rPr>
                <w:i/>
                <w:iCs/>
              </w:rPr>
            </w:pPr>
            <w:r>
              <w:rPr>
                <w:i/>
                <w:iCs/>
                <w:lang w:val="en-GB"/>
              </w:rPr>
              <w:t>Subcarrier spacing</w:t>
            </w:r>
          </w:p>
          <w:p w14:paraId="1DCF3C9F" w14:textId="65BD3D61" w:rsidR="00631BF7" w:rsidRPr="00473759" w:rsidRDefault="00631BF7" w:rsidP="00AB06FD">
            <w:pPr>
              <w:numPr>
                <w:ilvl w:val="0"/>
                <w:numId w:val="14"/>
              </w:numPr>
              <w:jc w:val="left"/>
              <w:rPr>
                <w:i/>
                <w:iCs/>
              </w:rPr>
            </w:pPr>
            <w:proofErr w:type="spellStart"/>
            <w:r>
              <w:rPr>
                <w:i/>
                <w:iCs/>
                <w:lang w:val="en-GB"/>
              </w:rPr>
              <w:t>Qcl</w:t>
            </w:r>
            <w:proofErr w:type="spellEnd"/>
            <w:r>
              <w:rPr>
                <w:i/>
                <w:iCs/>
                <w:lang w:val="en-GB"/>
              </w:rPr>
              <w:t>-info</w:t>
            </w:r>
          </w:p>
        </w:tc>
        <w:tc>
          <w:tcPr>
            <w:tcW w:w="940" w:type="dxa"/>
          </w:tcPr>
          <w:p w14:paraId="325557E2" w14:textId="0B525AC5" w:rsidR="00631BF7" w:rsidRDefault="00631BF7" w:rsidP="00631BF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New</w:t>
            </w:r>
          </w:p>
        </w:tc>
        <w:tc>
          <w:tcPr>
            <w:tcW w:w="2592" w:type="dxa"/>
          </w:tcPr>
          <w:p w14:paraId="13E00C60" w14:textId="49513AF6" w:rsidR="00631BF7" w:rsidRPr="00372362" w:rsidRDefault="00631BF7" w:rsidP="00AB06FD">
            <w:pPr>
              <w:pStyle w:val="ListParagraph"/>
              <w:numPr>
                <w:ilvl w:val="0"/>
                <w:numId w:val="14"/>
              </w:numPr>
              <w:jc w:val="left"/>
              <w:rPr>
                <w:rFonts w:ascii="Times New Roman" w:eastAsia="SimSun" w:hAnsi="Times New Roman"/>
                <w:sz w:val="20"/>
                <w:szCs w:val="20"/>
                <w:lang w:val="en-GB"/>
              </w:rPr>
            </w:pPr>
            <w:r w:rsidRPr="00372362">
              <w:rPr>
                <w:rFonts w:ascii="Times New Roman" w:eastAsia="SimSun" w:hAnsi="Times New Roman"/>
                <w:sz w:val="20"/>
                <w:szCs w:val="20"/>
                <w:lang w:val="en-GB"/>
              </w:rPr>
              <w:t>CLI-RSSI Resource index</w:t>
            </w:r>
          </w:p>
          <w:p w14:paraId="3BD44342" w14:textId="77777777" w:rsidR="00631BF7" w:rsidRPr="00372362" w:rsidRDefault="00631BF7" w:rsidP="00AB06FD">
            <w:pPr>
              <w:pStyle w:val="ListParagraph"/>
              <w:numPr>
                <w:ilvl w:val="0"/>
                <w:numId w:val="14"/>
              </w:numPr>
              <w:jc w:val="left"/>
              <w:rPr>
                <w:rFonts w:ascii="Times New Roman" w:eastAsia="SimSun" w:hAnsi="Times New Roman"/>
                <w:sz w:val="20"/>
                <w:szCs w:val="20"/>
                <w:lang w:val="en-GB"/>
              </w:rPr>
            </w:pPr>
            <w:r w:rsidRPr="00372362">
              <w:rPr>
                <w:rFonts w:ascii="Times New Roman" w:eastAsia="SimSun" w:hAnsi="Times New Roman"/>
                <w:sz w:val="20"/>
                <w:szCs w:val="20"/>
                <w:lang w:val="en-GB"/>
              </w:rPr>
              <w:t>Starting PRB index of the measurement bandwidth.</w:t>
            </w:r>
          </w:p>
          <w:p w14:paraId="24243C59" w14:textId="4C4FE6F0" w:rsidR="00631BF7" w:rsidRPr="00372362" w:rsidRDefault="00631BF7" w:rsidP="00AB06FD">
            <w:pPr>
              <w:pStyle w:val="ListParagraph"/>
              <w:numPr>
                <w:ilvl w:val="0"/>
                <w:numId w:val="14"/>
              </w:numPr>
              <w:jc w:val="left"/>
              <w:rPr>
                <w:rFonts w:ascii="Times New Roman" w:eastAsia="SimSun" w:hAnsi="Times New Roman"/>
                <w:sz w:val="20"/>
                <w:szCs w:val="20"/>
                <w:lang w:val="en-GB"/>
              </w:rPr>
            </w:pPr>
            <w:r w:rsidRPr="00372362">
              <w:rPr>
                <w:rFonts w:ascii="Times New Roman" w:eastAsia="SimSun" w:hAnsi="Times New Roman"/>
                <w:sz w:val="20"/>
                <w:szCs w:val="20"/>
                <w:lang w:val="en-GB"/>
              </w:rPr>
              <w:t>Allowed size of the measurement BW.</w:t>
            </w:r>
          </w:p>
          <w:p w14:paraId="016FACC7" w14:textId="0D8CE915" w:rsidR="00631BF7" w:rsidRPr="00372362" w:rsidRDefault="00631BF7" w:rsidP="00AB06FD">
            <w:pPr>
              <w:pStyle w:val="ListParagraph"/>
              <w:numPr>
                <w:ilvl w:val="0"/>
                <w:numId w:val="14"/>
              </w:numPr>
              <w:jc w:val="left"/>
              <w:rPr>
                <w:rFonts w:ascii="Times New Roman" w:eastAsia="SimSun" w:hAnsi="Times New Roman"/>
                <w:sz w:val="20"/>
                <w:szCs w:val="20"/>
                <w:lang w:val="en-GB"/>
              </w:rPr>
            </w:pPr>
            <w:r w:rsidRPr="00372362">
              <w:rPr>
                <w:rFonts w:ascii="Times New Roman" w:eastAsia="SimSun" w:hAnsi="Times New Roman"/>
                <w:sz w:val="20"/>
                <w:szCs w:val="20"/>
                <w:lang w:val="en-GB"/>
              </w:rPr>
              <w:t>OFDM symbol location of the CLI-RSSI resource within a slot.</w:t>
            </w:r>
          </w:p>
          <w:p w14:paraId="107BD507" w14:textId="20B2EC91" w:rsidR="00631BF7" w:rsidRPr="00372362" w:rsidRDefault="00631BF7" w:rsidP="00AB06FD">
            <w:pPr>
              <w:pStyle w:val="ListParagraph"/>
              <w:numPr>
                <w:ilvl w:val="0"/>
                <w:numId w:val="14"/>
              </w:numPr>
              <w:jc w:val="left"/>
              <w:rPr>
                <w:rFonts w:ascii="Times New Roman" w:eastAsia="SimSun" w:hAnsi="Times New Roman"/>
                <w:sz w:val="20"/>
                <w:szCs w:val="20"/>
                <w:lang w:val="en-GB"/>
              </w:rPr>
            </w:pPr>
            <w:r w:rsidRPr="00372362">
              <w:rPr>
                <w:rFonts w:ascii="Times New Roman" w:eastAsia="SimSun" w:hAnsi="Times New Roman"/>
                <w:sz w:val="20"/>
                <w:szCs w:val="20"/>
                <w:lang w:val="en-GB"/>
              </w:rPr>
              <w:t xml:space="preserve">Within a slot that is configured for CLI-RSSI measurement the UE measures the RSSI from start symbol to start symbol + number of Symbols - 1. </w:t>
            </w:r>
          </w:p>
          <w:p w14:paraId="0C5CFC28" w14:textId="5BA2725B" w:rsidR="00631BF7" w:rsidRPr="00372362" w:rsidRDefault="00631BF7" w:rsidP="00AB06FD">
            <w:pPr>
              <w:pStyle w:val="ListParagraph"/>
              <w:numPr>
                <w:ilvl w:val="0"/>
                <w:numId w:val="14"/>
              </w:numPr>
              <w:jc w:val="left"/>
              <w:rPr>
                <w:rFonts w:ascii="Times New Roman" w:eastAsia="SimSun" w:hAnsi="Times New Roman"/>
                <w:sz w:val="20"/>
                <w:szCs w:val="20"/>
                <w:lang w:val="en-GB"/>
              </w:rPr>
            </w:pPr>
            <w:r w:rsidRPr="00372362">
              <w:rPr>
                <w:rFonts w:ascii="Times New Roman" w:eastAsia="SimSun" w:hAnsi="Times New Roman"/>
                <w:sz w:val="20"/>
                <w:szCs w:val="20"/>
                <w:lang w:val="en-GB"/>
              </w:rPr>
              <w:t xml:space="preserve">Periodicity and slot offset for this CLI-RSSI resource. All values are in "number of slots". </w:t>
            </w:r>
          </w:p>
          <w:p w14:paraId="489BFB4C" w14:textId="106ED49D" w:rsidR="00631BF7" w:rsidRPr="00372362" w:rsidRDefault="00631BF7" w:rsidP="00AB06FD">
            <w:pPr>
              <w:pStyle w:val="ListParagraph"/>
              <w:numPr>
                <w:ilvl w:val="0"/>
                <w:numId w:val="14"/>
              </w:numPr>
              <w:jc w:val="left"/>
              <w:rPr>
                <w:rFonts w:ascii="Times New Roman" w:eastAsia="SimSun" w:hAnsi="Times New Roman"/>
                <w:sz w:val="20"/>
                <w:szCs w:val="20"/>
                <w:lang w:val="en-GB"/>
              </w:rPr>
            </w:pPr>
            <w:r w:rsidRPr="00372362">
              <w:rPr>
                <w:rFonts w:ascii="Times New Roman" w:eastAsia="SimSun" w:hAnsi="Times New Roman"/>
                <w:sz w:val="20"/>
                <w:szCs w:val="20"/>
                <w:lang w:val="en-GB"/>
              </w:rPr>
              <w:lastRenderedPageBreak/>
              <w:t>Reference subcarrier spacing for CLI-RSSI measurement.</w:t>
            </w:r>
          </w:p>
          <w:p w14:paraId="0F1954D1" w14:textId="40381E8A" w:rsidR="00631BF7" w:rsidRPr="00372362" w:rsidRDefault="00631BF7" w:rsidP="00AB06FD">
            <w:pPr>
              <w:pStyle w:val="ListParagraph"/>
              <w:numPr>
                <w:ilvl w:val="0"/>
                <w:numId w:val="14"/>
              </w:numPr>
              <w:rPr>
                <w:lang w:val="en-GB"/>
              </w:rPr>
            </w:pPr>
            <w:r w:rsidRPr="00372362">
              <w:rPr>
                <w:rFonts w:ascii="Times New Roman" w:eastAsia="SimSun" w:hAnsi="Times New Roman"/>
                <w:sz w:val="20"/>
                <w:szCs w:val="20"/>
                <w:lang w:val="en-GB"/>
              </w:rPr>
              <w:t>Q</w:t>
            </w:r>
            <w:r w:rsidR="00D55CEB">
              <w:rPr>
                <w:rFonts w:ascii="Times New Roman" w:eastAsia="SimSun" w:hAnsi="Times New Roman"/>
                <w:sz w:val="20"/>
                <w:szCs w:val="20"/>
                <w:lang w:val="en-GB"/>
              </w:rPr>
              <w:t>CL</w:t>
            </w:r>
            <w:r w:rsidRPr="00372362">
              <w:rPr>
                <w:rFonts w:ascii="Times New Roman" w:eastAsia="SimSun" w:hAnsi="Times New Roman"/>
                <w:sz w:val="20"/>
                <w:szCs w:val="20"/>
                <w:lang w:val="en-GB"/>
              </w:rPr>
              <w:t xml:space="preserve">-D optional configured for </w:t>
            </w:r>
            <w:r w:rsidR="002B4BA0">
              <w:rPr>
                <w:rFonts w:ascii="Times New Roman" w:eastAsia="SimSun" w:hAnsi="Times New Roman"/>
                <w:sz w:val="20"/>
                <w:szCs w:val="20"/>
                <w:lang w:val="en-GB"/>
              </w:rPr>
              <w:t>periodic</w:t>
            </w:r>
            <w:r w:rsidRPr="00372362">
              <w:rPr>
                <w:rFonts w:ascii="Times New Roman" w:eastAsia="SimSun" w:hAnsi="Times New Roman"/>
                <w:sz w:val="20"/>
                <w:szCs w:val="20"/>
                <w:lang w:val="en-GB"/>
              </w:rPr>
              <w:t xml:space="preserve"> CLI-RSSI</w:t>
            </w:r>
            <w:r w:rsidR="00A40C13">
              <w:rPr>
                <w:rFonts w:ascii="Times New Roman" w:eastAsia="SimSu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72362">
              <w:rPr>
                <w:rFonts w:ascii="Times New Roman" w:eastAsia="SimSun" w:hAnsi="Times New Roman"/>
                <w:sz w:val="20"/>
                <w:szCs w:val="20"/>
                <w:lang w:val="en-GB"/>
              </w:rPr>
              <w:t>measurementresource</w:t>
            </w:r>
            <w:proofErr w:type="spellEnd"/>
          </w:p>
        </w:tc>
        <w:tc>
          <w:tcPr>
            <w:tcW w:w="889" w:type="dxa"/>
          </w:tcPr>
          <w:p w14:paraId="59D795FD" w14:textId="77777777" w:rsidR="00631BF7" w:rsidRPr="0005681B" w:rsidRDefault="00631BF7" w:rsidP="00631BF7">
            <w:pPr>
              <w:rPr>
                <w:lang w:val="en-GB"/>
              </w:rPr>
            </w:pPr>
          </w:p>
        </w:tc>
        <w:tc>
          <w:tcPr>
            <w:tcW w:w="839" w:type="dxa"/>
          </w:tcPr>
          <w:p w14:paraId="3EA1F05D" w14:textId="79B68E59" w:rsidR="00631BF7" w:rsidRPr="00EC4D1D" w:rsidRDefault="00631BF7" w:rsidP="00631BF7">
            <w:pPr>
              <w:rPr>
                <w:lang w:val="en-GB"/>
              </w:rPr>
            </w:pPr>
            <w:r w:rsidRPr="00372362">
              <w:rPr>
                <w:lang w:val="en-GB"/>
              </w:rPr>
              <w:t>Cell</w:t>
            </w:r>
          </w:p>
        </w:tc>
        <w:tc>
          <w:tcPr>
            <w:tcW w:w="938" w:type="dxa"/>
          </w:tcPr>
          <w:p w14:paraId="658EF760" w14:textId="4594A74B" w:rsidR="00631BF7" w:rsidRDefault="00631BF7" w:rsidP="00631BF7">
            <w:pPr>
              <w:rPr>
                <w:lang w:val="en-GB"/>
              </w:rPr>
            </w:pPr>
            <w:r>
              <w:rPr>
                <w:lang w:val="en-GB"/>
              </w:rPr>
              <w:t>UE</w:t>
            </w:r>
            <w:r w:rsidRPr="0005681B">
              <w:rPr>
                <w:lang w:val="en-GB"/>
              </w:rPr>
              <w:t>-spe</w:t>
            </w:r>
            <w:r>
              <w:rPr>
                <w:lang w:val="en-GB"/>
              </w:rPr>
              <w:t>ci</w:t>
            </w:r>
            <w:r w:rsidRPr="0005681B">
              <w:rPr>
                <w:lang w:val="en-GB"/>
              </w:rPr>
              <w:t>fic</w:t>
            </w:r>
          </w:p>
        </w:tc>
      </w:tr>
      <w:tr w:rsidR="00631BF7" w:rsidRPr="0005681B" w14:paraId="0743419E" w14:textId="77777777" w:rsidTr="00E611B3">
        <w:trPr>
          <w:trHeight w:val="987"/>
        </w:trPr>
        <w:tc>
          <w:tcPr>
            <w:tcW w:w="1525" w:type="dxa"/>
          </w:tcPr>
          <w:p w14:paraId="138142C8" w14:textId="6F589C3E" w:rsidR="00631BF7" w:rsidRPr="002D3D92" w:rsidRDefault="00631BF7" w:rsidP="00631BF7">
            <w:pPr>
              <w:rPr>
                <w:i/>
                <w:iCs/>
              </w:rPr>
            </w:pPr>
            <w:r>
              <w:rPr>
                <w:i/>
                <w:iCs/>
              </w:rPr>
              <w:t>CSI-</w:t>
            </w:r>
            <w:proofErr w:type="spellStart"/>
            <w:r>
              <w:rPr>
                <w:i/>
                <w:iCs/>
              </w:rPr>
              <w:t>ReportConfig</w:t>
            </w:r>
            <w:proofErr w:type="spellEnd"/>
          </w:p>
        </w:tc>
        <w:tc>
          <w:tcPr>
            <w:tcW w:w="2660" w:type="dxa"/>
          </w:tcPr>
          <w:p w14:paraId="60EBB5A4" w14:textId="72570104" w:rsidR="00631BF7" w:rsidRPr="007B498E" w:rsidRDefault="00631BF7" w:rsidP="00631BF7">
            <w:pPr>
              <w:rPr>
                <w:i/>
                <w:iCs/>
              </w:rPr>
            </w:pPr>
            <w:r w:rsidRPr="00F02BA9">
              <w:rPr>
                <w:i/>
                <w:iCs/>
              </w:rPr>
              <w:t>reportQuantity</w:t>
            </w:r>
            <w:r>
              <w:rPr>
                <w:i/>
                <w:iCs/>
              </w:rPr>
              <w:t>-r19 {SRS-RSRP, cli-RSSI}</w:t>
            </w:r>
          </w:p>
        </w:tc>
        <w:tc>
          <w:tcPr>
            <w:tcW w:w="940" w:type="dxa"/>
          </w:tcPr>
          <w:p w14:paraId="4DA43D41" w14:textId="2DEB993D" w:rsidR="00631BF7" w:rsidRDefault="00631BF7" w:rsidP="00631BF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New</w:t>
            </w:r>
          </w:p>
        </w:tc>
        <w:tc>
          <w:tcPr>
            <w:tcW w:w="2592" w:type="dxa"/>
          </w:tcPr>
          <w:p w14:paraId="30CEB6F0" w14:textId="4B13E610" w:rsidR="00631BF7" w:rsidRPr="00372362" w:rsidRDefault="00631BF7" w:rsidP="00631BF7">
            <w:pPr>
              <w:jc w:val="left"/>
              <w:rPr>
                <w:lang w:val="en-GB"/>
              </w:rPr>
            </w:pPr>
            <w:r w:rsidRPr="00372362">
              <w:rPr>
                <w:lang w:val="en-GB"/>
              </w:rPr>
              <w:t xml:space="preserve">The CSI related quantities to report. </w:t>
            </w:r>
          </w:p>
        </w:tc>
        <w:tc>
          <w:tcPr>
            <w:tcW w:w="889" w:type="dxa"/>
          </w:tcPr>
          <w:p w14:paraId="054CE43E" w14:textId="77777777" w:rsidR="00631BF7" w:rsidRPr="0005681B" w:rsidRDefault="00631BF7" w:rsidP="00631BF7">
            <w:pPr>
              <w:rPr>
                <w:lang w:val="en-GB"/>
              </w:rPr>
            </w:pPr>
          </w:p>
        </w:tc>
        <w:tc>
          <w:tcPr>
            <w:tcW w:w="839" w:type="dxa"/>
          </w:tcPr>
          <w:p w14:paraId="71DCC3D6" w14:textId="0130ECAD" w:rsidR="00631BF7" w:rsidRPr="00EC4D1D" w:rsidRDefault="00631BF7" w:rsidP="00631BF7">
            <w:pPr>
              <w:rPr>
                <w:lang w:val="en-GB"/>
              </w:rPr>
            </w:pPr>
            <w:r w:rsidRPr="00372362">
              <w:rPr>
                <w:lang w:val="en-GB"/>
              </w:rPr>
              <w:t>Cell</w:t>
            </w:r>
          </w:p>
        </w:tc>
        <w:tc>
          <w:tcPr>
            <w:tcW w:w="938" w:type="dxa"/>
          </w:tcPr>
          <w:p w14:paraId="3D51D41D" w14:textId="4BB1CA2A" w:rsidR="00631BF7" w:rsidRDefault="00631BF7" w:rsidP="00631BF7">
            <w:pPr>
              <w:rPr>
                <w:lang w:val="en-GB"/>
              </w:rPr>
            </w:pPr>
            <w:r>
              <w:rPr>
                <w:lang w:val="en-GB"/>
              </w:rPr>
              <w:t>UE</w:t>
            </w:r>
            <w:r w:rsidRPr="0005681B">
              <w:rPr>
                <w:lang w:val="en-GB"/>
              </w:rPr>
              <w:t>-spe</w:t>
            </w:r>
            <w:r>
              <w:rPr>
                <w:lang w:val="en-GB"/>
              </w:rPr>
              <w:t>ci</w:t>
            </w:r>
            <w:r w:rsidRPr="0005681B">
              <w:rPr>
                <w:lang w:val="en-GB"/>
              </w:rPr>
              <w:t>fic</w:t>
            </w:r>
          </w:p>
        </w:tc>
      </w:tr>
      <w:tr w:rsidR="00631BF7" w:rsidRPr="0005681B" w14:paraId="5C5D7405" w14:textId="77777777" w:rsidTr="00E611B3">
        <w:trPr>
          <w:trHeight w:val="987"/>
        </w:trPr>
        <w:tc>
          <w:tcPr>
            <w:tcW w:w="1525" w:type="dxa"/>
          </w:tcPr>
          <w:p w14:paraId="06E561F1" w14:textId="71EB45F1" w:rsidR="00631BF7" w:rsidRDefault="00631BF7" w:rsidP="00631BF7">
            <w:pPr>
              <w:rPr>
                <w:i/>
                <w:iCs/>
              </w:rPr>
            </w:pPr>
            <w:r>
              <w:rPr>
                <w:i/>
                <w:iCs/>
              </w:rPr>
              <w:t>CSI-</w:t>
            </w:r>
            <w:proofErr w:type="spellStart"/>
            <w:r>
              <w:rPr>
                <w:i/>
                <w:iCs/>
              </w:rPr>
              <w:t>ReportConfig</w:t>
            </w:r>
            <w:proofErr w:type="spellEnd"/>
          </w:p>
        </w:tc>
        <w:tc>
          <w:tcPr>
            <w:tcW w:w="2660" w:type="dxa"/>
          </w:tcPr>
          <w:p w14:paraId="28EB0CAE" w14:textId="261A4E54" w:rsidR="00631BF7" w:rsidRPr="00F02BA9" w:rsidRDefault="00631BF7" w:rsidP="00631BF7">
            <w:pPr>
              <w:rPr>
                <w:i/>
                <w:iCs/>
              </w:rPr>
            </w:pPr>
            <w:proofErr w:type="spellStart"/>
            <w:r w:rsidRPr="00181EE7">
              <w:rPr>
                <w:i/>
                <w:iCs/>
                <w:lang w:val="en-GB"/>
              </w:rPr>
              <w:t>NumberreportedCLIresources</w:t>
            </w:r>
            <w:proofErr w:type="spellEnd"/>
          </w:p>
        </w:tc>
        <w:tc>
          <w:tcPr>
            <w:tcW w:w="940" w:type="dxa"/>
          </w:tcPr>
          <w:p w14:paraId="5C52368B" w14:textId="4AC10D60" w:rsidR="00631BF7" w:rsidRDefault="00631BF7" w:rsidP="00631BF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New</w:t>
            </w:r>
          </w:p>
        </w:tc>
        <w:tc>
          <w:tcPr>
            <w:tcW w:w="2592" w:type="dxa"/>
          </w:tcPr>
          <w:p w14:paraId="59034956" w14:textId="443A9A02" w:rsidR="00631BF7" w:rsidRPr="00372362" w:rsidRDefault="00631BF7" w:rsidP="00372362">
            <w:pPr>
              <w:jc w:val="left"/>
              <w:rPr>
                <w:lang w:val="en-GB"/>
              </w:rPr>
            </w:pPr>
            <w:r>
              <w:rPr>
                <w:lang w:val="en-GB"/>
              </w:rPr>
              <w:t>N</w:t>
            </w:r>
            <w:r w:rsidRPr="00181EE7">
              <w:rPr>
                <w:lang w:val="en-GB"/>
              </w:rPr>
              <w:t>umber of reported CLI measurement resources</w:t>
            </w:r>
          </w:p>
        </w:tc>
        <w:tc>
          <w:tcPr>
            <w:tcW w:w="889" w:type="dxa"/>
          </w:tcPr>
          <w:p w14:paraId="6E215616" w14:textId="77777777" w:rsidR="00631BF7" w:rsidRPr="0005681B" w:rsidRDefault="00631BF7" w:rsidP="00631BF7">
            <w:pPr>
              <w:rPr>
                <w:lang w:val="en-GB"/>
              </w:rPr>
            </w:pPr>
          </w:p>
        </w:tc>
        <w:tc>
          <w:tcPr>
            <w:tcW w:w="839" w:type="dxa"/>
          </w:tcPr>
          <w:p w14:paraId="0FF06EC6" w14:textId="69D97B44" w:rsidR="00631BF7" w:rsidRPr="00372362" w:rsidRDefault="00631BF7" w:rsidP="00631BF7">
            <w:pPr>
              <w:rPr>
                <w:lang w:val="en-GB"/>
              </w:rPr>
            </w:pPr>
            <w:r w:rsidRPr="00372362">
              <w:rPr>
                <w:lang w:val="en-GB"/>
              </w:rPr>
              <w:t>Cell</w:t>
            </w:r>
          </w:p>
        </w:tc>
        <w:tc>
          <w:tcPr>
            <w:tcW w:w="938" w:type="dxa"/>
          </w:tcPr>
          <w:p w14:paraId="15D6613F" w14:textId="575AD9AF" w:rsidR="00631BF7" w:rsidRDefault="00631BF7" w:rsidP="00631BF7">
            <w:pPr>
              <w:rPr>
                <w:lang w:val="en-GB"/>
              </w:rPr>
            </w:pPr>
            <w:r>
              <w:rPr>
                <w:lang w:val="en-GB"/>
              </w:rPr>
              <w:t>UE</w:t>
            </w:r>
            <w:r w:rsidRPr="0005681B">
              <w:rPr>
                <w:lang w:val="en-GB"/>
              </w:rPr>
              <w:t>-spe</w:t>
            </w:r>
            <w:r>
              <w:rPr>
                <w:lang w:val="en-GB"/>
              </w:rPr>
              <w:t>ci</w:t>
            </w:r>
            <w:r w:rsidRPr="0005681B">
              <w:rPr>
                <w:lang w:val="en-GB"/>
              </w:rPr>
              <w:t>fic</w:t>
            </w:r>
          </w:p>
        </w:tc>
      </w:tr>
      <w:tr w:rsidR="00631BF7" w:rsidRPr="0005681B" w14:paraId="02FF9C7A" w14:textId="77777777" w:rsidTr="00E611B3">
        <w:trPr>
          <w:trHeight w:val="987"/>
        </w:trPr>
        <w:tc>
          <w:tcPr>
            <w:tcW w:w="1525" w:type="dxa"/>
          </w:tcPr>
          <w:p w14:paraId="3A38FF26" w14:textId="39C7F588" w:rsidR="00631BF7" w:rsidRPr="002D3D92" w:rsidRDefault="00631BF7" w:rsidP="00631BF7">
            <w:pPr>
              <w:rPr>
                <w:i/>
                <w:iCs/>
              </w:rPr>
            </w:pPr>
            <w:r w:rsidRPr="00006763">
              <w:rPr>
                <w:i/>
                <w:iCs/>
              </w:rPr>
              <w:t>CSI-</w:t>
            </w:r>
            <w:proofErr w:type="spellStart"/>
            <w:r w:rsidRPr="00006763">
              <w:rPr>
                <w:i/>
                <w:iCs/>
              </w:rPr>
              <w:t>AssociatedReportConfigInfo</w:t>
            </w:r>
            <w:proofErr w:type="spellEnd"/>
          </w:p>
        </w:tc>
        <w:tc>
          <w:tcPr>
            <w:tcW w:w="2660" w:type="dxa"/>
          </w:tcPr>
          <w:p w14:paraId="37A129D9" w14:textId="2F84AC7A" w:rsidR="00631BF7" w:rsidRDefault="00631BF7" w:rsidP="00631BF7">
            <w:pPr>
              <w:rPr>
                <w:i/>
                <w:iCs/>
              </w:rPr>
            </w:pPr>
            <w:r w:rsidRPr="00AF7EC4">
              <w:rPr>
                <w:i/>
                <w:iCs/>
              </w:rPr>
              <w:t>resourcesForChannel</w:t>
            </w:r>
            <w:r>
              <w:rPr>
                <w:i/>
                <w:iCs/>
              </w:rPr>
              <w:t xml:space="preserve">-r19 </w:t>
            </w:r>
          </w:p>
        </w:tc>
        <w:tc>
          <w:tcPr>
            <w:tcW w:w="940" w:type="dxa"/>
          </w:tcPr>
          <w:p w14:paraId="3CCF49E4" w14:textId="70E01655" w:rsidR="00631BF7" w:rsidRDefault="00631BF7" w:rsidP="00631BF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New</w:t>
            </w:r>
          </w:p>
        </w:tc>
        <w:tc>
          <w:tcPr>
            <w:tcW w:w="2592" w:type="dxa"/>
          </w:tcPr>
          <w:p w14:paraId="7752846B" w14:textId="35F7970C" w:rsidR="00631BF7" w:rsidRPr="00372362" w:rsidRDefault="00631BF7" w:rsidP="00631BF7">
            <w:pPr>
              <w:jc w:val="left"/>
              <w:rPr>
                <w:lang w:val="en-GB"/>
              </w:rPr>
            </w:pPr>
            <w:r w:rsidRPr="00372362">
              <w:rPr>
                <w:lang w:val="en-GB"/>
              </w:rPr>
              <w:t>Configure reference signals for channel measurement or CLI SRS-RSRP or CLI-RSSI resource set for CLI measurements</w:t>
            </w:r>
          </w:p>
        </w:tc>
        <w:tc>
          <w:tcPr>
            <w:tcW w:w="889" w:type="dxa"/>
          </w:tcPr>
          <w:p w14:paraId="33AEFFD9" w14:textId="77777777" w:rsidR="00631BF7" w:rsidRPr="0005681B" w:rsidRDefault="00631BF7" w:rsidP="00631BF7">
            <w:pPr>
              <w:rPr>
                <w:lang w:val="en-GB"/>
              </w:rPr>
            </w:pPr>
          </w:p>
        </w:tc>
        <w:tc>
          <w:tcPr>
            <w:tcW w:w="839" w:type="dxa"/>
          </w:tcPr>
          <w:p w14:paraId="5B99EECA" w14:textId="535E03B0" w:rsidR="00631BF7" w:rsidRPr="00EC4D1D" w:rsidRDefault="00631BF7" w:rsidP="00631BF7">
            <w:pPr>
              <w:rPr>
                <w:lang w:val="en-GB"/>
              </w:rPr>
            </w:pPr>
            <w:r w:rsidRPr="00372362">
              <w:rPr>
                <w:lang w:val="en-GB"/>
              </w:rPr>
              <w:t>Cell</w:t>
            </w:r>
          </w:p>
        </w:tc>
        <w:tc>
          <w:tcPr>
            <w:tcW w:w="938" w:type="dxa"/>
          </w:tcPr>
          <w:p w14:paraId="3B6A95BF" w14:textId="58C04D1B" w:rsidR="00631BF7" w:rsidRDefault="00631BF7" w:rsidP="00631BF7">
            <w:pPr>
              <w:rPr>
                <w:lang w:val="en-GB"/>
              </w:rPr>
            </w:pPr>
            <w:r>
              <w:rPr>
                <w:lang w:val="en-GB"/>
              </w:rPr>
              <w:t>UE</w:t>
            </w:r>
            <w:r w:rsidRPr="0005681B">
              <w:rPr>
                <w:lang w:val="en-GB"/>
              </w:rPr>
              <w:t>-spe</w:t>
            </w:r>
            <w:r>
              <w:rPr>
                <w:lang w:val="en-GB"/>
              </w:rPr>
              <w:t>ci</w:t>
            </w:r>
            <w:r w:rsidRPr="0005681B">
              <w:rPr>
                <w:lang w:val="en-GB"/>
              </w:rPr>
              <w:t>fic</w:t>
            </w:r>
          </w:p>
        </w:tc>
      </w:tr>
      <w:tr w:rsidR="00631BF7" w:rsidRPr="0005681B" w14:paraId="688D08A5" w14:textId="77777777" w:rsidTr="00E611B3">
        <w:trPr>
          <w:trHeight w:val="987"/>
        </w:trPr>
        <w:tc>
          <w:tcPr>
            <w:tcW w:w="1525" w:type="dxa"/>
          </w:tcPr>
          <w:p w14:paraId="4147569E" w14:textId="133D2830" w:rsidR="00631BF7" w:rsidRPr="00006763" w:rsidRDefault="00631BF7" w:rsidP="00631BF7">
            <w:pPr>
              <w:rPr>
                <w:i/>
                <w:iCs/>
              </w:rPr>
            </w:pPr>
            <w:r w:rsidRPr="00AF7EC4">
              <w:rPr>
                <w:i/>
                <w:iCs/>
              </w:rPr>
              <w:t>resourcesForChannel</w:t>
            </w:r>
            <w:r>
              <w:rPr>
                <w:i/>
                <w:iCs/>
              </w:rPr>
              <w:t>-r19</w:t>
            </w:r>
          </w:p>
        </w:tc>
        <w:tc>
          <w:tcPr>
            <w:tcW w:w="2660" w:type="dxa"/>
          </w:tcPr>
          <w:p w14:paraId="68D2B114" w14:textId="56D46DB2" w:rsidR="00631BF7" w:rsidRPr="00AF7EC4" w:rsidRDefault="00631BF7" w:rsidP="00631BF7">
            <w:pPr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qcl</w:t>
            </w:r>
            <w:proofErr w:type="spellEnd"/>
            <w:r>
              <w:rPr>
                <w:i/>
                <w:iCs/>
              </w:rPr>
              <w:t>-info</w:t>
            </w:r>
          </w:p>
        </w:tc>
        <w:tc>
          <w:tcPr>
            <w:tcW w:w="940" w:type="dxa"/>
          </w:tcPr>
          <w:p w14:paraId="75E0499E" w14:textId="00EE294F" w:rsidR="00631BF7" w:rsidRDefault="00631BF7" w:rsidP="00631BF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New</w:t>
            </w:r>
          </w:p>
        </w:tc>
        <w:tc>
          <w:tcPr>
            <w:tcW w:w="2592" w:type="dxa"/>
          </w:tcPr>
          <w:p w14:paraId="38752E2E" w14:textId="4DDA3E01" w:rsidR="00631BF7" w:rsidRPr="00372362" w:rsidRDefault="00E611B3" w:rsidP="00631BF7">
            <w:pPr>
              <w:rPr>
                <w:lang w:val="en-GB"/>
              </w:rPr>
            </w:pPr>
            <w:r>
              <w:rPr>
                <w:lang w:val="en-GB"/>
              </w:rPr>
              <w:t>O</w:t>
            </w:r>
            <w:r w:rsidR="00631BF7" w:rsidRPr="00372362">
              <w:rPr>
                <w:lang w:val="en-GB"/>
              </w:rPr>
              <w:t>ptionally configure QCL-D where the TCI state(s) correspond to the resource(s) in the set of CLI measurement resources indicated by CSI-</w:t>
            </w:r>
            <w:proofErr w:type="spellStart"/>
            <w:r w:rsidR="00631BF7" w:rsidRPr="00372362">
              <w:rPr>
                <w:lang w:val="en-GB"/>
              </w:rPr>
              <w:t>AssociatedReportConfigInfo</w:t>
            </w:r>
            <w:proofErr w:type="spellEnd"/>
          </w:p>
        </w:tc>
        <w:tc>
          <w:tcPr>
            <w:tcW w:w="889" w:type="dxa"/>
          </w:tcPr>
          <w:p w14:paraId="02797740" w14:textId="77777777" w:rsidR="00631BF7" w:rsidRPr="0005681B" w:rsidRDefault="00631BF7" w:rsidP="00631BF7">
            <w:pPr>
              <w:rPr>
                <w:lang w:val="en-GB"/>
              </w:rPr>
            </w:pPr>
          </w:p>
        </w:tc>
        <w:tc>
          <w:tcPr>
            <w:tcW w:w="839" w:type="dxa"/>
          </w:tcPr>
          <w:p w14:paraId="08E0923E" w14:textId="645ADA4D" w:rsidR="00631BF7" w:rsidRPr="00EC4D1D" w:rsidRDefault="00631BF7" w:rsidP="00631BF7">
            <w:pPr>
              <w:rPr>
                <w:lang w:val="en-GB"/>
              </w:rPr>
            </w:pPr>
            <w:r w:rsidRPr="00372362">
              <w:rPr>
                <w:lang w:val="en-GB"/>
              </w:rPr>
              <w:t>Cell</w:t>
            </w:r>
          </w:p>
        </w:tc>
        <w:tc>
          <w:tcPr>
            <w:tcW w:w="938" w:type="dxa"/>
          </w:tcPr>
          <w:p w14:paraId="2A570CA6" w14:textId="0C759F7B" w:rsidR="00631BF7" w:rsidRDefault="00631BF7" w:rsidP="00631BF7">
            <w:pPr>
              <w:rPr>
                <w:lang w:val="en-GB"/>
              </w:rPr>
            </w:pPr>
            <w:r>
              <w:rPr>
                <w:lang w:val="en-GB"/>
              </w:rPr>
              <w:t>UE</w:t>
            </w:r>
            <w:r w:rsidRPr="0005681B">
              <w:rPr>
                <w:lang w:val="en-GB"/>
              </w:rPr>
              <w:t>-spe</w:t>
            </w:r>
            <w:r>
              <w:rPr>
                <w:lang w:val="en-GB"/>
              </w:rPr>
              <w:t>ci</w:t>
            </w:r>
            <w:r w:rsidRPr="0005681B">
              <w:rPr>
                <w:lang w:val="en-GB"/>
              </w:rPr>
              <w:t>fic</w:t>
            </w:r>
          </w:p>
        </w:tc>
      </w:tr>
    </w:tbl>
    <w:p w14:paraId="1A4D04E7" w14:textId="77777777" w:rsidR="00513E3B" w:rsidRPr="00C339D8" w:rsidRDefault="00513E3B" w:rsidP="00C339D8">
      <w:pPr>
        <w:rPr>
          <w:rFonts w:eastAsia="Batang"/>
          <w:bCs/>
          <w:szCs w:val="24"/>
        </w:rPr>
      </w:pPr>
    </w:p>
    <w:p w14:paraId="47F8D28C" w14:textId="5A5745B5" w:rsidR="00513E3B" w:rsidRDefault="00513E3B" w:rsidP="00513E3B">
      <w:pPr>
        <w:pStyle w:val="Heading2"/>
        <w:rPr>
          <w:bCs/>
        </w:rPr>
      </w:pPr>
      <w:r>
        <w:rPr>
          <w:bCs/>
        </w:rPr>
        <w:t>RRC Parameters for UL Resource Muting</w:t>
      </w:r>
    </w:p>
    <w:tbl>
      <w:tblPr>
        <w:tblStyle w:val="TableGrid"/>
        <w:tblW w:w="10383" w:type="dxa"/>
        <w:tblLayout w:type="fixed"/>
        <w:tblCellMar>
          <w:left w:w="72" w:type="dxa"/>
          <w:right w:w="72" w:type="dxa"/>
        </w:tblCellMar>
        <w:tblLook w:val="0600" w:firstRow="0" w:lastRow="0" w:firstColumn="0" w:lastColumn="0" w:noHBand="1" w:noVBand="1"/>
      </w:tblPr>
      <w:tblGrid>
        <w:gridCol w:w="1525"/>
        <w:gridCol w:w="2660"/>
        <w:gridCol w:w="940"/>
        <w:gridCol w:w="2592"/>
        <w:gridCol w:w="889"/>
        <w:gridCol w:w="839"/>
        <w:gridCol w:w="938"/>
      </w:tblGrid>
      <w:tr w:rsidR="00620978" w:rsidRPr="0005681B" w14:paraId="668D21A9" w14:textId="77777777" w:rsidTr="00E611B3">
        <w:trPr>
          <w:trHeight w:val="495"/>
        </w:trPr>
        <w:tc>
          <w:tcPr>
            <w:tcW w:w="1525" w:type="dxa"/>
          </w:tcPr>
          <w:p w14:paraId="4CA99CB5" w14:textId="0F0506BD" w:rsidR="00620978" w:rsidRPr="0005681B" w:rsidRDefault="00513E3B" w:rsidP="00E611B3">
            <w:pPr>
              <w:spacing w:after="0"/>
              <w:rPr>
                <w:b/>
                <w:bCs/>
                <w:lang w:val="en-GB"/>
              </w:rPr>
            </w:pPr>
            <w:r>
              <w:rPr>
                <w:rFonts w:eastAsia="Batang"/>
                <w:bCs/>
                <w:szCs w:val="24"/>
              </w:rPr>
              <w:t>RAN1 shall discuss RRC parameters for UL resource muting.</w:t>
            </w:r>
            <w:r w:rsidR="00620978">
              <w:rPr>
                <w:b/>
                <w:bCs/>
                <w:lang w:val="en-GB"/>
              </w:rPr>
              <w:t>RAN2 parent IE</w:t>
            </w:r>
          </w:p>
        </w:tc>
        <w:tc>
          <w:tcPr>
            <w:tcW w:w="2660" w:type="dxa"/>
            <w:hideMark/>
          </w:tcPr>
          <w:p w14:paraId="21EDB208" w14:textId="77777777" w:rsidR="00620978" w:rsidRPr="0005681B" w:rsidRDefault="00620978" w:rsidP="00E611B3">
            <w:pPr>
              <w:spacing w:after="0"/>
              <w:rPr>
                <w:b/>
                <w:bCs/>
                <w:lang w:val="en-GB"/>
              </w:rPr>
            </w:pPr>
            <w:r w:rsidRPr="0005681B">
              <w:rPr>
                <w:b/>
                <w:bCs/>
                <w:lang w:val="en-GB"/>
              </w:rPr>
              <w:t>Parameter name in the spec</w:t>
            </w:r>
          </w:p>
        </w:tc>
        <w:tc>
          <w:tcPr>
            <w:tcW w:w="940" w:type="dxa"/>
            <w:hideMark/>
          </w:tcPr>
          <w:p w14:paraId="36D3B46C" w14:textId="77777777" w:rsidR="00620978" w:rsidRPr="0005681B" w:rsidRDefault="00620978" w:rsidP="00E611B3">
            <w:pPr>
              <w:spacing w:after="0"/>
              <w:jc w:val="center"/>
              <w:rPr>
                <w:b/>
                <w:bCs/>
                <w:lang w:val="en-GB"/>
              </w:rPr>
            </w:pPr>
            <w:r w:rsidRPr="0005681B">
              <w:rPr>
                <w:b/>
                <w:bCs/>
                <w:lang w:val="en-GB"/>
              </w:rPr>
              <w:t>New or existing?</w:t>
            </w:r>
          </w:p>
        </w:tc>
        <w:tc>
          <w:tcPr>
            <w:tcW w:w="2592" w:type="dxa"/>
            <w:hideMark/>
          </w:tcPr>
          <w:p w14:paraId="72BD7311" w14:textId="77777777" w:rsidR="00620978" w:rsidRPr="0005681B" w:rsidRDefault="00620978" w:rsidP="00E611B3">
            <w:pPr>
              <w:spacing w:after="0"/>
              <w:rPr>
                <w:b/>
                <w:bCs/>
                <w:lang w:val="en-GB"/>
              </w:rPr>
            </w:pPr>
            <w:r w:rsidRPr="0005681B">
              <w:rPr>
                <w:b/>
                <w:bCs/>
                <w:lang w:val="en-GB"/>
              </w:rPr>
              <w:t>Description</w:t>
            </w:r>
          </w:p>
        </w:tc>
        <w:tc>
          <w:tcPr>
            <w:tcW w:w="889" w:type="dxa"/>
            <w:hideMark/>
          </w:tcPr>
          <w:p w14:paraId="68F4393A" w14:textId="77777777" w:rsidR="00620978" w:rsidRPr="0005681B" w:rsidRDefault="00620978" w:rsidP="00E611B3">
            <w:pPr>
              <w:spacing w:after="0"/>
              <w:rPr>
                <w:b/>
                <w:bCs/>
                <w:lang w:val="en-GB"/>
              </w:rPr>
            </w:pPr>
            <w:r w:rsidRPr="0005681B">
              <w:rPr>
                <w:b/>
                <w:bCs/>
                <w:lang w:val="en-GB"/>
              </w:rPr>
              <w:t>Value range</w:t>
            </w:r>
          </w:p>
        </w:tc>
        <w:tc>
          <w:tcPr>
            <w:tcW w:w="839" w:type="dxa"/>
            <w:hideMark/>
          </w:tcPr>
          <w:p w14:paraId="7C444F31" w14:textId="77777777" w:rsidR="00620978" w:rsidRPr="0005681B" w:rsidRDefault="00620978" w:rsidP="00E611B3">
            <w:pPr>
              <w:spacing w:after="0"/>
              <w:rPr>
                <w:b/>
                <w:bCs/>
                <w:lang w:val="en-GB"/>
              </w:rPr>
            </w:pPr>
            <w:r w:rsidRPr="0005681B">
              <w:rPr>
                <w:b/>
                <w:bCs/>
                <w:lang w:val="en-GB"/>
              </w:rPr>
              <w:t>Per (UE, cell, TRP, …)</w:t>
            </w:r>
          </w:p>
        </w:tc>
        <w:tc>
          <w:tcPr>
            <w:tcW w:w="938" w:type="dxa"/>
            <w:hideMark/>
          </w:tcPr>
          <w:p w14:paraId="639F04EF" w14:textId="77777777" w:rsidR="00620978" w:rsidRPr="0005681B" w:rsidRDefault="00620978" w:rsidP="00E611B3">
            <w:pPr>
              <w:spacing w:before="0" w:after="0"/>
              <w:rPr>
                <w:b/>
                <w:bCs/>
                <w:lang w:val="en-GB"/>
              </w:rPr>
            </w:pPr>
            <w:r w:rsidRPr="0005681B">
              <w:rPr>
                <w:b/>
                <w:bCs/>
                <w:lang w:val="en-GB"/>
              </w:rPr>
              <w:t>UE or Cell</w:t>
            </w:r>
            <w:r>
              <w:rPr>
                <w:b/>
                <w:bCs/>
                <w:lang w:val="en-GB"/>
              </w:rPr>
              <w:t xml:space="preserve"> </w:t>
            </w:r>
            <w:r w:rsidRPr="0005681B">
              <w:rPr>
                <w:b/>
                <w:bCs/>
                <w:lang w:val="en-GB"/>
              </w:rPr>
              <w:t>specific</w:t>
            </w:r>
          </w:p>
        </w:tc>
      </w:tr>
      <w:tr w:rsidR="00620978" w:rsidRPr="0005681B" w14:paraId="0C486541" w14:textId="77777777" w:rsidTr="00E611B3">
        <w:trPr>
          <w:trHeight w:val="987"/>
        </w:trPr>
        <w:tc>
          <w:tcPr>
            <w:tcW w:w="1525" w:type="dxa"/>
          </w:tcPr>
          <w:p w14:paraId="4F512C42" w14:textId="49DCC757" w:rsidR="00620978" w:rsidRPr="00372362" w:rsidRDefault="000D539E" w:rsidP="00E611B3">
            <w:pPr>
              <w:rPr>
                <w:i/>
                <w:iCs/>
                <w:lang w:val="en-GB"/>
              </w:rPr>
            </w:pPr>
            <w:r w:rsidRPr="00372362">
              <w:rPr>
                <w:i/>
                <w:iCs/>
                <w:lang w:val="en-GB"/>
              </w:rPr>
              <w:t>PUSCH-config</w:t>
            </w:r>
          </w:p>
        </w:tc>
        <w:tc>
          <w:tcPr>
            <w:tcW w:w="2660" w:type="dxa"/>
            <w:hideMark/>
          </w:tcPr>
          <w:p w14:paraId="781BADF9" w14:textId="2FC4CA40" w:rsidR="00620978" w:rsidRPr="00B13E14" w:rsidRDefault="00620978" w:rsidP="00E611B3">
            <w:pPr>
              <w:rPr>
                <w:i/>
                <w:iCs/>
                <w:lang w:val="en-GB"/>
              </w:rPr>
            </w:pPr>
            <w:proofErr w:type="spellStart"/>
            <w:r>
              <w:rPr>
                <w:i/>
                <w:iCs/>
                <w:lang w:val="en-GB"/>
              </w:rPr>
              <w:t>ULResourceMuting</w:t>
            </w:r>
            <w:proofErr w:type="spellEnd"/>
          </w:p>
        </w:tc>
        <w:tc>
          <w:tcPr>
            <w:tcW w:w="940" w:type="dxa"/>
            <w:hideMark/>
          </w:tcPr>
          <w:p w14:paraId="58EE2D08" w14:textId="77777777" w:rsidR="00620978" w:rsidRPr="0005681B" w:rsidRDefault="00620978" w:rsidP="00E611B3">
            <w:pPr>
              <w:jc w:val="center"/>
              <w:rPr>
                <w:lang w:val="en-GB"/>
              </w:rPr>
            </w:pPr>
            <w:r w:rsidRPr="0005681B">
              <w:rPr>
                <w:lang w:val="en-GB"/>
              </w:rPr>
              <w:t>New</w:t>
            </w:r>
          </w:p>
        </w:tc>
        <w:tc>
          <w:tcPr>
            <w:tcW w:w="2592" w:type="dxa"/>
            <w:hideMark/>
          </w:tcPr>
          <w:p w14:paraId="4442643F" w14:textId="1B6B3807" w:rsidR="00620978" w:rsidRPr="0005681B" w:rsidRDefault="009B7E65" w:rsidP="00E611B3">
            <w:pPr>
              <w:jc w:val="left"/>
              <w:rPr>
                <w:lang w:val="en-GB"/>
              </w:rPr>
            </w:pPr>
            <w:r>
              <w:rPr>
                <w:lang w:val="en-GB"/>
              </w:rPr>
              <w:t>UL resource muting pattern</w:t>
            </w:r>
          </w:p>
        </w:tc>
        <w:tc>
          <w:tcPr>
            <w:tcW w:w="889" w:type="dxa"/>
            <w:hideMark/>
          </w:tcPr>
          <w:p w14:paraId="420CA4A5" w14:textId="77777777" w:rsidR="00620978" w:rsidRPr="0005681B" w:rsidRDefault="00620978" w:rsidP="00E611B3">
            <w:pPr>
              <w:rPr>
                <w:lang w:val="en-GB"/>
              </w:rPr>
            </w:pPr>
          </w:p>
        </w:tc>
        <w:tc>
          <w:tcPr>
            <w:tcW w:w="839" w:type="dxa"/>
            <w:hideMark/>
          </w:tcPr>
          <w:p w14:paraId="7A152D06" w14:textId="4EE03137" w:rsidR="00620978" w:rsidRPr="0005681B" w:rsidRDefault="0021720E" w:rsidP="00E611B3">
            <w:pPr>
              <w:rPr>
                <w:lang w:val="en-GB"/>
              </w:rPr>
            </w:pPr>
            <w:r>
              <w:rPr>
                <w:lang w:val="en-GB"/>
              </w:rPr>
              <w:t>UE</w:t>
            </w:r>
          </w:p>
        </w:tc>
        <w:tc>
          <w:tcPr>
            <w:tcW w:w="938" w:type="dxa"/>
            <w:hideMark/>
          </w:tcPr>
          <w:p w14:paraId="196D2C47" w14:textId="77777777" w:rsidR="00620978" w:rsidRPr="0005681B" w:rsidRDefault="00620978" w:rsidP="00E611B3">
            <w:pPr>
              <w:rPr>
                <w:lang w:val="en-GB"/>
              </w:rPr>
            </w:pPr>
            <w:r>
              <w:rPr>
                <w:lang w:val="en-GB"/>
              </w:rPr>
              <w:t>UE</w:t>
            </w:r>
            <w:r w:rsidRPr="0005681B">
              <w:rPr>
                <w:lang w:val="en-GB"/>
              </w:rPr>
              <w:t>-spe</w:t>
            </w:r>
            <w:r>
              <w:rPr>
                <w:lang w:val="en-GB"/>
              </w:rPr>
              <w:t>ci</w:t>
            </w:r>
            <w:r w:rsidRPr="0005681B">
              <w:rPr>
                <w:lang w:val="en-GB"/>
              </w:rPr>
              <w:t>fic</w:t>
            </w:r>
          </w:p>
        </w:tc>
      </w:tr>
      <w:tr w:rsidR="009B3566" w:rsidRPr="0005681B" w14:paraId="2F6A9E15" w14:textId="77777777" w:rsidTr="00E611B3">
        <w:trPr>
          <w:trHeight w:val="987"/>
        </w:trPr>
        <w:tc>
          <w:tcPr>
            <w:tcW w:w="1525" w:type="dxa"/>
          </w:tcPr>
          <w:p w14:paraId="506130B3" w14:textId="426A6AEB" w:rsidR="009B3566" w:rsidRPr="00B13E14" w:rsidRDefault="009B3566" w:rsidP="009B3566">
            <w:pPr>
              <w:rPr>
                <w:i/>
                <w:iCs/>
                <w:lang w:val="en-GB"/>
              </w:rPr>
            </w:pPr>
            <w:proofErr w:type="spellStart"/>
            <w:r>
              <w:rPr>
                <w:i/>
                <w:iCs/>
                <w:lang w:val="en-GB"/>
              </w:rPr>
              <w:t>ULResourceMuting</w:t>
            </w:r>
            <w:proofErr w:type="spellEnd"/>
          </w:p>
        </w:tc>
        <w:tc>
          <w:tcPr>
            <w:tcW w:w="2660" w:type="dxa"/>
          </w:tcPr>
          <w:p w14:paraId="61C804E9" w14:textId="77777777" w:rsidR="009B3566" w:rsidRPr="00372362" w:rsidRDefault="009B3566" w:rsidP="00AB06FD">
            <w:pPr>
              <w:pStyle w:val="ListParagraph"/>
              <w:numPr>
                <w:ilvl w:val="0"/>
                <w:numId w:val="14"/>
              </w:numPr>
              <w:rPr>
                <w:rFonts w:ascii="Times New Roman" w:eastAsia="SimSun" w:hAnsi="Times New Roman"/>
                <w:i/>
                <w:iCs/>
                <w:sz w:val="20"/>
                <w:szCs w:val="20"/>
                <w:lang w:val="en-GB"/>
              </w:rPr>
            </w:pPr>
            <w:r w:rsidRPr="00372362">
              <w:rPr>
                <w:rFonts w:ascii="Times New Roman" w:eastAsia="SimSun" w:hAnsi="Times New Roman"/>
                <w:i/>
                <w:iCs/>
                <w:sz w:val="20"/>
                <w:szCs w:val="20"/>
                <w:lang w:val="en-GB"/>
              </w:rPr>
              <w:t>Time location</w:t>
            </w:r>
          </w:p>
          <w:p w14:paraId="3B9624CF" w14:textId="2DAB7B24" w:rsidR="004151FB" w:rsidRPr="00372362" w:rsidRDefault="004151FB" w:rsidP="00AB06FD">
            <w:pPr>
              <w:pStyle w:val="ListParagraph"/>
              <w:numPr>
                <w:ilvl w:val="0"/>
                <w:numId w:val="14"/>
              </w:numPr>
              <w:rPr>
                <w:i/>
                <w:iCs/>
                <w:lang w:val="en-GB"/>
              </w:rPr>
            </w:pPr>
            <w:r w:rsidRPr="00372362">
              <w:rPr>
                <w:rFonts w:ascii="Times New Roman" w:eastAsia="SimSun" w:hAnsi="Times New Roman"/>
                <w:i/>
                <w:iCs/>
                <w:sz w:val="20"/>
                <w:szCs w:val="20"/>
                <w:lang w:val="en-GB"/>
              </w:rPr>
              <w:t>Comb offset</w:t>
            </w:r>
          </w:p>
        </w:tc>
        <w:tc>
          <w:tcPr>
            <w:tcW w:w="940" w:type="dxa"/>
          </w:tcPr>
          <w:p w14:paraId="0A0EF49E" w14:textId="77777777" w:rsidR="009B3566" w:rsidRPr="0005681B" w:rsidRDefault="009B3566" w:rsidP="009B35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New</w:t>
            </w:r>
          </w:p>
        </w:tc>
        <w:tc>
          <w:tcPr>
            <w:tcW w:w="2592" w:type="dxa"/>
          </w:tcPr>
          <w:p w14:paraId="6D662175" w14:textId="77777777" w:rsidR="009B3566" w:rsidRPr="00372362" w:rsidRDefault="00AC00C7" w:rsidP="00AB06FD">
            <w:pPr>
              <w:pStyle w:val="ListParagraph"/>
              <w:numPr>
                <w:ilvl w:val="0"/>
                <w:numId w:val="14"/>
              </w:numPr>
              <w:rPr>
                <w:rFonts w:ascii="Times New Roman" w:eastAsia="SimSun" w:hAnsi="Times New Roman"/>
                <w:sz w:val="20"/>
                <w:szCs w:val="20"/>
                <w:lang w:val="en-GB"/>
              </w:rPr>
            </w:pPr>
            <w:r w:rsidRPr="00372362">
              <w:rPr>
                <w:rFonts w:ascii="Times New Roman" w:eastAsia="SimSun" w:hAnsi="Times New Roman"/>
                <w:sz w:val="20"/>
                <w:szCs w:val="20"/>
                <w:lang w:val="en-GB"/>
              </w:rPr>
              <w:t xml:space="preserve">time location of each of one or two UL muting symbols </w:t>
            </w:r>
          </w:p>
          <w:p w14:paraId="7ACAF596" w14:textId="27809EB6" w:rsidR="00AC00C7" w:rsidRPr="00AC00C7" w:rsidRDefault="00E235D8" w:rsidP="00AB06FD">
            <w:pPr>
              <w:pStyle w:val="ListParagraph"/>
              <w:numPr>
                <w:ilvl w:val="0"/>
                <w:numId w:val="14"/>
              </w:numPr>
              <w:rPr>
                <w:lang w:val="en-GB"/>
              </w:rPr>
            </w:pPr>
            <w:r w:rsidRPr="00372362">
              <w:rPr>
                <w:rFonts w:ascii="Times New Roman" w:eastAsia="SimSun" w:hAnsi="Times New Roman"/>
                <w:sz w:val="20"/>
                <w:szCs w:val="20"/>
                <w:lang w:val="en-GB"/>
              </w:rPr>
              <w:t xml:space="preserve">comb offset of </w:t>
            </w:r>
            <w:r w:rsidR="00AC00C7" w:rsidRPr="00372362">
              <w:rPr>
                <w:rFonts w:ascii="Times New Roman" w:eastAsia="SimSun" w:hAnsi="Times New Roman"/>
                <w:sz w:val="20"/>
                <w:szCs w:val="20"/>
                <w:lang w:val="en-GB"/>
              </w:rPr>
              <w:t>{0,1}</w:t>
            </w:r>
            <w:r>
              <w:t xml:space="preserve"> </w:t>
            </w:r>
          </w:p>
        </w:tc>
        <w:tc>
          <w:tcPr>
            <w:tcW w:w="889" w:type="dxa"/>
          </w:tcPr>
          <w:p w14:paraId="573C716E" w14:textId="3C774315" w:rsidR="009B3566" w:rsidRPr="0005681B" w:rsidRDefault="009B3566" w:rsidP="009B3566">
            <w:pPr>
              <w:rPr>
                <w:lang w:val="en-GB"/>
              </w:rPr>
            </w:pPr>
          </w:p>
        </w:tc>
        <w:tc>
          <w:tcPr>
            <w:tcW w:w="839" w:type="dxa"/>
          </w:tcPr>
          <w:p w14:paraId="44D85F34" w14:textId="09CCD96F" w:rsidR="009B3566" w:rsidRDefault="0021720E" w:rsidP="009B3566">
            <w:pPr>
              <w:rPr>
                <w:lang w:val="en-GB"/>
              </w:rPr>
            </w:pPr>
            <w:r>
              <w:rPr>
                <w:lang w:val="en-GB"/>
              </w:rPr>
              <w:t>UE</w:t>
            </w:r>
          </w:p>
        </w:tc>
        <w:tc>
          <w:tcPr>
            <w:tcW w:w="938" w:type="dxa"/>
          </w:tcPr>
          <w:p w14:paraId="3BC92A5A" w14:textId="77777777" w:rsidR="009B3566" w:rsidRDefault="009B3566" w:rsidP="009B3566">
            <w:pPr>
              <w:rPr>
                <w:lang w:val="en-GB"/>
              </w:rPr>
            </w:pPr>
            <w:r>
              <w:rPr>
                <w:lang w:val="en-GB"/>
              </w:rPr>
              <w:t>UE</w:t>
            </w:r>
            <w:r w:rsidRPr="0005681B">
              <w:rPr>
                <w:lang w:val="en-GB"/>
              </w:rPr>
              <w:t>-spe</w:t>
            </w:r>
            <w:r>
              <w:rPr>
                <w:lang w:val="en-GB"/>
              </w:rPr>
              <w:t>ci</w:t>
            </w:r>
            <w:r w:rsidRPr="0005681B">
              <w:rPr>
                <w:lang w:val="en-GB"/>
              </w:rPr>
              <w:t>fic</w:t>
            </w:r>
          </w:p>
        </w:tc>
      </w:tr>
      <w:tr w:rsidR="009B3566" w:rsidRPr="0005681B" w14:paraId="5A46977E" w14:textId="77777777" w:rsidTr="00E611B3">
        <w:trPr>
          <w:trHeight w:val="987"/>
        </w:trPr>
        <w:tc>
          <w:tcPr>
            <w:tcW w:w="1525" w:type="dxa"/>
          </w:tcPr>
          <w:p w14:paraId="283F47DF" w14:textId="7AF2B85E" w:rsidR="009B3566" w:rsidRPr="00372362" w:rsidRDefault="00275D8C" w:rsidP="009B3566">
            <w:pPr>
              <w:rPr>
                <w:i/>
                <w:iCs/>
                <w:lang w:val="en-GB"/>
              </w:rPr>
            </w:pPr>
            <w:proofErr w:type="spellStart"/>
            <w:r w:rsidRPr="00372362">
              <w:rPr>
                <w:i/>
                <w:iCs/>
                <w:lang w:val="en-GB"/>
              </w:rPr>
              <w:lastRenderedPageBreak/>
              <w:t>pusch-TimeDomainAllocation</w:t>
            </w:r>
            <w:proofErr w:type="spellEnd"/>
          </w:p>
        </w:tc>
        <w:tc>
          <w:tcPr>
            <w:tcW w:w="2660" w:type="dxa"/>
          </w:tcPr>
          <w:p w14:paraId="1EB5115A" w14:textId="12BE319F" w:rsidR="009B3566" w:rsidRPr="00B13E14" w:rsidRDefault="00D50F8F" w:rsidP="009B3566">
            <w:pPr>
              <w:rPr>
                <w:i/>
                <w:iCs/>
                <w:lang w:val="en-GB"/>
              </w:rPr>
            </w:pPr>
            <w:proofErr w:type="spellStart"/>
            <w:r>
              <w:rPr>
                <w:i/>
                <w:iCs/>
                <w:lang w:val="en-GB"/>
              </w:rPr>
              <w:t>ULResourceMuting</w:t>
            </w:r>
            <w:r w:rsidR="00456CA5">
              <w:rPr>
                <w:i/>
                <w:iCs/>
                <w:lang w:val="en-GB"/>
              </w:rPr>
              <w:t>Indicator</w:t>
            </w:r>
            <w:proofErr w:type="spellEnd"/>
          </w:p>
        </w:tc>
        <w:tc>
          <w:tcPr>
            <w:tcW w:w="940" w:type="dxa"/>
          </w:tcPr>
          <w:p w14:paraId="23676D48" w14:textId="77777777" w:rsidR="009B3566" w:rsidRPr="0005681B" w:rsidRDefault="009B3566" w:rsidP="009B35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New</w:t>
            </w:r>
          </w:p>
        </w:tc>
        <w:tc>
          <w:tcPr>
            <w:tcW w:w="2592" w:type="dxa"/>
          </w:tcPr>
          <w:p w14:paraId="51D836DA" w14:textId="546BBC0E" w:rsidR="009B3566" w:rsidRPr="00372362" w:rsidRDefault="00C826D7" w:rsidP="004C4376">
            <w:pPr>
              <w:jc w:val="left"/>
            </w:pPr>
            <w:r>
              <w:t xml:space="preserve">Indicate whether </w:t>
            </w:r>
            <w:r w:rsidR="00EF2D63">
              <w:t xml:space="preserve">the semi-statically configured </w:t>
            </w:r>
            <w:r w:rsidR="00EF2D63" w:rsidRPr="005C17DE">
              <w:t xml:space="preserve">UL muting symbol(s) </w:t>
            </w:r>
            <w:r w:rsidR="00EF2D63">
              <w:t xml:space="preserve">are </w:t>
            </w:r>
            <w:r w:rsidR="009D766F">
              <w:t xml:space="preserve">applicable </w:t>
            </w:r>
            <w:r w:rsidR="006642AE">
              <w:t>or not</w:t>
            </w:r>
            <w:r w:rsidR="00EF2D63">
              <w:t xml:space="preserve"> for the </w:t>
            </w:r>
            <w:r w:rsidR="006642AE">
              <w:t>indicated row in the PUSCH TDRA table.</w:t>
            </w:r>
          </w:p>
        </w:tc>
        <w:tc>
          <w:tcPr>
            <w:tcW w:w="889" w:type="dxa"/>
          </w:tcPr>
          <w:p w14:paraId="6EBD1EE9" w14:textId="77777777" w:rsidR="009B3566" w:rsidRPr="0005681B" w:rsidRDefault="009B3566" w:rsidP="009B3566">
            <w:pPr>
              <w:rPr>
                <w:lang w:val="en-GB"/>
              </w:rPr>
            </w:pPr>
          </w:p>
        </w:tc>
        <w:tc>
          <w:tcPr>
            <w:tcW w:w="839" w:type="dxa"/>
          </w:tcPr>
          <w:p w14:paraId="6857C90D" w14:textId="441A49A4" w:rsidR="009B3566" w:rsidRDefault="0021720E" w:rsidP="009B3566">
            <w:pPr>
              <w:rPr>
                <w:lang w:val="en-GB"/>
              </w:rPr>
            </w:pPr>
            <w:r>
              <w:rPr>
                <w:lang w:val="en-GB"/>
              </w:rPr>
              <w:t>UE</w:t>
            </w:r>
          </w:p>
        </w:tc>
        <w:tc>
          <w:tcPr>
            <w:tcW w:w="938" w:type="dxa"/>
          </w:tcPr>
          <w:p w14:paraId="0AC8F408" w14:textId="77777777" w:rsidR="009B3566" w:rsidRDefault="009B3566" w:rsidP="009B3566">
            <w:pPr>
              <w:rPr>
                <w:lang w:val="en-GB"/>
              </w:rPr>
            </w:pPr>
            <w:r>
              <w:rPr>
                <w:lang w:val="en-GB"/>
              </w:rPr>
              <w:t>UE</w:t>
            </w:r>
            <w:r w:rsidRPr="0005681B">
              <w:rPr>
                <w:lang w:val="en-GB"/>
              </w:rPr>
              <w:t>-spe</w:t>
            </w:r>
            <w:r>
              <w:rPr>
                <w:lang w:val="en-GB"/>
              </w:rPr>
              <w:t>ci</w:t>
            </w:r>
            <w:r w:rsidRPr="0005681B">
              <w:rPr>
                <w:lang w:val="en-GB"/>
              </w:rPr>
              <w:t>fic</w:t>
            </w:r>
          </w:p>
        </w:tc>
      </w:tr>
    </w:tbl>
    <w:p w14:paraId="71C8CCA5" w14:textId="77777777" w:rsidR="00620978" w:rsidRPr="00372362" w:rsidRDefault="00620978" w:rsidP="002E511D">
      <w:pPr>
        <w:rPr>
          <w:rFonts w:eastAsia="Batang"/>
          <w:bCs/>
          <w:szCs w:val="24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7FCEDA9A" w14:textId="23189A16" w:rsidR="00350317" w:rsidRDefault="00491D59" w:rsidP="00350317">
      <w:pPr>
        <w:pStyle w:val="Heading1"/>
      </w:pPr>
      <w:r>
        <w:t>Conclusion</w:t>
      </w:r>
    </w:p>
    <w:p w14:paraId="55C04AA7" w14:textId="1BA499DC" w:rsidR="0065558C" w:rsidRPr="002E6F80" w:rsidRDefault="0065558C" w:rsidP="0065558C">
      <w:pPr>
        <w:spacing w:after="120"/>
        <w:jc w:val="both"/>
        <w:rPr>
          <w:rFonts w:eastAsia="Batang"/>
          <w:b/>
          <w:szCs w:val="24"/>
        </w:rPr>
      </w:pPr>
      <w:r w:rsidRPr="0065558C">
        <w:rPr>
          <w:rFonts w:eastAsia="Batang"/>
          <w:b/>
          <w:szCs w:val="24"/>
          <w:lang w:val="en-GB"/>
        </w:rPr>
        <w:t>Observation 1:</w:t>
      </w:r>
      <w:r w:rsidRPr="00597465">
        <w:rPr>
          <w:rFonts w:eastAsia="Batang"/>
          <w:bCs/>
          <w:szCs w:val="24"/>
        </w:rPr>
        <w:t xml:space="preserve"> </w:t>
      </w:r>
      <w:r w:rsidRPr="002E6F80">
        <w:rPr>
          <w:rFonts w:eastAsia="Batang"/>
          <w:b/>
          <w:szCs w:val="24"/>
        </w:rPr>
        <w:t>Simulation for FR1 Urban Macro scenario with R18 study item simulation assumption with 2 clusters per cell, the SRS-RSRP for UEs with distance less than 50 meters and among those UEs, we can see more than 40% of UEs with distance &lt; 50 meters, measure SRS-RSRP larger than -44 dBm, which is out of range of the measurement table.</w:t>
      </w:r>
    </w:p>
    <w:p w14:paraId="1EBC5C61" w14:textId="253B9F61" w:rsidR="00A27293" w:rsidRPr="00A27293" w:rsidRDefault="00A27293" w:rsidP="00A27293">
      <w:pPr>
        <w:spacing w:after="120"/>
        <w:jc w:val="both"/>
        <w:rPr>
          <w:rFonts w:eastAsia="Malgun Gothic"/>
          <w:b/>
          <w:lang w:eastAsia="ko-KR"/>
        </w:rPr>
      </w:pPr>
      <w:r w:rsidRPr="00372362">
        <w:rPr>
          <w:rFonts w:eastAsia="Batang"/>
          <w:b/>
          <w:szCs w:val="24"/>
          <w:lang w:val="en-GB"/>
        </w:rPr>
        <w:t>Proposal 1</w:t>
      </w:r>
      <w:r w:rsidRPr="00A27293">
        <w:rPr>
          <w:rFonts w:eastAsia="Batang"/>
          <w:b/>
          <w:szCs w:val="24"/>
          <w:lang w:val="en-GB"/>
        </w:rPr>
        <w:t xml:space="preserve">: </w:t>
      </w:r>
      <w:r w:rsidR="004D7BD8" w:rsidRPr="00F82072">
        <w:rPr>
          <w:b/>
          <w:bCs/>
          <w:lang w:eastAsia="ja-JP"/>
        </w:rPr>
        <w:t>UE does not expect to be simultaneously configured with both L3 and L1 UE-to-UE CLI measurement resources</w:t>
      </w:r>
      <w:r w:rsidR="004D7BD8">
        <w:rPr>
          <w:b/>
          <w:bCs/>
          <w:lang w:eastAsia="ja-JP"/>
        </w:rPr>
        <w:t>, if UE supports both features</w:t>
      </w:r>
      <w:r w:rsidRPr="00A27293">
        <w:rPr>
          <w:rFonts w:eastAsia="Malgun Gothic"/>
          <w:b/>
          <w:lang w:eastAsia="ko-KR"/>
        </w:rPr>
        <w:t>.</w:t>
      </w:r>
    </w:p>
    <w:p w14:paraId="3B30BC0C" w14:textId="360477A9" w:rsidR="00A27293" w:rsidRPr="00A27293" w:rsidRDefault="00A27293" w:rsidP="00A27293">
      <w:pPr>
        <w:spacing w:after="120"/>
        <w:jc w:val="both"/>
        <w:rPr>
          <w:rFonts w:eastAsia="Batang"/>
          <w:b/>
          <w:szCs w:val="24"/>
          <w:lang w:val="en-GB"/>
        </w:rPr>
      </w:pPr>
      <w:r w:rsidRPr="00372362">
        <w:rPr>
          <w:rFonts w:eastAsia="Batang"/>
          <w:b/>
          <w:szCs w:val="24"/>
          <w:lang w:val="en-GB"/>
        </w:rPr>
        <w:t>Proposal 2</w:t>
      </w:r>
      <w:r w:rsidRPr="00A27293">
        <w:rPr>
          <w:rFonts w:eastAsia="Batang"/>
          <w:b/>
          <w:szCs w:val="24"/>
          <w:lang w:val="en-GB"/>
        </w:rPr>
        <w:t xml:space="preserve">: </w:t>
      </w:r>
      <w:r w:rsidR="004D7BD8" w:rsidRPr="00F82072">
        <w:rPr>
          <w:b/>
          <w:bCs/>
          <w:lang w:val="en-GB" w:eastAsia="ja-JP"/>
        </w:rPr>
        <w:t xml:space="preserve">If the scheduling offset between the last symbol of the PDCCH carrying the triggering DCI for aperiodic CLI reporting and the first symbol of the aperiodic SRS-RSRP measurement resource or CLI-RSSI measurement resources is smaller than the UE reported threshold </w:t>
      </w:r>
      <w:proofErr w:type="spellStart"/>
      <w:r w:rsidR="004D7BD8" w:rsidRPr="00F82072">
        <w:rPr>
          <w:b/>
          <w:bCs/>
          <w:i/>
          <w:iCs/>
          <w:lang w:val="en-GB" w:eastAsia="ja-JP"/>
        </w:rPr>
        <w:t>beamSwitchTiming</w:t>
      </w:r>
      <w:proofErr w:type="spellEnd"/>
      <w:r w:rsidR="004D7BD8" w:rsidRPr="00F82072">
        <w:rPr>
          <w:b/>
          <w:bCs/>
          <w:i/>
          <w:iCs/>
          <w:lang w:val="en-GB" w:eastAsia="ja-JP"/>
        </w:rPr>
        <w:t xml:space="preserve">, </w:t>
      </w:r>
      <w:r w:rsidR="004D7BD8" w:rsidRPr="00F82072">
        <w:rPr>
          <w:b/>
          <w:bCs/>
          <w:lang w:val="en-GB" w:eastAsia="ja-JP"/>
        </w:rPr>
        <w:t>support Alt. 2</w:t>
      </w:r>
      <w:r w:rsidR="008F4863">
        <w:rPr>
          <w:b/>
          <w:bCs/>
          <w:lang w:val="en-GB" w:eastAsia="ja-JP"/>
        </w:rPr>
        <w:t>.</w:t>
      </w:r>
    </w:p>
    <w:p w14:paraId="512CA15B" w14:textId="715BC6E9" w:rsidR="008B73EB" w:rsidRPr="0020498B" w:rsidRDefault="00A27293" w:rsidP="008B73EB">
      <w:pPr>
        <w:spacing w:after="0"/>
        <w:rPr>
          <w:rFonts w:eastAsia="Batang"/>
          <w:b/>
        </w:rPr>
      </w:pPr>
      <w:r w:rsidRPr="00372362">
        <w:rPr>
          <w:rFonts w:eastAsia="Batang"/>
          <w:b/>
          <w:szCs w:val="24"/>
          <w:lang w:val="en-GB"/>
        </w:rPr>
        <w:t xml:space="preserve">Proposal </w:t>
      </w:r>
      <w:r w:rsidR="00237063">
        <w:rPr>
          <w:rFonts w:eastAsia="Batang"/>
          <w:b/>
          <w:szCs w:val="24"/>
          <w:lang w:val="en-GB"/>
        </w:rPr>
        <w:t>3</w:t>
      </w:r>
      <w:r w:rsidRPr="00A27293">
        <w:rPr>
          <w:rFonts w:eastAsia="Batang"/>
          <w:b/>
          <w:szCs w:val="24"/>
          <w:lang w:val="en-GB"/>
        </w:rPr>
        <w:t xml:space="preserve">: </w:t>
      </w:r>
      <w:r w:rsidR="008B73EB" w:rsidRPr="0020498B">
        <w:rPr>
          <w:rFonts w:eastAsia="Batang"/>
          <w:b/>
          <w:lang w:val="en-GB"/>
        </w:rPr>
        <w:t>If</w:t>
      </w:r>
      <w:r w:rsidR="008B73EB" w:rsidRPr="0020498B">
        <w:rPr>
          <w:rFonts w:eastAsia="Batang"/>
          <w:b/>
        </w:rPr>
        <w:t xml:space="preserve"> the number of reported L1-SRS-RSRP measurement resources is </w:t>
      </w:r>
      <w:r w:rsidR="008B73EB" w:rsidRPr="0020498B">
        <w:rPr>
          <w:rFonts w:eastAsia="Batang"/>
          <w:b/>
          <w:i/>
          <w:iCs/>
        </w:rPr>
        <w:t xml:space="preserve">M </w:t>
      </w:r>
      <w:r w:rsidR="008B73EB" w:rsidRPr="0020498B">
        <w:rPr>
          <w:rFonts w:eastAsia="Batang"/>
          <w:b/>
        </w:rPr>
        <w:t xml:space="preserve">and the number of L1-SRS-RSRP measurements which are out of range is </w:t>
      </w:r>
      <w:r w:rsidR="008B73EB" w:rsidRPr="0020498B">
        <w:rPr>
          <w:rFonts w:eastAsia="Batang"/>
          <w:b/>
          <w:i/>
          <w:iCs/>
        </w:rPr>
        <w:t>X</w:t>
      </w:r>
      <w:r w:rsidR="008B73EB" w:rsidRPr="0020498B">
        <w:rPr>
          <w:rFonts w:eastAsia="Batang"/>
          <w:b/>
        </w:rPr>
        <w:t xml:space="preserve"> (</w:t>
      </w:r>
      <w:r w:rsidR="008B73EB" w:rsidRPr="0020498B">
        <w:rPr>
          <w:rFonts w:eastAsia="Batang"/>
          <w:b/>
          <w:i/>
          <w:iCs/>
        </w:rPr>
        <w:t>X</w:t>
      </w:r>
      <w:r w:rsidR="008B73EB" w:rsidRPr="0020498B">
        <w:rPr>
          <w:rFonts w:eastAsia="Batang"/>
          <w:b/>
        </w:rPr>
        <w:t>&lt;=</w:t>
      </w:r>
      <w:r w:rsidR="008B73EB" w:rsidRPr="0020498B">
        <w:rPr>
          <w:rFonts w:eastAsia="Batang"/>
          <w:b/>
          <w:i/>
          <w:iCs/>
        </w:rPr>
        <w:t>M</w:t>
      </w:r>
      <w:r w:rsidR="008B73EB" w:rsidRPr="0020498B">
        <w:rPr>
          <w:rFonts w:eastAsia="Batang"/>
          <w:b/>
        </w:rPr>
        <w:t>), the following are reported within one report</w:t>
      </w:r>
    </w:p>
    <w:p w14:paraId="38370271" w14:textId="77777777" w:rsidR="008B73EB" w:rsidRPr="0020498B" w:rsidRDefault="008B73EB" w:rsidP="00AB06FD">
      <w:pPr>
        <w:numPr>
          <w:ilvl w:val="0"/>
          <w:numId w:val="23"/>
        </w:numPr>
        <w:spacing w:after="0"/>
        <w:jc w:val="both"/>
        <w:rPr>
          <w:rFonts w:eastAsia="Batang"/>
          <w:b/>
          <w:szCs w:val="24"/>
        </w:rPr>
      </w:pPr>
      <w:r w:rsidRPr="0020498B">
        <w:rPr>
          <w:rFonts w:eastAsia="Batang"/>
          <w:b/>
          <w:szCs w:val="24"/>
        </w:rPr>
        <w:t>An “out of range” indicator corresponding to a codepoint mapping to</w:t>
      </w:r>
      <w:r>
        <w:rPr>
          <w:rFonts w:eastAsia="Batang"/>
          <w:b/>
          <w:szCs w:val="24"/>
        </w:rPr>
        <w:t xml:space="preserve"> out-of-range (&gt;= -44) or infinity</w:t>
      </w:r>
      <w:r w:rsidRPr="0020498B">
        <w:rPr>
          <w:rFonts w:eastAsia="Batang"/>
          <w:b/>
          <w:szCs w:val="24"/>
        </w:rPr>
        <w:t xml:space="preserve">: 7 bits </w:t>
      </w:r>
    </w:p>
    <w:p w14:paraId="31656F7C" w14:textId="77777777" w:rsidR="008B73EB" w:rsidRPr="0020498B" w:rsidRDefault="008B73EB" w:rsidP="00AB06FD">
      <w:pPr>
        <w:numPr>
          <w:ilvl w:val="0"/>
          <w:numId w:val="23"/>
        </w:numPr>
        <w:spacing w:after="0"/>
        <w:jc w:val="both"/>
        <w:rPr>
          <w:rFonts w:eastAsia="Batang"/>
          <w:b/>
          <w:szCs w:val="24"/>
        </w:rPr>
      </w:pPr>
      <w:r w:rsidRPr="0020498B">
        <w:rPr>
          <w:rFonts w:eastAsia="Batang"/>
          <w:b/>
          <w:szCs w:val="24"/>
        </w:rPr>
        <w:t xml:space="preserve">A list of </w:t>
      </w:r>
      <w:r>
        <w:rPr>
          <w:rFonts w:eastAsia="Batang"/>
          <w:b/>
          <w:szCs w:val="24"/>
        </w:rPr>
        <w:t xml:space="preserve">out-of-range </w:t>
      </w:r>
      <w:r w:rsidRPr="0020498B">
        <w:rPr>
          <w:rFonts w:eastAsia="Batang"/>
          <w:b/>
          <w:szCs w:val="24"/>
        </w:rPr>
        <w:t xml:space="preserve">indications </w:t>
      </w:r>
      <w:r>
        <w:rPr>
          <w:rFonts w:eastAsia="Batang"/>
          <w:b/>
          <w:szCs w:val="24"/>
        </w:rPr>
        <w:t>based on differential measurement reporting table</w:t>
      </w:r>
      <w:r w:rsidRPr="0020498B">
        <w:rPr>
          <w:rFonts w:eastAsia="Batang"/>
          <w:b/>
          <w:szCs w:val="24"/>
        </w:rPr>
        <w:t xml:space="preserve"> are reported for each of the </w:t>
      </w:r>
      <w:r w:rsidRPr="0020498B">
        <w:rPr>
          <w:rFonts w:eastAsia="Batang"/>
          <w:b/>
          <w:i/>
          <w:iCs/>
          <w:szCs w:val="24"/>
        </w:rPr>
        <w:t>X-1</w:t>
      </w:r>
      <w:r w:rsidRPr="0020498B">
        <w:rPr>
          <w:rFonts w:eastAsia="Batang"/>
          <w:b/>
          <w:szCs w:val="24"/>
        </w:rPr>
        <w:t xml:space="preserve"> L1-SRS-RSRP measurement: (</w:t>
      </w:r>
      <w:r w:rsidRPr="0020498B">
        <w:rPr>
          <w:rFonts w:eastAsia="Batang"/>
          <w:b/>
          <w:i/>
          <w:iCs/>
          <w:szCs w:val="24"/>
        </w:rPr>
        <w:t>X</w:t>
      </w:r>
      <w:r w:rsidRPr="0020498B">
        <w:rPr>
          <w:rFonts w:eastAsia="Batang"/>
          <w:b/>
          <w:szCs w:val="24"/>
        </w:rPr>
        <w:t>-1)*4bits</w:t>
      </w:r>
    </w:p>
    <w:p w14:paraId="1B72B7FF" w14:textId="77777777" w:rsidR="008B73EB" w:rsidRPr="00D93C90" w:rsidRDefault="008B73EB" w:rsidP="00AB06FD">
      <w:pPr>
        <w:numPr>
          <w:ilvl w:val="0"/>
          <w:numId w:val="23"/>
        </w:numPr>
        <w:spacing w:after="120"/>
        <w:jc w:val="both"/>
        <w:rPr>
          <w:rFonts w:eastAsia="Batang"/>
          <w:b/>
          <w:szCs w:val="24"/>
        </w:rPr>
      </w:pPr>
      <w:r w:rsidRPr="0020498B">
        <w:rPr>
          <w:rFonts w:eastAsia="Batang"/>
          <w:b/>
          <w:szCs w:val="24"/>
        </w:rPr>
        <w:t xml:space="preserve">For the </w:t>
      </w:r>
      <w:r w:rsidRPr="0020498B">
        <w:rPr>
          <w:rFonts w:eastAsia="Batang"/>
          <w:b/>
          <w:i/>
          <w:iCs/>
          <w:szCs w:val="24"/>
        </w:rPr>
        <w:t>M-X</w:t>
      </w:r>
      <w:r w:rsidRPr="0020498B">
        <w:rPr>
          <w:rFonts w:eastAsia="Batang"/>
          <w:b/>
          <w:szCs w:val="24"/>
        </w:rPr>
        <w:t xml:space="preserve"> L1-SRS-RSRP measurements which are within the reporting range, a differential reporting method is adopted using </w:t>
      </w:r>
      <w:r w:rsidRPr="00916309">
        <w:rPr>
          <w:rFonts w:eastAsia="Batang"/>
          <w:b/>
          <w:szCs w:val="24"/>
        </w:rPr>
        <w:t>-44dbm as the reference: (</w:t>
      </w:r>
      <w:r w:rsidRPr="00916309">
        <w:rPr>
          <w:rFonts w:eastAsia="Batang"/>
          <w:b/>
          <w:i/>
          <w:iCs/>
          <w:szCs w:val="24"/>
        </w:rPr>
        <w:t>M-X</w:t>
      </w:r>
      <w:r w:rsidRPr="00916309">
        <w:rPr>
          <w:rFonts w:eastAsia="Batang"/>
          <w:b/>
          <w:szCs w:val="24"/>
        </w:rPr>
        <w:t>)*4bits</w:t>
      </w:r>
    </w:p>
    <w:p w14:paraId="1B098436" w14:textId="77777777" w:rsidR="008B73EB" w:rsidRPr="00D93C90" w:rsidRDefault="008B73EB" w:rsidP="008B73EB">
      <w:pPr>
        <w:spacing w:after="0"/>
        <w:rPr>
          <w:rFonts w:eastAsia="Batang"/>
          <w:b/>
        </w:rPr>
      </w:pPr>
      <w:r w:rsidRPr="00D93C90">
        <w:rPr>
          <w:rFonts w:eastAsia="Batang"/>
          <w:b/>
          <w:lang w:val="en-GB"/>
        </w:rPr>
        <w:t>If</w:t>
      </w:r>
      <w:r w:rsidRPr="00D93C90">
        <w:rPr>
          <w:rFonts w:eastAsia="Batang"/>
          <w:b/>
        </w:rPr>
        <w:t xml:space="preserve"> the number of reported L1-</w:t>
      </w:r>
      <w:r w:rsidRPr="00F82072">
        <w:rPr>
          <w:rFonts w:eastAsia="Batang"/>
          <w:b/>
        </w:rPr>
        <w:t>CLI-RSSI</w:t>
      </w:r>
      <w:r w:rsidRPr="00D93C90">
        <w:rPr>
          <w:rFonts w:eastAsia="Batang"/>
          <w:b/>
        </w:rPr>
        <w:t xml:space="preserve"> measurement resources is </w:t>
      </w:r>
      <w:r w:rsidRPr="00D93C90">
        <w:rPr>
          <w:rFonts w:eastAsia="Batang"/>
          <w:b/>
          <w:i/>
          <w:iCs/>
        </w:rPr>
        <w:t xml:space="preserve">M </w:t>
      </w:r>
      <w:r w:rsidRPr="00D93C90">
        <w:rPr>
          <w:rFonts w:eastAsia="Batang"/>
          <w:b/>
        </w:rPr>
        <w:t>and the number of L1-</w:t>
      </w:r>
      <w:r w:rsidRPr="00F82072">
        <w:rPr>
          <w:rFonts w:eastAsia="Batang"/>
          <w:b/>
        </w:rPr>
        <w:t xml:space="preserve"> CLI-RSSI </w:t>
      </w:r>
      <w:r w:rsidRPr="00D93C90">
        <w:rPr>
          <w:rFonts w:eastAsia="Batang"/>
          <w:b/>
        </w:rPr>
        <w:t xml:space="preserve">measurements which are out of range is </w:t>
      </w:r>
      <w:r w:rsidRPr="00D93C90">
        <w:rPr>
          <w:rFonts w:eastAsia="Batang"/>
          <w:b/>
          <w:i/>
          <w:iCs/>
        </w:rPr>
        <w:t>X</w:t>
      </w:r>
      <w:r w:rsidRPr="00D93C90">
        <w:rPr>
          <w:rFonts w:eastAsia="Batang"/>
          <w:b/>
        </w:rPr>
        <w:t xml:space="preserve"> (</w:t>
      </w:r>
      <w:r w:rsidRPr="00D93C90">
        <w:rPr>
          <w:rFonts w:eastAsia="Batang"/>
          <w:b/>
          <w:i/>
          <w:iCs/>
        </w:rPr>
        <w:t>X</w:t>
      </w:r>
      <w:r w:rsidRPr="00D93C90">
        <w:rPr>
          <w:rFonts w:eastAsia="Batang"/>
          <w:b/>
        </w:rPr>
        <w:t>&lt;=</w:t>
      </w:r>
      <w:r w:rsidRPr="00D93C90">
        <w:rPr>
          <w:rFonts w:eastAsia="Batang"/>
          <w:b/>
          <w:i/>
          <w:iCs/>
        </w:rPr>
        <w:t>M</w:t>
      </w:r>
      <w:r w:rsidRPr="00D93C90">
        <w:rPr>
          <w:rFonts w:eastAsia="Batang"/>
          <w:b/>
        </w:rPr>
        <w:t>), the following are reported within one report</w:t>
      </w:r>
    </w:p>
    <w:p w14:paraId="5721C589" w14:textId="77777777" w:rsidR="008B73EB" w:rsidRPr="00D93C90" w:rsidRDefault="008B73EB" w:rsidP="00AB06FD">
      <w:pPr>
        <w:numPr>
          <w:ilvl w:val="0"/>
          <w:numId w:val="23"/>
        </w:numPr>
        <w:spacing w:after="0"/>
        <w:jc w:val="both"/>
        <w:rPr>
          <w:rFonts w:eastAsia="Batang"/>
          <w:b/>
          <w:szCs w:val="24"/>
        </w:rPr>
      </w:pPr>
      <w:r w:rsidRPr="00D93C90">
        <w:rPr>
          <w:rFonts w:eastAsia="Batang"/>
          <w:b/>
          <w:szCs w:val="24"/>
        </w:rPr>
        <w:t xml:space="preserve">An “out of range” indicator corresponding to a codepoint mapping to out-of-range (&gt;= </w:t>
      </w:r>
      <w:r w:rsidRPr="00F82072">
        <w:rPr>
          <w:rFonts w:eastAsia="Batang"/>
          <w:b/>
          <w:szCs w:val="24"/>
        </w:rPr>
        <w:t>-25</w:t>
      </w:r>
      <w:r w:rsidRPr="00D93C90">
        <w:rPr>
          <w:rFonts w:eastAsia="Batang"/>
          <w:b/>
          <w:szCs w:val="24"/>
        </w:rPr>
        <w:t xml:space="preserve">) or infinity: 7 bits </w:t>
      </w:r>
    </w:p>
    <w:p w14:paraId="45A40245" w14:textId="77777777" w:rsidR="008B73EB" w:rsidRPr="00D93C90" w:rsidRDefault="008B73EB" w:rsidP="00AB06FD">
      <w:pPr>
        <w:numPr>
          <w:ilvl w:val="0"/>
          <w:numId w:val="23"/>
        </w:numPr>
        <w:spacing w:after="0"/>
        <w:jc w:val="both"/>
        <w:rPr>
          <w:rFonts w:eastAsia="Batang"/>
          <w:b/>
          <w:szCs w:val="24"/>
        </w:rPr>
      </w:pPr>
      <w:r w:rsidRPr="00D93C90">
        <w:rPr>
          <w:rFonts w:eastAsia="Batang"/>
          <w:b/>
          <w:szCs w:val="24"/>
        </w:rPr>
        <w:t xml:space="preserve">A list of out-of-range indications based on differential measurement reporting table are reported for each of the </w:t>
      </w:r>
      <w:r w:rsidRPr="00D93C90">
        <w:rPr>
          <w:rFonts w:eastAsia="Batang"/>
          <w:b/>
          <w:i/>
          <w:iCs/>
          <w:szCs w:val="24"/>
        </w:rPr>
        <w:t>X-1</w:t>
      </w:r>
      <w:r w:rsidRPr="00D93C90">
        <w:rPr>
          <w:rFonts w:eastAsia="Batang"/>
          <w:b/>
          <w:szCs w:val="24"/>
        </w:rPr>
        <w:t xml:space="preserve"> L1-</w:t>
      </w:r>
      <w:r w:rsidRPr="00F82072">
        <w:rPr>
          <w:rFonts w:eastAsia="Batang"/>
          <w:b/>
        </w:rPr>
        <w:t xml:space="preserve"> CLI-RSSI </w:t>
      </w:r>
      <w:r w:rsidRPr="00D93C90">
        <w:rPr>
          <w:rFonts w:eastAsia="Batang"/>
          <w:b/>
          <w:szCs w:val="24"/>
        </w:rPr>
        <w:t>measurement: (</w:t>
      </w:r>
      <w:r w:rsidRPr="00D93C90">
        <w:rPr>
          <w:rFonts w:eastAsia="Batang"/>
          <w:b/>
          <w:i/>
          <w:iCs/>
          <w:szCs w:val="24"/>
        </w:rPr>
        <w:t>X</w:t>
      </w:r>
      <w:r w:rsidRPr="00D93C90">
        <w:rPr>
          <w:rFonts w:eastAsia="Batang"/>
          <w:b/>
          <w:szCs w:val="24"/>
        </w:rPr>
        <w:t>-1)*4bits</w:t>
      </w:r>
    </w:p>
    <w:p w14:paraId="24A7DB2D" w14:textId="3A863175" w:rsidR="00A27293" w:rsidRPr="008B73EB" w:rsidRDefault="008B73EB" w:rsidP="00AB06FD">
      <w:pPr>
        <w:numPr>
          <w:ilvl w:val="0"/>
          <w:numId w:val="23"/>
        </w:numPr>
        <w:spacing w:after="120"/>
        <w:jc w:val="both"/>
        <w:rPr>
          <w:rFonts w:eastAsia="Batang"/>
          <w:b/>
          <w:szCs w:val="24"/>
        </w:rPr>
      </w:pPr>
      <w:r w:rsidRPr="00D93C90">
        <w:rPr>
          <w:rFonts w:eastAsia="Batang"/>
          <w:b/>
          <w:szCs w:val="24"/>
        </w:rPr>
        <w:t xml:space="preserve">For the </w:t>
      </w:r>
      <w:r w:rsidRPr="00D93C90">
        <w:rPr>
          <w:rFonts w:eastAsia="Batang"/>
          <w:b/>
          <w:i/>
          <w:iCs/>
          <w:szCs w:val="24"/>
        </w:rPr>
        <w:t>M-X</w:t>
      </w:r>
      <w:r w:rsidRPr="00D93C90">
        <w:rPr>
          <w:rFonts w:eastAsia="Batang"/>
          <w:b/>
          <w:szCs w:val="24"/>
        </w:rPr>
        <w:t xml:space="preserve"> L1-</w:t>
      </w:r>
      <w:r w:rsidRPr="00F82072">
        <w:rPr>
          <w:rFonts w:eastAsia="Batang"/>
          <w:b/>
        </w:rPr>
        <w:t xml:space="preserve"> CLI-RSSI </w:t>
      </w:r>
      <w:r w:rsidRPr="00D93C90">
        <w:rPr>
          <w:rFonts w:eastAsia="Batang"/>
          <w:b/>
          <w:szCs w:val="24"/>
        </w:rPr>
        <w:t>measurements which are within the reporting range, a differential reporting method is adopted using -</w:t>
      </w:r>
      <w:r w:rsidRPr="00F82072">
        <w:rPr>
          <w:rFonts w:eastAsia="Batang"/>
          <w:b/>
          <w:szCs w:val="24"/>
        </w:rPr>
        <w:t>25</w:t>
      </w:r>
      <w:r w:rsidRPr="00D93C90">
        <w:rPr>
          <w:rFonts w:eastAsia="Batang"/>
          <w:b/>
          <w:szCs w:val="24"/>
        </w:rPr>
        <w:t>dbm as the reference: (</w:t>
      </w:r>
      <w:r w:rsidRPr="00D93C90">
        <w:rPr>
          <w:rFonts w:eastAsia="Batang"/>
          <w:b/>
          <w:i/>
          <w:iCs/>
          <w:szCs w:val="24"/>
        </w:rPr>
        <w:t>M-X</w:t>
      </w:r>
      <w:r w:rsidRPr="00D93C90">
        <w:rPr>
          <w:rFonts w:eastAsia="Batang"/>
          <w:b/>
          <w:szCs w:val="24"/>
        </w:rPr>
        <w:t>)*4bits</w:t>
      </w:r>
      <w:r w:rsidR="00A27293" w:rsidRPr="008B73EB">
        <w:rPr>
          <w:rFonts w:eastAsia="Batang"/>
          <w:b/>
          <w:szCs w:val="24"/>
        </w:rPr>
        <w:t>.</w:t>
      </w:r>
    </w:p>
    <w:p w14:paraId="78D0160A" w14:textId="49B84271" w:rsidR="00237063" w:rsidRPr="00673AAE" w:rsidRDefault="00A27293" w:rsidP="00237063">
      <w:pPr>
        <w:spacing w:after="120"/>
        <w:jc w:val="both"/>
        <w:rPr>
          <w:rFonts w:eastAsia="Batang"/>
          <w:b/>
          <w:szCs w:val="24"/>
          <w:lang w:val="en-GB"/>
        </w:rPr>
      </w:pPr>
      <w:r w:rsidRPr="00372362">
        <w:rPr>
          <w:rFonts w:eastAsia="Batang"/>
          <w:b/>
          <w:bCs/>
          <w:szCs w:val="24"/>
          <w:lang w:val="en-GB"/>
        </w:rPr>
        <w:t xml:space="preserve">Proposal </w:t>
      </w:r>
      <w:r w:rsidR="002D72DF">
        <w:rPr>
          <w:rFonts w:eastAsia="Batang"/>
          <w:b/>
          <w:bCs/>
          <w:szCs w:val="24"/>
          <w:lang w:val="en-GB"/>
        </w:rPr>
        <w:t>4</w:t>
      </w:r>
      <w:r w:rsidRPr="00A27293">
        <w:rPr>
          <w:rFonts w:eastAsia="Batang"/>
          <w:b/>
          <w:bCs/>
          <w:szCs w:val="24"/>
          <w:lang w:val="en-GB"/>
        </w:rPr>
        <w:t xml:space="preserve">: </w:t>
      </w:r>
      <w:r w:rsidR="00237063" w:rsidRPr="00F82072">
        <w:rPr>
          <w:rFonts w:eastAsia="Batang"/>
          <w:b/>
          <w:szCs w:val="24"/>
        </w:rPr>
        <w:t xml:space="preserve">RAN1 shall discuss to the slot offset between the slot containing the DCI that triggers a set of aperiodic </w:t>
      </w:r>
      <w:r w:rsidR="00237063">
        <w:rPr>
          <w:rFonts w:eastAsia="Batang"/>
          <w:b/>
          <w:szCs w:val="24"/>
        </w:rPr>
        <w:t xml:space="preserve">CLI </w:t>
      </w:r>
      <w:r w:rsidR="00237063" w:rsidRPr="00F82072">
        <w:rPr>
          <w:rFonts w:eastAsia="Batang"/>
          <w:b/>
          <w:szCs w:val="24"/>
        </w:rPr>
        <w:t>SRS-RSRP resources and the slot in which the SRS-RSRP resource set is measured:</w:t>
      </w:r>
    </w:p>
    <w:p w14:paraId="28AB5FDC" w14:textId="77777777" w:rsidR="00237063" w:rsidRDefault="00237063" w:rsidP="00237063">
      <w:pPr>
        <w:spacing w:after="120"/>
        <w:ind w:left="288"/>
        <w:jc w:val="both"/>
        <w:rPr>
          <w:rFonts w:eastAsia="Batang"/>
          <w:b/>
        </w:rPr>
      </w:pPr>
      <w:r>
        <w:rPr>
          <w:rFonts w:eastAsia="Batang"/>
          <w:b/>
          <w:szCs w:val="24"/>
          <w:lang w:val="en-GB"/>
        </w:rPr>
        <w:t xml:space="preserve">Alt 1: </w:t>
      </w:r>
      <w:r>
        <w:rPr>
          <w:rFonts w:eastAsia="Batang"/>
          <w:b/>
          <w:szCs w:val="24"/>
        </w:rPr>
        <w:t xml:space="preserve">Confirm the FFS that </w:t>
      </w:r>
      <w:r w:rsidRPr="00372362">
        <w:rPr>
          <w:rFonts w:eastAsia="Batang"/>
          <w:b/>
          <w:szCs w:val="24"/>
        </w:rPr>
        <w:t xml:space="preserve">the slot offset between the slot containing the DCI that triggers a set of aperiodic SRS-RSRP resources and the slot in which the SRS-RSRP resource set is measured shall be more than or equal to </w:t>
      </w:r>
      <w:r>
        <w:rPr>
          <w:rFonts w:eastAsia="Batang"/>
          <w:b/>
          <w:szCs w:val="24"/>
        </w:rPr>
        <w:t>1 or 2</w:t>
      </w:r>
      <w:r w:rsidRPr="00372362">
        <w:rPr>
          <w:rFonts w:eastAsia="Batang"/>
          <w:b/>
          <w:szCs w:val="24"/>
        </w:rPr>
        <w:t xml:space="preserve"> slot</w:t>
      </w:r>
      <w:r w:rsidRPr="008E214D">
        <w:rPr>
          <w:rFonts w:eastAsia="Batang"/>
          <w:b/>
        </w:rPr>
        <w:t xml:space="preserve"> to compensate for the timing switching.</w:t>
      </w:r>
      <w:r>
        <w:rPr>
          <w:rFonts w:eastAsia="Batang"/>
          <w:b/>
        </w:rPr>
        <w:t xml:space="preserve"> </w:t>
      </w:r>
    </w:p>
    <w:p w14:paraId="6E45A745" w14:textId="6288E75D" w:rsidR="00A27293" w:rsidRPr="00996AE1" w:rsidRDefault="00237063" w:rsidP="00237063">
      <w:pPr>
        <w:spacing w:after="120"/>
        <w:ind w:left="288"/>
        <w:jc w:val="both"/>
        <w:rPr>
          <w:rFonts w:eastAsia="Batang"/>
          <w:b/>
        </w:rPr>
      </w:pPr>
      <w:r>
        <w:rPr>
          <w:rFonts w:eastAsia="Batang"/>
          <w:b/>
        </w:rPr>
        <w:t>Alt 2: Support a new UE capability to report the minimum slot offset value and the value can be per frequency range</w:t>
      </w:r>
      <w:r w:rsidR="00A27293" w:rsidRPr="00A27293">
        <w:rPr>
          <w:rFonts w:eastAsia="Batang"/>
          <w:b/>
          <w:bCs/>
          <w:szCs w:val="24"/>
          <w:lang w:val="en-GB"/>
        </w:rPr>
        <w:t>.</w:t>
      </w:r>
    </w:p>
    <w:p w14:paraId="58AE8452" w14:textId="08FC97AB" w:rsidR="008B73EB" w:rsidRDefault="00A27293" w:rsidP="008B73EB">
      <w:pPr>
        <w:spacing w:after="120"/>
        <w:jc w:val="both"/>
        <w:rPr>
          <w:b/>
          <w:bCs/>
        </w:rPr>
      </w:pPr>
      <w:r w:rsidRPr="00B04E7F">
        <w:rPr>
          <w:rFonts w:eastAsia="Batang"/>
          <w:b/>
          <w:bCs/>
          <w:szCs w:val="24"/>
          <w:lang w:val="en-GB"/>
        </w:rPr>
        <w:t xml:space="preserve">Proposal </w:t>
      </w:r>
      <w:r w:rsidR="002D72DF">
        <w:rPr>
          <w:rFonts w:eastAsia="Batang"/>
          <w:b/>
          <w:bCs/>
          <w:szCs w:val="24"/>
          <w:lang w:val="en-GB"/>
        </w:rPr>
        <w:t>5</w:t>
      </w:r>
      <w:r w:rsidRPr="00A27293">
        <w:rPr>
          <w:rFonts w:eastAsia="Batang"/>
          <w:b/>
          <w:bCs/>
          <w:szCs w:val="24"/>
          <w:lang w:val="en-GB"/>
        </w:rPr>
        <w:t xml:space="preserve">: </w:t>
      </w:r>
      <w:r w:rsidR="008B73EB" w:rsidRPr="00D03538">
        <w:rPr>
          <w:rFonts w:eastAsia="Batang"/>
          <w:b/>
          <w:szCs w:val="24"/>
        </w:rPr>
        <w:t xml:space="preserve">Support </w:t>
      </w:r>
      <w:r w:rsidR="008B73EB" w:rsidRPr="00372362">
        <w:rPr>
          <w:b/>
          <w:bCs/>
        </w:rPr>
        <w:t xml:space="preserve">CLI SRS-RSRP or CLI-RSSI </w:t>
      </w:r>
      <w:r w:rsidR="008B73EB">
        <w:rPr>
          <w:b/>
          <w:bCs/>
        </w:rPr>
        <w:t>measurements</w:t>
      </w:r>
      <w:r w:rsidR="008B73EB" w:rsidRPr="00372362">
        <w:rPr>
          <w:b/>
          <w:bCs/>
        </w:rPr>
        <w:t xml:space="preserve"> </w:t>
      </w:r>
      <w:r w:rsidR="008B73EB">
        <w:rPr>
          <w:b/>
          <w:bCs/>
        </w:rPr>
        <w:t>on</w:t>
      </w:r>
      <w:r w:rsidR="008B73EB" w:rsidRPr="00372362">
        <w:rPr>
          <w:b/>
          <w:bCs/>
        </w:rPr>
        <w:t xml:space="preserve"> SBFD symbols or non-SBFD symbols. </w:t>
      </w:r>
    </w:p>
    <w:p w14:paraId="3A171229" w14:textId="77777777" w:rsidR="008B73EB" w:rsidRPr="00F82072" w:rsidRDefault="008B73EB" w:rsidP="00AB06FD">
      <w:pPr>
        <w:pStyle w:val="ListParagraph"/>
        <w:numPr>
          <w:ilvl w:val="0"/>
          <w:numId w:val="12"/>
        </w:numPr>
        <w:spacing w:after="120"/>
        <w:jc w:val="both"/>
        <w:rPr>
          <w:rFonts w:eastAsia="SimSun"/>
          <w:b/>
          <w:bCs/>
          <w:szCs w:val="20"/>
        </w:rPr>
      </w:pPr>
      <w:r>
        <w:rPr>
          <w:rFonts w:ascii="Times New Roman" w:eastAsia="SimSun" w:hAnsi="Times New Roman"/>
          <w:b/>
          <w:bCs/>
          <w:sz w:val="20"/>
          <w:szCs w:val="20"/>
        </w:rPr>
        <w:t>Reuse</w:t>
      </w:r>
      <w:r w:rsidRPr="00372362">
        <w:rPr>
          <w:rFonts w:ascii="Times New Roman" w:eastAsia="SimSun" w:hAnsi="Times New Roman"/>
          <w:b/>
          <w:bCs/>
          <w:sz w:val="20"/>
          <w:szCs w:val="20"/>
        </w:rPr>
        <w:t xml:space="preserve"> valid symbol type</w:t>
      </w:r>
      <w:r>
        <w:rPr>
          <w:rFonts w:ascii="Times New Roman" w:eastAsia="SimSun" w:hAnsi="Times New Roman"/>
          <w:b/>
          <w:bCs/>
          <w:sz w:val="20"/>
          <w:szCs w:val="20"/>
        </w:rPr>
        <w:t xml:space="preserve"> </w:t>
      </w:r>
      <w:r w:rsidRPr="00696C18">
        <w:rPr>
          <w:rFonts w:ascii="Times New Roman" w:eastAsia="SimSun" w:hAnsi="Times New Roman"/>
          <w:b/>
          <w:bCs/>
          <w:sz w:val="20"/>
          <w:szCs w:val="20"/>
          <w:lang w:val="en-GB"/>
        </w:rPr>
        <w:t xml:space="preserve">configured in </w:t>
      </w:r>
      <w:r w:rsidRPr="00696C18">
        <w:rPr>
          <w:rFonts w:ascii="Times New Roman" w:eastAsia="SimSun" w:hAnsi="Times New Roman"/>
          <w:b/>
          <w:bCs/>
          <w:i/>
          <w:iCs/>
          <w:sz w:val="20"/>
          <w:szCs w:val="20"/>
          <w:lang w:val="en-GB"/>
        </w:rPr>
        <w:t>CSI-</w:t>
      </w:r>
      <w:proofErr w:type="spellStart"/>
      <w:r w:rsidRPr="00696C18">
        <w:rPr>
          <w:rFonts w:ascii="Times New Roman" w:eastAsia="SimSun" w:hAnsi="Times New Roman"/>
          <w:b/>
          <w:bCs/>
          <w:i/>
          <w:iCs/>
          <w:sz w:val="20"/>
          <w:szCs w:val="20"/>
          <w:lang w:val="en-GB"/>
        </w:rPr>
        <w:t>ReportConfig</w:t>
      </w:r>
      <w:proofErr w:type="spellEnd"/>
      <w:r>
        <w:rPr>
          <w:rFonts w:ascii="Times New Roman" w:eastAsia="SimSun" w:hAnsi="Times New Roman"/>
          <w:b/>
          <w:bCs/>
          <w:i/>
          <w:iCs/>
          <w:sz w:val="20"/>
          <w:szCs w:val="20"/>
          <w:lang w:val="en-GB"/>
        </w:rPr>
        <w:t xml:space="preserve"> </w:t>
      </w:r>
    </w:p>
    <w:p w14:paraId="2840E29F" w14:textId="77777777" w:rsidR="008B73EB" w:rsidRDefault="008B73EB" w:rsidP="00AB06FD">
      <w:pPr>
        <w:pStyle w:val="ListParagraph"/>
        <w:numPr>
          <w:ilvl w:val="0"/>
          <w:numId w:val="12"/>
        </w:numPr>
        <w:spacing w:after="120"/>
        <w:rPr>
          <w:rFonts w:ascii="Times New Roman" w:eastAsia="SimSun" w:hAnsi="Times New Roman"/>
          <w:b/>
          <w:bCs/>
          <w:sz w:val="20"/>
          <w:szCs w:val="20"/>
        </w:rPr>
      </w:pPr>
      <w:r w:rsidRPr="00F82072">
        <w:rPr>
          <w:rFonts w:ascii="Times New Roman" w:eastAsia="SimSun" w:hAnsi="Times New Roman"/>
          <w:b/>
          <w:bCs/>
          <w:sz w:val="20"/>
          <w:szCs w:val="20"/>
        </w:rPr>
        <w:t>UE will measure in SBFD or non-SBFD only</w:t>
      </w:r>
      <w:r>
        <w:rPr>
          <w:rFonts w:ascii="Times New Roman" w:eastAsia="SimSun" w:hAnsi="Times New Roman"/>
          <w:b/>
          <w:bCs/>
          <w:sz w:val="20"/>
          <w:szCs w:val="20"/>
        </w:rPr>
        <w:t xml:space="preserve"> based on the valid symbol type</w:t>
      </w:r>
      <w:r w:rsidRPr="00F82072">
        <w:rPr>
          <w:rFonts w:ascii="Times New Roman" w:eastAsia="SimSun" w:hAnsi="Times New Roman"/>
          <w:b/>
          <w:bCs/>
          <w:sz w:val="20"/>
          <w:szCs w:val="20"/>
        </w:rPr>
        <w:t>, and skip/drop CLI resources in non-SBFD or SBFD symbols.</w:t>
      </w:r>
    </w:p>
    <w:p w14:paraId="012EEDE4" w14:textId="4E184599" w:rsidR="00A27293" w:rsidRPr="00996AE1" w:rsidRDefault="008B73EB" w:rsidP="00AB06FD">
      <w:pPr>
        <w:pStyle w:val="ListParagraph"/>
        <w:numPr>
          <w:ilvl w:val="0"/>
          <w:numId w:val="12"/>
        </w:numPr>
        <w:spacing w:after="120"/>
        <w:rPr>
          <w:b/>
          <w:szCs w:val="20"/>
        </w:rPr>
      </w:pPr>
      <w:r w:rsidRPr="00996AE1">
        <w:rPr>
          <w:rFonts w:ascii="Times New Roman" w:eastAsia="SimSun" w:hAnsi="Times New Roman"/>
          <w:b/>
          <w:bCs/>
          <w:sz w:val="20"/>
          <w:szCs w:val="20"/>
        </w:rPr>
        <w:t>If valid symbol type is absent, default valid symbol type is SBFD symbols</w:t>
      </w:r>
      <w:r w:rsidR="00A27293" w:rsidRPr="00996AE1">
        <w:rPr>
          <w:rFonts w:eastAsia="Batang"/>
          <w:b/>
          <w:szCs w:val="24"/>
          <w:lang w:val="en-GB"/>
        </w:rPr>
        <w:t>.</w:t>
      </w:r>
    </w:p>
    <w:p w14:paraId="5D532CDF" w14:textId="6EB07FED" w:rsidR="002D72DF" w:rsidRPr="002D72DF" w:rsidRDefault="002D72DF" w:rsidP="002D72DF">
      <w:pPr>
        <w:spacing w:after="120"/>
        <w:jc w:val="both"/>
        <w:rPr>
          <w:b/>
        </w:rPr>
      </w:pPr>
      <w:r w:rsidRPr="00B04E7F">
        <w:rPr>
          <w:rFonts w:eastAsia="Batang"/>
          <w:b/>
          <w:bCs/>
          <w:szCs w:val="24"/>
          <w:lang w:val="en-GB"/>
        </w:rPr>
        <w:t xml:space="preserve">Proposal </w:t>
      </w:r>
      <w:r>
        <w:rPr>
          <w:rFonts w:eastAsia="Batang"/>
          <w:b/>
          <w:bCs/>
          <w:szCs w:val="24"/>
          <w:lang w:val="en-GB"/>
        </w:rPr>
        <w:t>6</w:t>
      </w:r>
      <w:r w:rsidRPr="00A27293">
        <w:rPr>
          <w:rFonts w:eastAsia="Batang"/>
          <w:b/>
          <w:bCs/>
          <w:szCs w:val="24"/>
          <w:lang w:val="en-GB"/>
        </w:rPr>
        <w:t xml:space="preserve">: </w:t>
      </w:r>
      <w:r w:rsidRPr="002D72DF">
        <w:rPr>
          <w:rFonts w:eastAsia="Batang"/>
          <w:b/>
          <w:szCs w:val="24"/>
        </w:rPr>
        <w:t>Support</w:t>
      </w:r>
      <w:r w:rsidRPr="002D72DF">
        <w:rPr>
          <w:b/>
        </w:rPr>
        <w:t xml:space="preserve"> UE does not expect to be configured L1-CLI-RSSI measurements resources in DL </w:t>
      </w:r>
      <w:proofErr w:type="spellStart"/>
      <w:r w:rsidRPr="002D72DF">
        <w:rPr>
          <w:b/>
        </w:rPr>
        <w:t>subband</w:t>
      </w:r>
      <w:proofErr w:type="spellEnd"/>
      <w:r w:rsidRPr="002D72DF">
        <w:rPr>
          <w:b/>
        </w:rPr>
        <w:t>(s) (Method#1) and L1-SRS-RSRP (Method#2) on the same symbol</w:t>
      </w:r>
    </w:p>
    <w:p w14:paraId="5AED583A" w14:textId="06E68A69" w:rsidR="002D72DF" w:rsidRPr="002D72DF" w:rsidRDefault="002D72DF" w:rsidP="002D72DF">
      <w:pPr>
        <w:spacing w:after="120"/>
        <w:jc w:val="both"/>
        <w:rPr>
          <w:b/>
        </w:rPr>
      </w:pPr>
      <w:r w:rsidRPr="002D72DF">
        <w:rPr>
          <w:rFonts w:eastAsia="Batang"/>
          <w:b/>
          <w:bCs/>
          <w:szCs w:val="24"/>
          <w:lang w:val="en-GB"/>
        </w:rPr>
        <w:lastRenderedPageBreak/>
        <w:t>Proposal</w:t>
      </w:r>
      <w:r>
        <w:rPr>
          <w:rFonts w:eastAsia="Batang"/>
          <w:b/>
          <w:bCs/>
          <w:szCs w:val="24"/>
          <w:lang w:val="en-GB"/>
        </w:rPr>
        <w:t xml:space="preserve"> 7</w:t>
      </w:r>
      <w:r w:rsidRPr="002D72DF">
        <w:rPr>
          <w:rFonts w:eastAsia="Batang"/>
          <w:b/>
          <w:bCs/>
          <w:szCs w:val="24"/>
          <w:lang w:val="en-GB"/>
        </w:rPr>
        <w:t>:</w:t>
      </w:r>
      <w:r w:rsidRPr="002D72DF">
        <w:rPr>
          <w:rFonts w:eastAsia="Batang"/>
          <w:b/>
          <w:szCs w:val="24"/>
          <w:lang w:val="en-GB"/>
        </w:rPr>
        <w:t xml:space="preserve"> </w:t>
      </w:r>
      <w:r w:rsidRPr="002D72DF">
        <w:rPr>
          <w:rFonts w:eastAsia="Batang"/>
          <w:b/>
          <w:szCs w:val="24"/>
        </w:rPr>
        <w:t xml:space="preserve">Support </w:t>
      </w:r>
      <w:r w:rsidRPr="002D72DF">
        <w:rPr>
          <w:b/>
        </w:rPr>
        <w:t xml:space="preserve">UE does not expect to be configured with L1-CLI-RSSI measurements resources in UL </w:t>
      </w:r>
      <w:proofErr w:type="spellStart"/>
      <w:r w:rsidRPr="002D72DF">
        <w:rPr>
          <w:b/>
        </w:rPr>
        <w:t>subband</w:t>
      </w:r>
      <w:proofErr w:type="spellEnd"/>
      <w:r w:rsidRPr="002D72DF">
        <w:rPr>
          <w:b/>
        </w:rPr>
        <w:t xml:space="preserve">(s) (Method#3) and L1-SRS-RSRP (Method#2) on the same symbol. </w:t>
      </w:r>
    </w:p>
    <w:p w14:paraId="5D557EC7" w14:textId="3FDEEF7A" w:rsidR="00A27293" w:rsidRPr="002D72DF" w:rsidRDefault="002D72DF" w:rsidP="002D72DF">
      <w:pPr>
        <w:jc w:val="both"/>
        <w:rPr>
          <w:b/>
          <w:lang w:eastAsia="sv-SE"/>
        </w:rPr>
      </w:pPr>
      <w:r w:rsidRPr="002D72DF">
        <w:rPr>
          <w:rFonts w:eastAsia="Batang"/>
          <w:b/>
          <w:szCs w:val="24"/>
          <w:lang w:val="en-GB"/>
        </w:rPr>
        <w:t xml:space="preserve">Proposal 8: </w:t>
      </w:r>
      <w:r w:rsidRPr="002D72DF">
        <w:rPr>
          <w:rFonts w:eastAsia="Batang"/>
          <w:b/>
          <w:szCs w:val="24"/>
        </w:rPr>
        <w:t xml:space="preserve">Support </w:t>
      </w:r>
      <w:r w:rsidRPr="002D72DF">
        <w:rPr>
          <w:b/>
        </w:rPr>
        <w:t xml:space="preserve">UE does not expect to be scheduled/configured with DL data channel/RS and L1-CLI-RSSI measurements resources in DL </w:t>
      </w:r>
      <w:proofErr w:type="spellStart"/>
      <w:r w:rsidRPr="002D72DF">
        <w:rPr>
          <w:b/>
        </w:rPr>
        <w:t>subband</w:t>
      </w:r>
      <w:proofErr w:type="spellEnd"/>
      <w:r w:rsidRPr="002D72DF">
        <w:rPr>
          <w:b/>
        </w:rPr>
        <w:t>(s) (Method#1 for leakage measurement) on the same symbol.</w:t>
      </w:r>
      <w:r w:rsidR="00A27293" w:rsidRPr="002D72DF">
        <w:rPr>
          <w:rFonts w:eastAsia="Batang"/>
          <w:b/>
          <w:bCs/>
          <w:szCs w:val="24"/>
          <w:lang w:val="en-GB"/>
        </w:rPr>
        <w:t>Proposal 8:</w:t>
      </w:r>
      <w:r w:rsidR="00A27293" w:rsidRPr="002D72DF">
        <w:rPr>
          <w:rFonts w:eastAsia="Batang"/>
          <w:b/>
          <w:szCs w:val="24"/>
          <w:lang w:val="en-GB"/>
        </w:rPr>
        <w:t xml:space="preserve"> </w:t>
      </w:r>
      <w:r w:rsidR="008B73EB" w:rsidRPr="002D72DF">
        <w:rPr>
          <w:rFonts w:eastAsia="Batang"/>
          <w:b/>
          <w:szCs w:val="24"/>
          <w:lang w:val="en-GB"/>
        </w:rPr>
        <w:t>For UL resource muting for PUSCH, RAN1 to discuss implicit rule whether to apply UL resource muting pattern based on PUSCH time and frequency allocation</w:t>
      </w:r>
      <w:r w:rsidR="00A27293" w:rsidRPr="002D72DF">
        <w:rPr>
          <w:b/>
          <w:lang w:eastAsia="sv-SE"/>
        </w:rPr>
        <w:t>.</w:t>
      </w:r>
    </w:p>
    <w:p w14:paraId="498196D8" w14:textId="621EEB88" w:rsidR="00A27293" w:rsidRDefault="00A27293" w:rsidP="00A27293">
      <w:pPr>
        <w:spacing w:after="120"/>
        <w:jc w:val="both"/>
        <w:rPr>
          <w:rFonts w:eastAsia="Batang"/>
          <w:b/>
          <w:szCs w:val="24"/>
          <w:lang w:val="en-GB"/>
        </w:rPr>
      </w:pPr>
      <w:r w:rsidRPr="00B04E7F">
        <w:rPr>
          <w:rFonts w:eastAsia="Batang"/>
          <w:b/>
          <w:bCs/>
          <w:szCs w:val="24"/>
          <w:lang w:val="en-GB"/>
        </w:rPr>
        <w:t xml:space="preserve">Proposal </w:t>
      </w:r>
      <w:r>
        <w:rPr>
          <w:rFonts w:eastAsia="Batang"/>
          <w:b/>
          <w:bCs/>
          <w:szCs w:val="24"/>
          <w:lang w:val="en-GB"/>
        </w:rPr>
        <w:t>9</w:t>
      </w:r>
      <w:r w:rsidRPr="00A27293">
        <w:rPr>
          <w:rFonts w:eastAsia="Batang"/>
          <w:b/>
          <w:bCs/>
          <w:szCs w:val="24"/>
          <w:lang w:val="en-GB"/>
        </w:rPr>
        <w:t>:</w:t>
      </w:r>
      <w:r>
        <w:rPr>
          <w:rFonts w:eastAsia="Batang"/>
          <w:b/>
          <w:bCs/>
          <w:szCs w:val="24"/>
          <w:lang w:val="en-GB"/>
        </w:rPr>
        <w:t xml:space="preserve"> </w:t>
      </w:r>
      <w:r w:rsidR="00980522" w:rsidRPr="00D03538">
        <w:rPr>
          <w:rFonts w:eastAsia="Batang"/>
          <w:b/>
          <w:szCs w:val="24"/>
        </w:rPr>
        <w:t>Suppor</w:t>
      </w:r>
      <w:r w:rsidR="00980522" w:rsidRPr="00AA0BA1">
        <w:rPr>
          <w:rFonts w:eastAsia="Batang"/>
          <w:b/>
          <w:szCs w:val="24"/>
        </w:rPr>
        <w:t xml:space="preserve">t </w:t>
      </w:r>
      <w:r w:rsidR="00980522" w:rsidRPr="00237063">
        <w:rPr>
          <w:b/>
          <w:bCs/>
        </w:rPr>
        <w:t xml:space="preserve">Alt 4 that </w:t>
      </w:r>
      <w:r w:rsidR="00980522" w:rsidRPr="00237063">
        <w:rPr>
          <w:b/>
          <w:bCs/>
          <w:lang w:val="en-GB"/>
        </w:rPr>
        <w:t>if an UL resource muting symbol overlaps with a symbol containing PT-RS for a PUSCH and transform precoding is enabled for the PUSCH, PT-RS is prioritized, i.e., UE does not apply UL resource muting in the symbol</w:t>
      </w:r>
      <w:r w:rsidR="00980522" w:rsidRPr="00BA2B26">
        <w:rPr>
          <w:b/>
          <w:bCs/>
        </w:rPr>
        <w:t>.</w:t>
      </w:r>
    </w:p>
    <w:p w14:paraId="3F87872C" w14:textId="77777777" w:rsidR="00980522" w:rsidRPr="00237063" w:rsidRDefault="00A27293" w:rsidP="00980522">
      <w:pPr>
        <w:spacing w:after="120"/>
        <w:jc w:val="both"/>
        <w:rPr>
          <w:b/>
        </w:rPr>
      </w:pPr>
      <w:r w:rsidRPr="00B04E7F">
        <w:rPr>
          <w:rFonts w:eastAsia="Batang"/>
          <w:b/>
          <w:bCs/>
          <w:szCs w:val="24"/>
          <w:lang w:val="en-GB"/>
        </w:rPr>
        <w:t xml:space="preserve">Proposal </w:t>
      </w:r>
      <w:r>
        <w:rPr>
          <w:rFonts w:eastAsia="Batang"/>
          <w:b/>
          <w:bCs/>
          <w:szCs w:val="24"/>
          <w:lang w:val="en-GB"/>
        </w:rPr>
        <w:t>10</w:t>
      </w:r>
      <w:r w:rsidRPr="00A27293">
        <w:rPr>
          <w:rFonts w:eastAsia="Batang"/>
          <w:b/>
          <w:bCs/>
          <w:szCs w:val="24"/>
          <w:lang w:val="en-GB"/>
        </w:rPr>
        <w:t>:</w:t>
      </w:r>
      <w:r>
        <w:rPr>
          <w:rFonts w:eastAsia="Batang"/>
          <w:b/>
          <w:bCs/>
          <w:szCs w:val="24"/>
          <w:lang w:val="en-GB"/>
        </w:rPr>
        <w:t xml:space="preserve"> </w:t>
      </w:r>
      <w:r w:rsidR="00980522" w:rsidRPr="00D03538">
        <w:rPr>
          <w:rFonts w:eastAsia="Batang"/>
          <w:b/>
          <w:szCs w:val="24"/>
        </w:rPr>
        <w:t>Suppor</w:t>
      </w:r>
      <w:r w:rsidR="00980522" w:rsidRPr="00AA0BA1">
        <w:rPr>
          <w:rFonts w:eastAsia="Batang"/>
          <w:b/>
          <w:szCs w:val="24"/>
        </w:rPr>
        <w:t xml:space="preserve">t </w:t>
      </w:r>
      <w:r w:rsidR="00980522" w:rsidRPr="00AA0BA1">
        <w:rPr>
          <w:b/>
        </w:rPr>
        <w:t xml:space="preserve">UL muting can apply to SBFD symbols and non-SBFD symbols. </w:t>
      </w:r>
      <w:proofErr w:type="spellStart"/>
      <w:r w:rsidR="00980522" w:rsidRPr="00237063">
        <w:rPr>
          <w:b/>
        </w:rPr>
        <w:t>gNB</w:t>
      </w:r>
      <w:proofErr w:type="spellEnd"/>
      <w:r w:rsidR="00980522" w:rsidRPr="00237063">
        <w:rPr>
          <w:b/>
        </w:rPr>
        <w:t xml:space="preserve"> indicates to UE whether to apply UL resource muting on non-SBFD symbols or not.</w:t>
      </w:r>
    </w:p>
    <w:p w14:paraId="7E0DFE29" w14:textId="57008774" w:rsidR="00980522" w:rsidRPr="00980522" w:rsidRDefault="00980522" w:rsidP="00980522">
      <w:pPr>
        <w:pStyle w:val="ListParagraph"/>
        <w:numPr>
          <w:ilvl w:val="0"/>
          <w:numId w:val="40"/>
        </w:numPr>
        <w:rPr>
          <w:b/>
        </w:rPr>
      </w:pPr>
      <w:r w:rsidRPr="00237063">
        <w:rPr>
          <w:rFonts w:ascii="Times New Roman" w:eastAsia="SimSun" w:hAnsi="Times New Roman"/>
          <w:b/>
          <w:sz w:val="20"/>
          <w:szCs w:val="20"/>
        </w:rPr>
        <w:t xml:space="preserve">If this indication field is absent, UE </w:t>
      </w:r>
      <w:r w:rsidR="0065558C">
        <w:rPr>
          <w:rFonts w:ascii="Times New Roman" w:eastAsia="SimSun" w:hAnsi="Times New Roman"/>
          <w:b/>
          <w:sz w:val="20"/>
          <w:szCs w:val="20"/>
        </w:rPr>
        <w:t>applies</w:t>
      </w:r>
      <w:r w:rsidRPr="00237063">
        <w:rPr>
          <w:rFonts w:ascii="Times New Roman" w:eastAsia="SimSun" w:hAnsi="Times New Roman"/>
          <w:b/>
          <w:sz w:val="20"/>
          <w:szCs w:val="20"/>
        </w:rPr>
        <w:t xml:space="preserve"> UL resource muting on SBFD symbols if SBFD symbols are configured.</w:t>
      </w:r>
    </w:p>
    <w:p w14:paraId="2777F297" w14:textId="1AFD2F58" w:rsidR="00980522" w:rsidRPr="00980522" w:rsidRDefault="00980522" w:rsidP="00980522">
      <w:pPr>
        <w:pStyle w:val="ListParagraph"/>
        <w:numPr>
          <w:ilvl w:val="0"/>
          <w:numId w:val="40"/>
        </w:numPr>
        <w:spacing w:after="120"/>
        <w:rPr>
          <w:rFonts w:ascii="Times New Roman" w:eastAsia="SimSun" w:hAnsi="Times New Roman"/>
          <w:b/>
          <w:sz w:val="20"/>
          <w:szCs w:val="20"/>
        </w:rPr>
      </w:pPr>
      <w:r w:rsidRPr="00980522">
        <w:rPr>
          <w:rFonts w:ascii="Times New Roman" w:eastAsia="SimSun" w:hAnsi="Times New Roman"/>
          <w:b/>
          <w:sz w:val="20"/>
          <w:szCs w:val="20"/>
        </w:rPr>
        <w:t>If this field indication is absent, UE applies UL muting to F/U symbols if SBFD symbols are not configured</w:t>
      </w:r>
    </w:p>
    <w:p w14:paraId="0D453E55" w14:textId="60BDBF41" w:rsidR="009E32B6" w:rsidRPr="00A27293" w:rsidRDefault="00A27293" w:rsidP="00980522">
      <w:pPr>
        <w:rPr>
          <w:rFonts w:eastAsia="Batang"/>
          <w:b/>
          <w:szCs w:val="24"/>
          <w:lang w:val="en-GB"/>
        </w:rPr>
      </w:pPr>
      <w:r w:rsidRPr="00B04E7F">
        <w:rPr>
          <w:rFonts w:eastAsia="Batang"/>
          <w:b/>
          <w:bCs/>
          <w:szCs w:val="24"/>
          <w:lang w:val="en-GB"/>
        </w:rPr>
        <w:t xml:space="preserve">Proposal </w:t>
      </w:r>
      <w:r>
        <w:rPr>
          <w:rFonts w:eastAsia="Batang"/>
          <w:b/>
          <w:bCs/>
          <w:szCs w:val="24"/>
          <w:lang w:val="en-GB"/>
        </w:rPr>
        <w:t>11</w:t>
      </w:r>
      <w:r w:rsidRPr="00A27293">
        <w:rPr>
          <w:rFonts w:eastAsia="Batang"/>
          <w:b/>
          <w:bCs/>
          <w:szCs w:val="24"/>
          <w:lang w:val="en-GB"/>
        </w:rPr>
        <w:t>:</w:t>
      </w:r>
      <w:r w:rsidRPr="00A27293">
        <w:rPr>
          <w:rFonts w:eastAsia="Batang"/>
          <w:b/>
          <w:szCs w:val="24"/>
          <w:lang w:val="en-GB"/>
        </w:rPr>
        <w:t xml:space="preserve"> </w:t>
      </w:r>
      <w:r w:rsidR="00980522" w:rsidRPr="00D03538">
        <w:rPr>
          <w:rFonts w:eastAsia="Batang"/>
          <w:b/>
          <w:szCs w:val="24"/>
        </w:rPr>
        <w:t>Suppor</w:t>
      </w:r>
      <w:r w:rsidR="00980522" w:rsidRPr="00AA0BA1">
        <w:rPr>
          <w:rFonts w:eastAsia="Batang"/>
          <w:b/>
          <w:szCs w:val="24"/>
        </w:rPr>
        <w:t xml:space="preserve">t </w:t>
      </w:r>
      <w:r w:rsidR="00980522" w:rsidRPr="00237063">
        <w:rPr>
          <w:b/>
          <w:lang w:val="en-GB"/>
        </w:rPr>
        <w:t>if [</w:t>
      </w:r>
      <w:proofErr w:type="spellStart"/>
      <w:r w:rsidR="00980522" w:rsidRPr="00237063">
        <w:rPr>
          <w:b/>
          <w:lang w:val="en-GB"/>
        </w:rPr>
        <w:t>ul-MutingIndicator</w:t>
      </w:r>
      <w:proofErr w:type="spellEnd"/>
      <w:r w:rsidR="00980522" w:rsidRPr="00237063">
        <w:rPr>
          <w:b/>
          <w:lang w:val="en-GB"/>
        </w:rPr>
        <w:t>] is absent for a TDRA entry indicated for the PUSCH transmission, UL muting is used for the PUSCH transmission</w:t>
      </w:r>
      <w:r w:rsidR="00980522">
        <w:rPr>
          <w:b/>
          <w:lang w:val="en-GB"/>
        </w:rPr>
        <w:t>.</w:t>
      </w:r>
    </w:p>
    <w:p w14:paraId="7E7C947E" w14:textId="23F6BDD6" w:rsidR="00D54742" w:rsidRPr="00D54742" w:rsidRDefault="00D54742" w:rsidP="00D54742">
      <w:pPr>
        <w:pStyle w:val="Heading1"/>
      </w:pPr>
      <w:r>
        <w:t>References</w:t>
      </w:r>
    </w:p>
    <w:p w14:paraId="0BCE515D" w14:textId="40524F81" w:rsidR="004A7ADB" w:rsidRPr="00DF35A3" w:rsidRDefault="004A7ADB" w:rsidP="004A7ADB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</w:pPr>
      <w:bookmarkStart w:id="23" w:name="_Ref47616084"/>
      <w:bookmarkStart w:id="24" w:name="_Ref32439522"/>
      <w:r w:rsidRPr="003E1C6B">
        <w:rPr>
          <w:szCs w:val="20"/>
          <w:lang w:val="en-GB"/>
        </w:rPr>
        <w:t>3GPP TSG RAN Meeting #</w:t>
      </w:r>
      <w:r w:rsidR="00273076">
        <w:rPr>
          <w:szCs w:val="20"/>
          <w:lang w:val="en-GB"/>
        </w:rPr>
        <w:t>10</w:t>
      </w:r>
      <w:r w:rsidR="008353DB">
        <w:rPr>
          <w:szCs w:val="20"/>
          <w:lang w:val="en-GB"/>
        </w:rPr>
        <w:t>4</w:t>
      </w:r>
      <w:r w:rsidRPr="00785E35">
        <w:rPr>
          <w:szCs w:val="20"/>
          <w:lang w:val="en-GB"/>
        </w:rPr>
        <w:t>,</w:t>
      </w:r>
      <w:r>
        <w:rPr>
          <w:szCs w:val="20"/>
          <w:lang w:val="en-GB"/>
        </w:rPr>
        <w:t xml:space="preserve"> </w:t>
      </w:r>
      <w:r w:rsidR="008353DB">
        <w:t>RP-241614</w:t>
      </w:r>
      <w:r w:rsidRPr="005C32DA">
        <w:rPr>
          <w:szCs w:val="20"/>
          <w:lang w:val="en-GB"/>
        </w:rPr>
        <w:t xml:space="preserve"> </w:t>
      </w:r>
      <w:r w:rsidRPr="00785E35">
        <w:rPr>
          <w:szCs w:val="20"/>
          <w:lang w:val="en-GB"/>
        </w:rPr>
        <w:t>“</w:t>
      </w:r>
      <w:r w:rsidR="005945B3" w:rsidRPr="005945B3">
        <w:rPr>
          <w:szCs w:val="20"/>
          <w:lang w:val="en-GB"/>
        </w:rPr>
        <w:t>New WID: Evolution of NR duplex operation: Sub-band full duplex (SBFD)</w:t>
      </w:r>
      <w:r w:rsidRPr="00785E35">
        <w:rPr>
          <w:szCs w:val="20"/>
          <w:lang w:val="en-GB"/>
        </w:rPr>
        <w:t>”.</w:t>
      </w:r>
      <w:bookmarkEnd w:id="23"/>
    </w:p>
    <w:bookmarkEnd w:id="24"/>
    <w:p w14:paraId="59A988E0" w14:textId="77777777" w:rsidR="00BE53BF" w:rsidRPr="00741CC3" w:rsidRDefault="00BE53BF" w:rsidP="00CD736C">
      <w:pPr>
        <w:pStyle w:val="References"/>
        <w:numPr>
          <w:ilvl w:val="0"/>
          <w:numId w:val="0"/>
        </w:numPr>
        <w:autoSpaceDE/>
        <w:autoSpaceDN/>
        <w:snapToGrid/>
        <w:spacing w:after="80" w:line="256" w:lineRule="auto"/>
        <w:rPr>
          <w:szCs w:val="20"/>
          <w:lang w:val="en-GB"/>
        </w:rPr>
      </w:pPr>
    </w:p>
    <w:sectPr w:rsidR="00BE53BF" w:rsidRPr="00741CC3" w:rsidSect="00ED4C09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96502" w14:textId="77777777" w:rsidR="00940CAB" w:rsidRDefault="00940CAB">
      <w:r>
        <w:separator/>
      </w:r>
    </w:p>
  </w:endnote>
  <w:endnote w:type="continuationSeparator" w:id="0">
    <w:p w14:paraId="03700C02" w14:textId="77777777" w:rsidR="00940CAB" w:rsidRDefault="00940CAB">
      <w:r>
        <w:continuationSeparator/>
      </w:r>
    </w:p>
  </w:endnote>
  <w:endnote w:type="continuationNotice" w:id="1">
    <w:p w14:paraId="3EEA8E4F" w14:textId="77777777" w:rsidR="00940CAB" w:rsidRDefault="00940C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81B57" w14:textId="77777777" w:rsidR="00965790" w:rsidRDefault="0096579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965790" w:rsidRDefault="0096579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81B59" w14:textId="277911F3" w:rsidR="00965790" w:rsidRDefault="0096579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BB5ED" w14:textId="77777777" w:rsidR="00940CAB" w:rsidRDefault="00940CAB">
      <w:r>
        <w:separator/>
      </w:r>
    </w:p>
  </w:footnote>
  <w:footnote w:type="continuationSeparator" w:id="0">
    <w:p w14:paraId="0B8FB409" w14:textId="77777777" w:rsidR="00940CAB" w:rsidRDefault="00940CAB">
      <w:r>
        <w:continuationSeparator/>
      </w:r>
    </w:p>
  </w:footnote>
  <w:footnote w:type="continuationNotice" w:id="1">
    <w:p w14:paraId="7E67CE2C" w14:textId="77777777" w:rsidR="00940CAB" w:rsidRDefault="00940C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81B56" w14:textId="77777777" w:rsidR="00965790" w:rsidRDefault="009657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88170D"/>
    <w:multiLevelType w:val="hybridMultilevel"/>
    <w:tmpl w:val="081EE760"/>
    <w:lvl w:ilvl="0" w:tplc="CFB87D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FA7D2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4625A0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C230B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4E5A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FCF8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B0DF4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0A6E2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E61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BF0E88"/>
    <w:multiLevelType w:val="hybridMultilevel"/>
    <w:tmpl w:val="36AEF88E"/>
    <w:lvl w:ilvl="0" w:tplc="2A4048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3000D9E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7F89BF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CBA6A9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A32A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387C729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092E8B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5E96312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DDFEFCD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" w15:restartNumberingAfterBreak="0">
    <w:nsid w:val="061054FC"/>
    <w:multiLevelType w:val="hybridMultilevel"/>
    <w:tmpl w:val="1D0493EE"/>
    <w:lvl w:ilvl="0" w:tplc="76A63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8092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8806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4C96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C30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323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A89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9AF1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F047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6EB09D1"/>
    <w:multiLevelType w:val="hybridMultilevel"/>
    <w:tmpl w:val="8C12200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5C6F09"/>
    <w:multiLevelType w:val="multilevel"/>
    <w:tmpl w:val="F19CAC4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D3558FE"/>
    <w:multiLevelType w:val="hybridMultilevel"/>
    <w:tmpl w:val="B290EAD8"/>
    <w:lvl w:ilvl="0" w:tplc="F8683D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B2304AE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146F8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816806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0C4632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491401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62FA8AE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F61411E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5101D4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7" w15:restartNumberingAfterBreak="0">
    <w:nsid w:val="10071207"/>
    <w:multiLevelType w:val="hybridMultilevel"/>
    <w:tmpl w:val="90C8C8BC"/>
    <w:lvl w:ilvl="0" w:tplc="5EFA087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FF7499B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AFDE4C7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6D3AAED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E95C263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C60EA8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375293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3410DA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9FE82C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8" w15:restartNumberingAfterBreak="0">
    <w:nsid w:val="1208693B"/>
    <w:multiLevelType w:val="hybridMultilevel"/>
    <w:tmpl w:val="7C147CF8"/>
    <w:lvl w:ilvl="0" w:tplc="982C53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6B26F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AA5074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66E8B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3AD2EE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0D0835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5756DE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E0F81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2ADECA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9" w15:restartNumberingAfterBreak="0">
    <w:nsid w:val="125B4F77"/>
    <w:multiLevelType w:val="hybridMultilevel"/>
    <w:tmpl w:val="7858633C"/>
    <w:lvl w:ilvl="0" w:tplc="8E3C1D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5CF8FAB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8150705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91CA57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A1A22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01D0C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1D3272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F76C927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6007D2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0" w15:restartNumberingAfterBreak="0">
    <w:nsid w:val="144E1665"/>
    <w:multiLevelType w:val="hybridMultilevel"/>
    <w:tmpl w:val="95160D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4BE7F2F"/>
    <w:multiLevelType w:val="hybridMultilevel"/>
    <w:tmpl w:val="1F2AE342"/>
    <w:lvl w:ilvl="0" w:tplc="D564E14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6E56D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38348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1095E2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EC536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F41C5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38742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0C3BF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E25C0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8814D9D"/>
    <w:multiLevelType w:val="hybridMultilevel"/>
    <w:tmpl w:val="6A8261B8"/>
    <w:lvl w:ilvl="0" w:tplc="2C6EC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68922D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288E346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4358EA9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D648037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4F143E2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E4431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43CE0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BF2732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3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52F3D7A"/>
    <w:multiLevelType w:val="hybridMultilevel"/>
    <w:tmpl w:val="58DC70B2"/>
    <w:lvl w:ilvl="0" w:tplc="013233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8ED34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1435C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D626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7ADC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7E8B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640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9E8A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84BF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68620D4"/>
    <w:multiLevelType w:val="hybridMultilevel"/>
    <w:tmpl w:val="2AB837F8"/>
    <w:lvl w:ilvl="0" w:tplc="9A728C7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EBE4AD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32AC48D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8A20843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B3681F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7C428DC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759419C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784613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9A22ABD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6" w15:restartNumberingAfterBreak="0">
    <w:nsid w:val="2832402D"/>
    <w:multiLevelType w:val="hybridMultilevel"/>
    <w:tmpl w:val="A39E80FC"/>
    <w:lvl w:ilvl="0" w:tplc="DFFC45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F47A6E3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5523AE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48AE46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ECCC0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425E7D4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7F5096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9C54C31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944E1B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7" w15:restartNumberingAfterBreak="0">
    <w:nsid w:val="29D87DA8"/>
    <w:multiLevelType w:val="hybridMultilevel"/>
    <w:tmpl w:val="D08ABEBC"/>
    <w:lvl w:ilvl="0" w:tplc="D7A20C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E0F6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5AA7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1C3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825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DAE3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6DF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881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6453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AB33E96"/>
    <w:multiLevelType w:val="multilevel"/>
    <w:tmpl w:val="8DF6B11C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2E292237"/>
    <w:multiLevelType w:val="hybridMultilevel"/>
    <w:tmpl w:val="931AD0C4"/>
    <w:lvl w:ilvl="0" w:tplc="AACE15D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9EBD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69E64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55417E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1E258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292D44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AE7F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870A74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E04D23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31607DB4"/>
    <w:multiLevelType w:val="hybridMultilevel"/>
    <w:tmpl w:val="7DA83262"/>
    <w:lvl w:ilvl="0" w:tplc="5302E50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82250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100BD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C895B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487A8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9E22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8AE3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DC451B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4856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0B27AD"/>
    <w:multiLevelType w:val="hybridMultilevel"/>
    <w:tmpl w:val="9FC85EBC"/>
    <w:lvl w:ilvl="0" w:tplc="B470B6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844B57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788806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9A923B0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45BA3EB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D0DE66E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13EEF7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F0DA700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0152ED9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0431DBB"/>
    <w:multiLevelType w:val="hybridMultilevel"/>
    <w:tmpl w:val="8F6CB7D6"/>
    <w:lvl w:ilvl="0" w:tplc="23E693A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hAnsi="Times" w:hint="default"/>
      </w:rPr>
    </w:lvl>
    <w:lvl w:ilvl="1" w:tplc="5B2C3DE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" w:hAnsi="Times" w:hint="default"/>
      </w:rPr>
    </w:lvl>
    <w:lvl w:ilvl="2" w:tplc="DFD80028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hAnsi="Times" w:hint="default"/>
      </w:rPr>
    </w:lvl>
    <w:lvl w:ilvl="3" w:tplc="7D84B976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" w:hAnsi="Times" w:hint="default"/>
      </w:rPr>
    </w:lvl>
    <w:lvl w:ilvl="4" w:tplc="891A530A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" w:hAnsi="Times" w:hint="default"/>
      </w:rPr>
    </w:lvl>
    <w:lvl w:ilvl="5" w:tplc="3CECB530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" w:hAnsi="Times" w:hint="default"/>
      </w:rPr>
    </w:lvl>
    <w:lvl w:ilvl="6" w:tplc="9AB827EA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" w:hAnsi="Times" w:hint="default"/>
      </w:rPr>
    </w:lvl>
    <w:lvl w:ilvl="7" w:tplc="AAE0C52C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" w:hAnsi="Times" w:hint="default"/>
      </w:rPr>
    </w:lvl>
    <w:lvl w:ilvl="8" w:tplc="A70AB070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" w:hAnsi="Times" w:hint="default"/>
      </w:rPr>
    </w:lvl>
  </w:abstractNum>
  <w:abstractNum w:abstractNumId="25" w15:restartNumberingAfterBreak="0">
    <w:nsid w:val="47A553C3"/>
    <w:multiLevelType w:val="hybridMultilevel"/>
    <w:tmpl w:val="6262BD5E"/>
    <w:lvl w:ilvl="0" w:tplc="450409C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B8AAC0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E200AD5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DD98BCA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0AA246D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81EBFD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00AC3C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BE4AB6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5DAC9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6" w15:restartNumberingAfterBreak="0">
    <w:nsid w:val="48B225DE"/>
    <w:multiLevelType w:val="hybridMultilevel"/>
    <w:tmpl w:val="DB0A9270"/>
    <w:lvl w:ilvl="0" w:tplc="368AD56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96539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066B41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A8E20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5C219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F8D02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70890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AC8987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8EBED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8" w15:restartNumberingAfterBreak="0">
    <w:nsid w:val="4DDB0BEC"/>
    <w:multiLevelType w:val="hybridMultilevel"/>
    <w:tmpl w:val="07E655B0"/>
    <w:lvl w:ilvl="0" w:tplc="D3E222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AEB9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D6AC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384D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7A52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7A7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E83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22B3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8481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E0675EE"/>
    <w:multiLevelType w:val="hybridMultilevel"/>
    <w:tmpl w:val="F966805C"/>
    <w:lvl w:ilvl="0" w:tplc="E54E93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549A07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05E8DBC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60F2B6F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2C94776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830901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EE9A3BC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1D0DE5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B830A7E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0" w15:restartNumberingAfterBreak="0">
    <w:nsid w:val="52CA65DD"/>
    <w:multiLevelType w:val="hybridMultilevel"/>
    <w:tmpl w:val="3EAA60E0"/>
    <w:lvl w:ilvl="0" w:tplc="E620EF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FA60C25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DB26F63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95984F9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4B8A848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BC602E8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5AE075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DB2CACF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4A26D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1" w15:restartNumberingAfterBreak="0">
    <w:nsid w:val="53924482"/>
    <w:multiLevelType w:val="hybridMultilevel"/>
    <w:tmpl w:val="E1B80B3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A518BC"/>
    <w:multiLevelType w:val="hybridMultilevel"/>
    <w:tmpl w:val="2F7E8272"/>
    <w:lvl w:ilvl="0" w:tplc="E1A875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A12FF9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44AEF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423A3C9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B608CF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40EABB2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62968C5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571663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EA36A41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3" w15:restartNumberingAfterBreak="0">
    <w:nsid w:val="57B17272"/>
    <w:multiLevelType w:val="hybridMultilevel"/>
    <w:tmpl w:val="BBB6AE2A"/>
    <w:lvl w:ilvl="0" w:tplc="162C13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58C61C8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E58282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D4A0AED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FBE82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93408A5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70887F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4F0D5E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567AE9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4" w15:restartNumberingAfterBreak="0">
    <w:nsid w:val="5B9D530D"/>
    <w:multiLevelType w:val="hybridMultilevel"/>
    <w:tmpl w:val="E6084FDC"/>
    <w:lvl w:ilvl="0" w:tplc="0F6AAE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0254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0221B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443B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D007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0E4CF2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E866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9AAD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14A9B9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C53232B"/>
    <w:multiLevelType w:val="hybridMultilevel"/>
    <w:tmpl w:val="D5C687C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A6327F"/>
    <w:multiLevelType w:val="hybridMultilevel"/>
    <w:tmpl w:val="BDEC87D6"/>
    <w:lvl w:ilvl="0" w:tplc="A13E3A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02119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21C83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6CA9F4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5EAA85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BCB6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4FC327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209DE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C8F74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 w15:restartNumberingAfterBreak="0">
    <w:nsid w:val="6378458A"/>
    <w:multiLevelType w:val="hybridMultilevel"/>
    <w:tmpl w:val="E5E29A1E"/>
    <w:lvl w:ilvl="0" w:tplc="0E226A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FEAF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C02B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ACF7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450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4445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D4CA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A218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9261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65D52C3"/>
    <w:multiLevelType w:val="hybridMultilevel"/>
    <w:tmpl w:val="AF746C8A"/>
    <w:lvl w:ilvl="0" w:tplc="5E2ADF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6C9C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C8A9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D0DB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C050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6FE1F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DC498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72D0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5C0F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6AF15E7D"/>
    <w:multiLevelType w:val="hybridMultilevel"/>
    <w:tmpl w:val="746A6BE0"/>
    <w:lvl w:ilvl="0" w:tplc="DF5C83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3C9AC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008CDC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E2FB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FA561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8C3F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ACA70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2672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CCB3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F044EA"/>
    <w:multiLevelType w:val="hybridMultilevel"/>
    <w:tmpl w:val="F0A46372"/>
    <w:lvl w:ilvl="0" w:tplc="6EC04F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Sans" w:hAnsi="Lucida Sans" w:hint="default"/>
      </w:rPr>
    </w:lvl>
    <w:lvl w:ilvl="1" w:tplc="5FF81598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5809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Sans" w:hAnsi="Lucida Sans" w:hint="default"/>
      </w:rPr>
    </w:lvl>
    <w:lvl w:ilvl="3" w:tplc="9E9C6C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Sans" w:hAnsi="Lucida Sans" w:hint="default"/>
      </w:rPr>
    </w:lvl>
    <w:lvl w:ilvl="4" w:tplc="85B0417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Sans" w:hAnsi="Lucida Sans" w:hint="default"/>
      </w:rPr>
    </w:lvl>
    <w:lvl w:ilvl="5" w:tplc="BEBE384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Sans" w:hAnsi="Lucida Sans" w:hint="default"/>
      </w:rPr>
    </w:lvl>
    <w:lvl w:ilvl="6" w:tplc="A986F4D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Sans" w:hAnsi="Lucida Sans" w:hint="default"/>
      </w:rPr>
    </w:lvl>
    <w:lvl w:ilvl="7" w:tplc="AC189E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Sans" w:hAnsi="Lucida Sans" w:hint="default"/>
      </w:rPr>
    </w:lvl>
    <w:lvl w:ilvl="8" w:tplc="0610E8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Sans" w:hAnsi="Lucida Sans" w:hint="default"/>
      </w:rPr>
    </w:lvl>
  </w:abstractNum>
  <w:abstractNum w:abstractNumId="41" w15:restartNumberingAfterBreak="0">
    <w:nsid w:val="791312C3"/>
    <w:multiLevelType w:val="hybridMultilevel"/>
    <w:tmpl w:val="1244F7AE"/>
    <w:lvl w:ilvl="0" w:tplc="992244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EB24E64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8A1CE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205A8C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27D8FE5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08BEC9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F84AD5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3330149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8FFAF87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2" w15:restartNumberingAfterBreak="0">
    <w:nsid w:val="79DB10AA"/>
    <w:multiLevelType w:val="hybridMultilevel"/>
    <w:tmpl w:val="E06C1C6C"/>
    <w:lvl w:ilvl="0" w:tplc="DC02D9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B2190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34E3D3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3650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7E60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B0F8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67AAF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7880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5634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7F4A1399"/>
    <w:multiLevelType w:val="hybridMultilevel"/>
    <w:tmpl w:val="FA38032A"/>
    <w:lvl w:ilvl="0" w:tplc="9B50BD4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D8255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A411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A09CB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EE888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207B8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44356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F237E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2C12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94988422">
    <w:abstractNumId w:val="19"/>
  </w:num>
  <w:num w:numId="2" w16cid:durableId="276178333">
    <w:abstractNumId w:val="0"/>
  </w:num>
  <w:num w:numId="3" w16cid:durableId="741606055">
    <w:abstractNumId w:val="5"/>
  </w:num>
  <w:num w:numId="4" w16cid:durableId="1935287387">
    <w:abstractNumId w:val="23"/>
  </w:num>
  <w:num w:numId="5" w16cid:durableId="1753619575">
    <w:abstractNumId w:val="27"/>
  </w:num>
  <w:num w:numId="6" w16cid:durableId="528227147">
    <w:abstractNumId w:val="13"/>
  </w:num>
  <w:num w:numId="7" w16cid:durableId="2109153915">
    <w:abstractNumId w:val="2"/>
  </w:num>
  <w:num w:numId="8" w16cid:durableId="1491216450">
    <w:abstractNumId w:val="16"/>
  </w:num>
  <w:num w:numId="9" w16cid:durableId="2005085997">
    <w:abstractNumId w:val="9"/>
  </w:num>
  <w:num w:numId="10" w16cid:durableId="1704861114">
    <w:abstractNumId w:val="30"/>
  </w:num>
  <w:num w:numId="11" w16cid:durableId="1488546020">
    <w:abstractNumId w:val="6"/>
  </w:num>
  <w:num w:numId="12" w16cid:durableId="1690401375">
    <w:abstractNumId w:val="31"/>
  </w:num>
  <w:num w:numId="13" w16cid:durableId="206259608">
    <w:abstractNumId w:val="3"/>
  </w:num>
  <w:num w:numId="14" w16cid:durableId="436753925">
    <w:abstractNumId w:val="24"/>
  </w:num>
  <w:num w:numId="15" w16cid:durableId="1687828865">
    <w:abstractNumId w:val="36"/>
  </w:num>
  <w:num w:numId="16" w16cid:durableId="1192496227">
    <w:abstractNumId w:val="34"/>
  </w:num>
  <w:num w:numId="17" w16cid:durableId="477722372">
    <w:abstractNumId w:val="38"/>
  </w:num>
  <w:num w:numId="18" w16cid:durableId="284431137">
    <w:abstractNumId w:val="14"/>
  </w:num>
  <w:num w:numId="19" w16cid:durableId="1480536859">
    <w:abstractNumId w:val="20"/>
  </w:num>
  <w:num w:numId="20" w16cid:durableId="1897429849">
    <w:abstractNumId w:val="18"/>
  </w:num>
  <w:num w:numId="21" w16cid:durableId="1518152367">
    <w:abstractNumId w:val="37"/>
  </w:num>
  <w:num w:numId="22" w16cid:durableId="112290263">
    <w:abstractNumId w:val="25"/>
  </w:num>
  <w:num w:numId="23" w16cid:durableId="965963799">
    <w:abstractNumId w:val="40"/>
  </w:num>
  <w:num w:numId="24" w16cid:durableId="1943411818">
    <w:abstractNumId w:val="29"/>
  </w:num>
  <w:num w:numId="25" w16cid:durableId="414523031">
    <w:abstractNumId w:val="1"/>
  </w:num>
  <w:num w:numId="26" w16cid:durableId="1407338977">
    <w:abstractNumId w:val="15"/>
  </w:num>
  <w:num w:numId="27" w16cid:durableId="2053074718">
    <w:abstractNumId w:val="12"/>
  </w:num>
  <w:num w:numId="28" w16cid:durableId="127557670">
    <w:abstractNumId w:val="32"/>
  </w:num>
  <w:num w:numId="29" w16cid:durableId="1893810260">
    <w:abstractNumId w:val="33"/>
  </w:num>
  <w:num w:numId="30" w16cid:durableId="337926557">
    <w:abstractNumId w:val="26"/>
  </w:num>
  <w:num w:numId="31" w16cid:durableId="898517223">
    <w:abstractNumId w:val="7"/>
  </w:num>
  <w:num w:numId="32" w16cid:durableId="1712728209">
    <w:abstractNumId w:val="10"/>
  </w:num>
  <w:num w:numId="33" w16cid:durableId="1982877859">
    <w:abstractNumId w:val="22"/>
  </w:num>
  <w:num w:numId="34" w16cid:durableId="1938513374">
    <w:abstractNumId w:val="41"/>
  </w:num>
  <w:num w:numId="35" w16cid:durableId="985820358">
    <w:abstractNumId w:val="42"/>
  </w:num>
  <w:num w:numId="36" w16cid:durableId="121461926">
    <w:abstractNumId w:val="4"/>
  </w:num>
  <w:num w:numId="37" w16cid:durableId="2076198646">
    <w:abstractNumId w:val="21"/>
  </w:num>
  <w:num w:numId="38" w16cid:durableId="1033767306">
    <w:abstractNumId w:val="39"/>
  </w:num>
  <w:num w:numId="39" w16cid:durableId="1009138818">
    <w:abstractNumId w:val="43"/>
  </w:num>
  <w:num w:numId="40" w16cid:durableId="1434479068">
    <w:abstractNumId w:val="35"/>
  </w:num>
  <w:num w:numId="41" w16cid:durableId="1921282635">
    <w:abstractNumId w:val="11"/>
  </w:num>
  <w:num w:numId="42" w16cid:durableId="1688485001">
    <w:abstractNumId w:val="28"/>
  </w:num>
  <w:num w:numId="43" w16cid:durableId="181669342">
    <w:abstractNumId w:val="8"/>
  </w:num>
  <w:num w:numId="44" w16cid:durableId="1018045355">
    <w:abstractNumId w:val="1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CA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8F"/>
    <w:rsid w:val="0000029C"/>
    <w:rsid w:val="000003F7"/>
    <w:rsid w:val="000004CA"/>
    <w:rsid w:val="00000515"/>
    <w:rsid w:val="00000584"/>
    <w:rsid w:val="00000AD5"/>
    <w:rsid w:val="00000B29"/>
    <w:rsid w:val="00000C3F"/>
    <w:rsid w:val="00000ECA"/>
    <w:rsid w:val="00000F7F"/>
    <w:rsid w:val="00000FA4"/>
    <w:rsid w:val="00000FC0"/>
    <w:rsid w:val="000010BA"/>
    <w:rsid w:val="0000133B"/>
    <w:rsid w:val="00001375"/>
    <w:rsid w:val="000013D6"/>
    <w:rsid w:val="0000173C"/>
    <w:rsid w:val="00001BDE"/>
    <w:rsid w:val="00001CBD"/>
    <w:rsid w:val="00001F79"/>
    <w:rsid w:val="00001FC3"/>
    <w:rsid w:val="00001FCA"/>
    <w:rsid w:val="00002073"/>
    <w:rsid w:val="0000215F"/>
    <w:rsid w:val="000022E0"/>
    <w:rsid w:val="000022E8"/>
    <w:rsid w:val="00002375"/>
    <w:rsid w:val="000023D2"/>
    <w:rsid w:val="00002676"/>
    <w:rsid w:val="0000270A"/>
    <w:rsid w:val="000027C7"/>
    <w:rsid w:val="000027D5"/>
    <w:rsid w:val="000028B2"/>
    <w:rsid w:val="00002A8E"/>
    <w:rsid w:val="00002BF1"/>
    <w:rsid w:val="00002E51"/>
    <w:rsid w:val="00002EE7"/>
    <w:rsid w:val="00003131"/>
    <w:rsid w:val="00003227"/>
    <w:rsid w:val="000033ED"/>
    <w:rsid w:val="0000360F"/>
    <w:rsid w:val="000037BF"/>
    <w:rsid w:val="000037FB"/>
    <w:rsid w:val="00003A30"/>
    <w:rsid w:val="00003AD1"/>
    <w:rsid w:val="00003AD9"/>
    <w:rsid w:val="00003DD3"/>
    <w:rsid w:val="00003EF4"/>
    <w:rsid w:val="00004022"/>
    <w:rsid w:val="0000403F"/>
    <w:rsid w:val="0000459B"/>
    <w:rsid w:val="00004627"/>
    <w:rsid w:val="00004885"/>
    <w:rsid w:val="00004D8B"/>
    <w:rsid w:val="00004D8C"/>
    <w:rsid w:val="00004DCB"/>
    <w:rsid w:val="0000502C"/>
    <w:rsid w:val="00005156"/>
    <w:rsid w:val="000051F0"/>
    <w:rsid w:val="0000533C"/>
    <w:rsid w:val="0000553B"/>
    <w:rsid w:val="0000585E"/>
    <w:rsid w:val="000059A1"/>
    <w:rsid w:val="00005A65"/>
    <w:rsid w:val="00005B6F"/>
    <w:rsid w:val="00005F32"/>
    <w:rsid w:val="00005F6B"/>
    <w:rsid w:val="00006230"/>
    <w:rsid w:val="000063BC"/>
    <w:rsid w:val="000064FE"/>
    <w:rsid w:val="00006763"/>
    <w:rsid w:val="00006780"/>
    <w:rsid w:val="000069A4"/>
    <w:rsid w:val="00006C00"/>
    <w:rsid w:val="00006C37"/>
    <w:rsid w:val="00006C7A"/>
    <w:rsid w:val="00006CCC"/>
    <w:rsid w:val="00007495"/>
    <w:rsid w:val="000074D5"/>
    <w:rsid w:val="00007505"/>
    <w:rsid w:val="0000763D"/>
    <w:rsid w:val="0000768A"/>
    <w:rsid w:val="0000792C"/>
    <w:rsid w:val="00007A6C"/>
    <w:rsid w:val="00007B4B"/>
    <w:rsid w:val="00007C11"/>
    <w:rsid w:val="000101EF"/>
    <w:rsid w:val="00010323"/>
    <w:rsid w:val="000103E2"/>
    <w:rsid w:val="0001047C"/>
    <w:rsid w:val="0001055C"/>
    <w:rsid w:val="00010AE0"/>
    <w:rsid w:val="00010CEF"/>
    <w:rsid w:val="00010DBF"/>
    <w:rsid w:val="00010E97"/>
    <w:rsid w:val="00010F88"/>
    <w:rsid w:val="00010FD1"/>
    <w:rsid w:val="0001117C"/>
    <w:rsid w:val="00011395"/>
    <w:rsid w:val="000113A3"/>
    <w:rsid w:val="00011408"/>
    <w:rsid w:val="00011474"/>
    <w:rsid w:val="00011562"/>
    <w:rsid w:val="000116FD"/>
    <w:rsid w:val="00011F57"/>
    <w:rsid w:val="000121B3"/>
    <w:rsid w:val="000123BB"/>
    <w:rsid w:val="000124AB"/>
    <w:rsid w:val="000124D1"/>
    <w:rsid w:val="00012A91"/>
    <w:rsid w:val="00012D57"/>
    <w:rsid w:val="00012DBA"/>
    <w:rsid w:val="00012E23"/>
    <w:rsid w:val="00012E6F"/>
    <w:rsid w:val="000131AF"/>
    <w:rsid w:val="0001321B"/>
    <w:rsid w:val="00013342"/>
    <w:rsid w:val="0001338D"/>
    <w:rsid w:val="00013425"/>
    <w:rsid w:val="00013528"/>
    <w:rsid w:val="000135BE"/>
    <w:rsid w:val="000137BA"/>
    <w:rsid w:val="00013931"/>
    <w:rsid w:val="00013968"/>
    <w:rsid w:val="00013B63"/>
    <w:rsid w:val="00013F64"/>
    <w:rsid w:val="000141F0"/>
    <w:rsid w:val="00014878"/>
    <w:rsid w:val="00014967"/>
    <w:rsid w:val="000149B1"/>
    <w:rsid w:val="000149BC"/>
    <w:rsid w:val="00014A65"/>
    <w:rsid w:val="00014D3C"/>
    <w:rsid w:val="00014DC1"/>
    <w:rsid w:val="00014E0E"/>
    <w:rsid w:val="0001505E"/>
    <w:rsid w:val="0001522B"/>
    <w:rsid w:val="00015622"/>
    <w:rsid w:val="00015973"/>
    <w:rsid w:val="00015BCB"/>
    <w:rsid w:val="00015CED"/>
    <w:rsid w:val="00015DF6"/>
    <w:rsid w:val="000160D3"/>
    <w:rsid w:val="000161F9"/>
    <w:rsid w:val="000162B2"/>
    <w:rsid w:val="0001645D"/>
    <w:rsid w:val="000164BB"/>
    <w:rsid w:val="0001653E"/>
    <w:rsid w:val="000167A6"/>
    <w:rsid w:val="000169C7"/>
    <w:rsid w:val="00016B5B"/>
    <w:rsid w:val="00016B77"/>
    <w:rsid w:val="00016BDB"/>
    <w:rsid w:val="00016DCE"/>
    <w:rsid w:val="00017309"/>
    <w:rsid w:val="000179A8"/>
    <w:rsid w:val="00017B0D"/>
    <w:rsid w:val="00017E03"/>
    <w:rsid w:val="00017F74"/>
    <w:rsid w:val="0002002A"/>
    <w:rsid w:val="000200C3"/>
    <w:rsid w:val="000205C1"/>
    <w:rsid w:val="0002069F"/>
    <w:rsid w:val="0002085F"/>
    <w:rsid w:val="000209D8"/>
    <w:rsid w:val="00020D61"/>
    <w:rsid w:val="00020F20"/>
    <w:rsid w:val="00021001"/>
    <w:rsid w:val="00021138"/>
    <w:rsid w:val="0002113C"/>
    <w:rsid w:val="000211B1"/>
    <w:rsid w:val="0002130A"/>
    <w:rsid w:val="00021911"/>
    <w:rsid w:val="00021C67"/>
    <w:rsid w:val="00021D90"/>
    <w:rsid w:val="00021DEC"/>
    <w:rsid w:val="000221EB"/>
    <w:rsid w:val="000222F7"/>
    <w:rsid w:val="000224FE"/>
    <w:rsid w:val="0002263F"/>
    <w:rsid w:val="00022771"/>
    <w:rsid w:val="00022AAF"/>
    <w:rsid w:val="00022DC5"/>
    <w:rsid w:val="000233F4"/>
    <w:rsid w:val="00023818"/>
    <w:rsid w:val="00023AB1"/>
    <w:rsid w:val="00023C29"/>
    <w:rsid w:val="000243AC"/>
    <w:rsid w:val="000244BA"/>
    <w:rsid w:val="00024D64"/>
    <w:rsid w:val="00024E37"/>
    <w:rsid w:val="00024EC9"/>
    <w:rsid w:val="0002506A"/>
    <w:rsid w:val="0002524C"/>
    <w:rsid w:val="000255A1"/>
    <w:rsid w:val="000258DD"/>
    <w:rsid w:val="0002591B"/>
    <w:rsid w:val="00025929"/>
    <w:rsid w:val="00025B02"/>
    <w:rsid w:val="00025B99"/>
    <w:rsid w:val="00025E48"/>
    <w:rsid w:val="000260B9"/>
    <w:rsid w:val="00026500"/>
    <w:rsid w:val="000266AE"/>
    <w:rsid w:val="00026862"/>
    <w:rsid w:val="00026905"/>
    <w:rsid w:val="00026977"/>
    <w:rsid w:val="00026B7D"/>
    <w:rsid w:val="00026BB1"/>
    <w:rsid w:val="00026C64"/>
    <w:rsid w:val="00026C8D"/>
    <w:rsid w:val="00026CAE"/>
    <w:rsid w:val="00026EF9"/>
    <w:rsid w:val="00026F3A"/>
    <w:rsid w:val="00027142"/>
    <w:rsid w:val="00027333"/>
    <w:rsid w:val="000273DF"/>
    <w:rsid w:val="000276EA"/>
    <w:rsid w:val="000278D0"/>
    <w:rsid w:val="00027CBC"/>
    <w:rsid w:val="00027D38"/>
    <w:rsid w:val="00027E95"/>
    <w:rsid w:val="0003006B"/>
    <w:rsid w:val="00030089"/>
    <w:rsid w:val="0003008A"/>
    <w:rsid w:val="000300FE"/>
    <w:rsid w:val="00030202"/>
    <w:rsid w:val="00030619"/>
    <w:rsid w:val="000307C6"/>
    <w:rsid w:val="00030F4D"/>
    <w:rsid w:val="00030F74"/>
    <w:rsid w:val="00030F85"/>
    <w:rsid w:val="00031289"/>
    <w:rsid w:val="000312B4"/>
    <w:rsid w:val="0003134F"/>
    <w:rsid w:val="00031588"/>
    <w:rsid w:val="000317B2"/>
    <w:rsid w:val="000317DC"/>
    <w:rsid w:val="000319E1"/>
    <w:rsid w:val="00031A13"/>
    <w:rsid w:val="00031EDD"/>
    <w:rsid w:val="000320FB"/>
    <w:rsid w:val="000321DC"/>
    <w:rsid w:val="00032431"/>
    <w:rsid w:val="000325EF"/>
    <w:rsid w:val="0003292C"/>
    <w:rsid w:val="00032A0C"/>
    <w:rsid w:val="000339A7"/>
    <w:rsid w:val="00033EC5"/>
    <w:rsid w:val="00034193"/>
    <w:rsid w:val="000341C1"/>
    <w:rsid w:val="0003450D"/>
    <w:rsid w:val="0003456B"/>
    <w:rsid w:val="00034882"/>
    <w:rsid w:val="000349B7"/>
    <w:rsid w:val="00034AC9"/>
    <w:rsid w:val="00034F3E"/>
    <w:rsid w:val="00035303"/>
    <w:rsid w:val="0003540B"/>
    <w:rsid w:val="00035574"/>
    <w:rsid w:val="000355B6"/>
    <w:rsid w:val="00035746"/>
    <w:rsid w:val="00035829"/>
    <w:rsid w:val="00035B0B"/>
    <w:rsid w:val="00035B79"/>
    <w:rsid w:val="00035EB9"/>
    <w:rsid w:val="00036199"/>
    <w:rsid w:val="000361C2"/>
    <w:rsid w:val="0003625F"/>
    <w:rsid w:val="000365A2"/>
    <w:rsid w:val="00036841"/>
    <w:rsid w:val="00036869"/>
    <w:rsid w:val="0003698E"/>
    <w:rsid w:val="00036C45"/>
    <w:rsid w:val="00036E10"/>
    <w:rsid w:val="00036FA7"/>
    <w:rsid w:val="000370B4"/>
    <w:rsid w:val="0003723F"/>
    <w:rsid w:val="000377E3"/>
    <w:rsid w:val="000378C3"/>
    <w:rsid w:val="000378CA"/>
    <w:rsid w:val="00037A21"/>
    <w:rsid w:val="00037C2D"/>
    <w:rsid w:val="00037FCF"/>
    <w:rsid w:val="0004003E"/>
    <w:rsid w:val="00040078"/>
    <w:rsid w:val="000402B6"/>
    <w:rsid w:val="00040339"/>
    <w:rsid w:val="000403F1"/>
    <w:rsid w:val="000404F2"/>
    <w:rsid w:val="00040AAD"/>
    <w:rsid w:val="00040AF5"/>
    <w:rsid w:val="00040BDD"/>
    <w:rsid w:val="00040C15"/>
    <w:rsid w:val="00040CB3"/>
    <w:rsid w:val="00040F7A"/>
    <w:rsid w:val="000413B8"/>
    <w:rsid w:val="00041470"/>
    <w:rsid w:val="00041487"/>
    <w:rsid w:val="000416DE"/>
    <w:rsid w:val="0004182E"/>
    <w:rsid w:val="000418C8"/>
    <w:rsid w:val="0004198E"/>
    <w:rsid w:val="00041A32"/>
    <w:rsid w:val="00041D52"/>
    <w:rsid w:val="00041E7C"/>
    <w:rsid w:val="00041EC3"/>
    <w:rsid w:val="000422CD"/>
    <w:rsid w:val="00042437"/>
    <w:rsid w:val="00042660"/>
    <w:rsid w:val="00042810"/>
    <w:rsid w:val="00042BFC"/>
    <w:rsid w:val="00042DCE"/>
    <w:rsid w:val="00042E87"/>
    <w:rsid w:val="00042ECF"/>
    <w:rsid w:val="00043002"/>
    <w:rsid w:val="000430CF"/>
    <w:rsid w:val="00043143"/>
    <w:rsid w:val="00043407"/>
    <w:rsid w:val="00043461"/>
    <w:rsid w:val="00043529"/>
    <w:rsid w:val="00043547"/>
    <w:rsid w:val="00043703"/>
    <w:rsid w:val="00043ADE"/>
    <w:rsid w:val="00043DFC"/>
    <w:rsid w:val="00044225"/>
    <w:rsid w:val="00044424"/>
    <w:rsid w:val="000444C1"/>
    <w:rsid w:val="00044576"/>
    <w:rsid w:val="00044872"/>
    <w:rsid w:val="00044CEC"/>
    <w:rsid w:val="00044DB3"/>
    <w:rsid w:val="00044F40"/>
    <w:rsid w:val="00044F4F"/>
    <w:rsid w:val="00044FC4"/>
    <w:rsid w:val="000451E5"/>
    <w:rsid w:val="000453F6"/>
    <w:rsid w:val="000454C7"/>
    <w:rsid w:val="00045551"/>
    <w:rsid w:val="000455EB"/>
    <w:rsid w:val="00045837"/>
    <w:rsid w:val="0004591E"/>
    <w:rsid w:val="00045A54"/>
    <w:rsid w:val="00045CA1"/>
    <w:rsid w:val="0004603A"/>
    <w:rsid w:val="0004617E"/>
    <w:rsid w:val="00046530"/>
    <w:rsid w:val="00046CD6"/>
    <w:rsid w:val="00046CE4"/>
    <w:rsid w:val="00046E6F"/>
    <w:rsid w:val="00046F2A"/>
    <w:rsid w:val="00046F8F"/>
    <w:rsid w:val="00046F9A"/>
    <w:rsid w:val="000471A4"/>
    <w:rsid w:val="000472F3"/>
    <w:rsid w:val="0004733D"/>
    <w:rsid w:val="0004743B"/>
    <w:rsid w:val="000474AE"/>
    <w:rsid w:val="000477BB"/>
    <w:rsid w:val="00047A82"/>
    <w:rsid w:val="00047B11"/>
    <w:rsid w:val="00047B98"/>
    <w:rsid w:val="00047CC1"/>
    <w:rsid w:val="00047D40"/>
    <w:rsid w:val="00047E78"/>
    <w:rsid w:val="00050335"/>
    <w:rsid w:val="0005055B"/>
    <w:rsid w:val="000505E0"/>
    <w:rsid w:val="000509E8"/>
    <w:rsid w:val="00051051"/>
    <w:rsid w:val="00051135"/>
    <w:rsid w:val="00051219"/>
    <w:rsid w:val="000512EE"/>
    <w:rsid w:val="000513D5"/>
    <w:rsid w:val="000515F7"/>
    <w:rsid w:val="000516A6"/>
    <w:rsid w:val="0005171E"/>
    <w:rsid w:val="00051BDB"/>
    <w:rsid w:val="00051DBB"/>
    <w:rsid w:val="00051DFD"/>
    <w:rsid w:val="0005201C"/>
    <w:rsid w:val="00052351"/>
    <w:rsid w:val="0005241E"/>
    <w:rsid w:val="00052489"/>
    <w:rsid w:val="0005248D"/>
    <w:rsid w:val="0005291A"/>
    <w:rsid w:val="00052AE3"/>
    <w:rsid w:val="000531A8"/>
    <w:rsid w:val="000531BC"/>
    <w:rsid w:val="000531E2"/>
    <w:rsid w:val="00053243"/>
    <w:rsid w:val="000532C1"/>
    <w:rsid w:val="0005348C"/>
    <w:rsid w:val="00053849"/>
    <w:rsid w:val="000539E2"/>
    <w:rsid w:val="000539F5"/>
    <w:rsid w:val="00053A47"/>
    <w:rsid w:val="00053EA0"/>
    <w:rsid w:val="000543C4"/>
    <w:rsid w:val="0005456E"/>
    <w:rsid w:val="00054917"/>
    <w:rsid w:val="00054ACE"/>
    <w:rsid w:val="00054AE4"/>
    <w:rsid w:val="00054B6B"/>
    <w:rsid w:val="00054DAB"/>
    <w:rsid w:val="00054F53"/>
    <w:rsid w:val="0005504C"/>
    <w:rsid w:val="000550B8"/>
    <w:rsid w:val="00055100"/>
    <w:rsid w:val="00055568"/>
    <w:rsid w:val="000555EA"/>
    <w:rsid w:val="00055873"/>
    <w:rsid w:val="000559B9"/>
    <w:rsid w:val="00055A9F"/>
    <w:rsid w:val="00055ADD"/>
    <w:rsid w:val="00055B8E"/>
    <w:rsid w:val="00055DE5"/>
    <w:rsid w:val="00055E61"/>
    <w:rsid w:val="0005602E"/>
    <w:rsid w:val="00056057"/>
    <w:rsid w:val="00056675"/>
    <w:rsid w:val="0005686E"/>
    <w:rsid w:val="000572A7"/>
    <w:rsid w:val="00057388"/>
    <w:rsid w:val="000573C7"/>
    <w:rsid w:val="0005755D"/>
    <w:rsid w:val="00057A5D"/>
    <w:rsid w:val="00057CCE"/>
    <w:rsid w:val="00057DF9"/>
    <w:rsid w:val="00057F68"/>
    <w:rsid w:val="00057F6C"/>
    <w:rsid w:val="00060586"/>
    <w:rsid w:val="0006090A"/>
    <w:rsid w:val="00060B08"/>
    <w:rsid w:val="00060FDB"/>
    <w:rsid w:val="000612AF"/>
    <w:rsid w:val="000612C5"/>
    <w:rsid w:val="00061315"/>
    <w:rsid w:val="000613C1"/>
    <w:rsid w:val="00061692"/>
    <w:rsid w:val="000616E1"/>
    <w:rsid w:val="00061B4A"/>
    <w:rsid w:val="00061BDC"/>
    <w:rsid w:val="00061D2A"/>
    <w:rsid w:val="00061E77"/>
    <w:rsid w:val="00061FBB"/>
    <w:rsid w:val="0006216F"/>
    <w:rsid w:val="000621A9"/>
    <w:rsid w:val="000624AB"/>
    <w:rsid w:val="000624B0"/>
    <w:rsid w:val="00062554"/>
    <w:rsid w:val="00062590"/>
    <w:rsid w:val="0006263A"/>
    <w:rsid w:val="0006284E"/>
    <w:rsid w:val="00062D85"/>
    <w:rsid w:val="00062D9A"/>
    <w:rsid w:val="000630EB"/>
    <w:rsid w:val="000631CE"/>
    <w:rsid w:val="00063485"/>
    <w:rsid w:val="000636A2"/>
    <w:rsid w:val="00063911"/>
    <w:rsid w:val="00063F57"/>
    <w:rsid w:val="00064078"/>
    <w:rsid w:val="0006436B"/>
    <w:rsid w:val="000647F5"/>
    <w:rsid w:val="0006480B"/>
    <w:rsid w:val="00064A2B"/>
    <w:rsid w:val="00064B46"/>
    <w:rsid w:val="00064F4D"/>
    <w:rsid w:val="00064F62"/>
    <w:rsid w:val="00065016"/>
    <w:rsid w:val="00065031"/>
    <w:rsid w:val="0006522C"/>
    <w:rsid w:val="0006528A"/>
    <w:rsid w:val="00065439"/>
    <w:rsid w:val="0006549C"/>
    <w:rsid w:val="00065714"/>
    <w:rsid w:val="000659DD"/>
    <w:rsid w:val="00065D64"/>
    <w:rsid w:val="00065DD6"/>
    <w:rsid w:val="00066129"/>
    <w:rsid w:val="0006626E"/>
    <w:rsid w:val="00066668"/>
    <w:rsid w:val="000666CD"/>
    <w:rsid w:val="000667D1"/>
    <w:rsid w:val="00066824"/>
    <w:rsid w:val="00066917"/>
    <w:rsid w:val="00066EDB"/>
    <w:rsid w:val="00066F44"/>
    <w:rsid w:val="00067073"/>
    <w:rsid w:val="00067087"/>
    <w:rsid w:val="0006739D"/>
    <w:rsid w:val="000674EF"/>
    <w:rsid w:val="0006777C"/>
    <w:rsid w:val="0006779E"/>
    <w:rsid w:val="00067890"/>
    <w:rsid w:val="00067997"/>
    <w:rsid w:val="00067FE2"/>
    <w:rsid w:val="00070192"/>
    <w:rsid w:val="0007023E"/>
    <w:rsid w:val="000705B3"/>
    <w:rsid w:val="0007068C"/>
    <w:rsid w:val="00070912"/>
    <w:rsid w:val="00071116"/>
    <w:rsid w:val="0007118F"/>
    <w:rsid w:val="000715CE"/>
    <w:rsid w:val="0007162A"/>
    <w:rsid w:val="000716E3"/>
    <w:rsid w:val="000716FB"/>
    <w:rsid w:val="00071740"/>
    <w:rsid w:val="0007188B"/>
    <w:rsid w:val="00071934"/>
    <w:rsid w:val="00071BA1"/>
    <w:rsid w:val="00071DA2"/>
    <w:rsid w:val="00072030"/>
    <w:rsid w:val="00072267"/>
    <w:rsid w:val="000722EF"/>
    <w:rsid w:val="00072425"/>
    <w:rsid w:val="0007255A"/>
    <w:rsid w:val="000725A4"/>
    <w:rsid w:val="00072B4E"/>
    <w:rsid w:val="00072E75"/>
    <w:rsid w:val="00072EFA"/>
    <w:rsid w:val="00072FF7"/>
    <w:rsid w:val="00073259"/>
    <w:rsid w:val="00073316"/>
    <w:rsid w:val="0007337F"/>
    <w:rsid w:val="000734E3"/>
    <w:rsid w:val="0007359A"/>
    <w:rsid w:val="000735F3"/>
    <w:rsid w:val="00073623"/>
    <w:rsid w:val="0007368E"/>
    <w:rsid w:val="000736D2"/>
    <w:rsid w:val="00073785"/>
    <w:rsid w:val="000737CC"/>
    <w:rsid w:val="00073974"/>
    <w:rsid w:val="00073DF9"/>
    <w:rsid w:val="00073F89"/>
    <w:rsid w:val="000741B3"/>
    <w:rsid w:val="00074236"/>
    <w:rsid w:val="000742DB"/>
    <w:rsid w:val="00074333"/>
    <w:rsid w:val="00074375"/>
    <w:rsid w:val="000743A0"/>
    <w:rsid w:val="000747FC"/>
    <w:rsid w:val="000749B0"/>
    <w:rsid w:val="00074A9E"/>
    <w:rsid w:val="00074BF5"/>
    <w:rsid w:val="00074CD3"/>
    <w:rsid w:val="000751F3"/>
    <w:rsid w:val="0007522D"/>
    <w:rsid w:val="0007524C"/>
    <w:rsid w:val="000752CD"/>
    <w:rsid w:val="00075486"/>
    <w:rsid w:val="000754A1"/>
    <w:rsid w:val="00075680"/>
    <w:rsid w:val="00075715"/>
    <w:rsid w:val="000758F2"/>
    <w:rsid w:val="00075999"/>
    <w:rsid w:val="00075A67"/>
    <w:rsid w:val="00075AB6"/>
    <w:rsid w:val="00076408"/>
    <w:rsid w:val="0007661E"/>
    <w:rsid w:val="00076EBC"/>
    <w:rsid w:val="00077073"/>
    <w:rsid w:val="000771FE"/>
    <w:rsid w:val="00077807"/>
    <w:rsid w:val="00077BDD"/>
    <w:rsid w:val="000800EC"/>
    <w:rsid w:val="0008022A"/>
    <w:rsid w:val="00080418"/>
    <w:rsid w:val="000805B2"/>
    <w:rsid w:val="00080C1F"/>
    <w:rsid w:val="00080CFF"/>
    <w:rsid w:val="00080D74"/>
    <w:rsid w:val="00080D81"/>
    <w:rsid w:val="00080DE3"/>
    <w:rsid w:val="00081063"/>
    <w:rsid w:val="000810A8"/>
    <w:rsid w:val="00081383"/>
    <w:rsid w:val="0008147E"/>
    <w:rsid w:val="000817D9"/>
    <w:rsid w:val="00081BB6"/>
    <w:rsid w:val="00082207"/>
    <w:rsid w:val="000823B1"/>
    <w:rsid w:val="00082663"/>
    <w:rsid w:val="000826F4"/>
    <w:rsid w:val="000826FF"/>
    <w:rsid w:val="000827D4"/>
    <w:rsid w:val="0008280A"/>
    <w:rsid w:val="00082A49"/>
    <w:rsid w:val="00082AFF"/>
    <w:rsid w:val="00082C90"/>
    <w:rsid w:val="00082E57"/>
    <w:rsid w:val="000832D0"/>
    <w:rsid w:val="00083322"/>
    <w:rsid w:val="000834EF"/>
    <w:rsid w:val="000838AE"/>
    <w:rsid w:val="0008399B"/>
    <w:rsid w:val="00083ABE"/>
    <w:rsid w:val="00083BFA"/>
    <w:rsid w:val="00083C99"/>
    <w:rsid w:val="0008406E"/>
    <w:rsid w:val="000841DE"/>
    <w:rsid w:val="00084255"/>
    <w:rsid w:val="00084573"/>
    <w:rsid w:val="000847B4"/>
    <w:rsid w:val="000849B5"/>
    <w:rsid w:val="00084CFB"/>
    <w:rsid w:val="00085239"/>
    <w:rsid w:val="00085A1F"/>
    <w:rsid w:val="00085E39"/>
    <w:rsid w:val="00085F08"/>
    <w:rsid w:val="0008619B"/>
    <w:rsid w:val="000862BA"/>
    <w:rsid w:val="000862F6"/>
    <w:rsid w:val="000867BA"/>
    <w:rsid w:val="000867E7"/>
    <w:rsid w:val="000868BF"/>
    <w:rsid w:val="00086B50"/>
    <w:rsid w:val="00086C4D"/>
    <w:rsid w:val="0008760B"/>
    <w:rsid w:val="0008782D"/>
    <w:rsid w:val="00087DE0"/>
    <w:rsid w:val="00087E29"/>
    <w:rsid w:val="000901EE"/>
    <w:rsid w:val="0009037D"/>
    <w:rsid w:val="00090394"/>
    <w:rsid w:val="00090573"/>
    <w:rsid w:val="0009069B"/>
    <w:rsid w:val="000906BF"/>
    <w:rsid w:val="000906F7"/>
    <w:rsid w:val="00090779"/>
    <w:rsid w:val="00090CB5"/>
    <w:rsid w:val="00091753"/>
    <w:rsid w:val="000918AB"/>
    <w:rsid w:val="000919B2"/>
    <w:rsid w:val="00091B90"/>
    <w:rsid w:val="00091F33"/>
    <w:rsid w:val="000921E3"/>
    <w:rsid w:val="000924DC"/>
    <w:rsid w:val="00092682"/>
    <w:rsid w:val="000928FD"/>
    <w:rsid w:val="00092955"/>
    <w:rsid w:val="0009297F"/>
    <w:rsid w:val="00092A3D"/>
    <w:rsid w:val="00092CFA"/>
    <w:rsid w:val="000931C3"/>
    <w:rsid w:val="00093211"/>
    <w:rsid w:val="00093216"/>
    <w:rsid w:val="00093359"/>
    <w:rsid w:val="000934E9"/>
    <w:rsid w:val="00093566"/>
    <w:rsid w:val="000939FE"/>
    <w:rsid w:val="00093DE1"/>
    <w:rsid w:val="00093F75"/>
    <w:rsid w:val="000940DA"/>
    <w:rsid w:val="000940F2"/>
    <w:rsid w:val="000942E8"/>
    <w:rsid w:val="0009437A"/>
    <w:rsid w:val="00094386"/>
    <w:rsid w:val="00094396"/>
    <w:rsid w:val="000946D3"/>
    <w:rsid w:val="000947B7"/>
    <w:rsid w:val="0009512D"/>
    <w:rsid w:val="000954C6"/>
    <w:rsid w:val="00095671"/>
    <w:rsid w:val="000956BC"/>
    <w:rsid w:val="00095788"/>
    <w:rsid w:val="000957FF"/>
    <w:rsid w:val="00095920"/>
    <w:rsid w:val="000959A1"/>
    <w:rsid w:val="00095A24"/>
    <w:rsid w:val="00095F53"/>
    <w:rsid w:val="00096037"/>
    <w:rsid w:val="00096078"/>
    <w:rsid w:val="000960C9"/>
    <w:rsid w:val="0009616C"/>
    <w:rsid w:val="00096220"/>
    <w:rsid w:val="0009653B"/>
    <w:rsid w:val="000966BB"/>
    <w:rsid w:val="000966EA"/>
    <w:rsid w:val="00096771"/>
    <w:rsid w:val="000968D8"/>
    <w:rsid w:val="00096B27"/>
    <w:rsid w:val="00096E00"/>
    <w:rsid w:val="0009709B"/>
    <w:rsid w:val="000970D0"/>
    <w:rsid w:val="0009720E"/>
    <w:rsid w:val="0009725E"/>
    <w:rsid w:val="00097298"/>
    <w:rsid w:val="000974C3"/>
    <w:rsid w:val="00097816"/>
    <w:rsid w:val="000979F0"/>
    <w:rsid w:val="00097AA2"/>
    <w:rsid w:val="00097AE8"/>
    <w:rsid w:val="00097E50"/>
    <w:rsid w:val="000A02DC"/>
    <w:rsid w:val="000A041F"/>
    <w:rsid w:val="000A0489"/>
    <w:rsid w:val="000A074F"/>
    <w:rsid w:val="000A09A2"/>
    <w:rsid w:val="000A09B5"/>
    <w:rsid w:val="000A0A15"/>
    <w:rsid w:val="000A0ACD"/>
    <w:rsid w:val="000A0CA1"/>
    <w:rsid w:val="000A0E99"/>
    <w:rsid w:val="000A0EBE"/>
    <w:rsid w:val="000A174D"/>
    <w:rsid w:val="000A1AD3"/>
    <w:rsid w:val="000A1D49"/>
    <w:rsid w:val="000A1DC9"/>
    <w:rsid w:val="000A20BE"/>
    <w:rsid w:val="000A23E5"/>
    <w:rsid w:val="000A26E4"/>
    <w:rsid w:val="000A2B15"/>
    <w:rsid w:val="000A2D6A"/>
    <w:rsid w:val="000A2D70"/>
    <w:rsid w:val="000A2E69"/>
    <w:rsid w:val="000A308E"/>
    <w:rsid w:val="000A31F7"/>
    <w:rsid w:val="000A354F"/>
    <w:rsid w:val="000A3601"/>
    <w:rsid w:val="000A3ACB"/>
    <w:rsid w:val="000A3AF0"/>
    <w:rsid w:val="000A3CBA"/>
    <w:rsid w:val="000A3D51"/>
    <w:rsid w:val="000A3E0A"/>
    <w:rsid w:val="000A3F23"/>
    <w:rsid w:val="000A4002"/>
    <w:rsid w:val="000A4233"/>
    <w:rsid w:val="000A4596"/>
    <w:rsid w:val="000A47DC"/>
    <w:rsid w:val="000A49DE"/>
    <w:rsid w:val="000A4B29"/>
    <w:rsid w:val="000A4B54"/>
    <w:rsid w:val="000A4B74"/>
    <w:rsid w:val="000A4FEA"/>
    <w:rsid w:val="000A52F5"/>
    <w:rsid w:val="000A54DF"/>
    <w:rsid w:val="000A571B"/>
    <w:rsid w:val="000A576D"/>
    <w:rsid w:val="000A594A"/>
    <w:rsid w:val="000A5C11"/>
    <w:rsid w:val="000A5D1C"/>
    <w:rsid w:val="000A5D21"/>
    <w:rsid w:val="000A5E40"/>
    <w:rsid w:val="000A5E5C"/>
    <w:rsid w:val="000A61CB"/>
    <w:rsid w:val="000A6252"/>
    <w:rsid w:val="000A63AD"/>
    <w:rsid w:val="000A64D8"/>
    <w:rsid w:val="000A6723"/>
    <w:rsid w:val="000A6788"/>
    <w:rsid w:val="000A68A9"/>
    <w:rsid w:val="000A6AC6"/>
    <w:rsid w:val="000A6CFE"/>
    <w:rsid w:val="000A6D7E"/>
    <w:rsid w:val="000A6F12"/>
    <w:rsid w:val="000A7544"/>
    <w:rsid w:val="000A7794"/>
    <w:rsid w:val="000A79B6"/>
    <w:rsid w:val="000A7C88"/>
    <w:rsid w:val="000A7EB5"/>
    <w:rsid w:val="000A7FF7"/>
    <w:rsid w:val="000B002A"/>
    <w:rsid w:val="000B02C2"/>
    <w:rsid w:val="000B0706"/>
    <w:rsid w:val="000B081C"/>
    <w:rsid w:val="000B0A77"/>
    <w:rsid w:val="000B0E8D"/>
    <w:rsid w:val="000B0F92"/>
    <w:rsid w:val="000B1060"/>
    <w:rsid w:val="000B10A8"/>
    <w:rsid w:val="000B10AB"/>
    <w:rsid w:val="000B10E2"/>
    <w:rsid w:val="000B130E"/>
    <w:rsid w:val="000B161F"/>
    <w:rsid w:val="000B1844"/>
    <w:rsid w:val="000B1A7A"/>
    <w:rsid w:val="000B1CD3"/>
    <w:rsid w:val="000B23EB"/>
    <w:rsid w:val="000B256B"/>
    <w:rsid w:val="000B2A1A"/>
    <w:rsid w:val="000B2CD4"/>
    <w:rsid w:val="000B2D28"/>
    <w:rsid w:val="000B2EE5"/>
    <w:rsid w:val="000B326F"/>
    <w:rsid w:val="000B32D4"/>
    <w:rsid w:val="000B3472"/>
    <w:rsid w:val="000B35E7"/>
    <w:rsid w:val="000B36A1"/>
    <w:rsid w:val="000B3787"/>
    <w:rsid w:val="000B38CB"/>
    <w:rsid w:val="000B38DA"/>
    <w:rsid w:val="000B3A2C"/>
    <w:rsid w:val="000B3A7E"/>
    <w:rsid w:val="000B3F37"/>
    <w:rsid w:val="000B4788"/>
    <w:rsid w:val="000B481F"/>
    <w:rsid w:val="000B49D7"/>
    <w:rsid w:val="000B4DBF"/>
    <w:rsid w:val="000B4F93"/>
    <w:rsid w:val="000B532F"/>
    <w:rsid w:val="000B546F"/>
    <w:rsid w:val="000B567B"/>
    <w:rsid w:val="000B58DC"/>
    <w:rsid w:val="000B5C4C"/>
    <w:rsid w:val="000B5DF1"/>
    <w:rsid w:val="000B6030"/>
    <w:rsid w:val="000B62E2"/>
    <w:rsid w:val="000B62F0"/>
    <w:rsid w:val="000B65BE"/>
    <w:rsid w:val="000B668D"/>
    <w:rsid w:val="000B680F"/>
    <w:rsid w:val="000B6AC9"/>
    <w:rsid w:val="000B6B39"/>
    <w:rsid w:val="000B6B3A"/>
    <w:rsid w:val="000B6BDF"/>
    <w:rsid w:val="000B6C69"/>
    <w:rsid w:val="000B71B6"/>
    <w:rsid w:val="000B7312"/>
    <w:rsid w:val="000B757B"/>
    <w:rsid w:val="000B76DF"/>
    <w:rsid w:val="000B7707"/>
    <w:rsid w:val="000B7719"/>
    <w:rsid w:val="000B7B2B"/>
    <w:rsid w:val="000B7D5E"/>
    <w:rsid w:val="000B7E16"/>
    <w:rsid w:val="000C01B3"/>
    <w:rsid w:val="000C081D"/>
    <w:rsid w:val="000C0C2D"/>
    <w:rsid w:val="000C1219"/>
    <w:rsid w:val="000C133A"/>
    <w:rsid w:val="000C1545"/>
    <w:rsid w:val="000C182F"/>
    <w:rsid w:val="000C1982"/>
    <w:rsid w:val="000C1D98"/>
    <w:rsid w:val="000C1DBD"/>
    <w:rsid w:val="000C2079"/>
    <w:rsid w:val="000C2271"/>
    <w:rsid w:val="000C2302"/>
    <w:rsid w:val="000C240A"/>
    <w:rsid w:val="000C2A81"/>
    <w:rsid w:val="000C2B21"/>
    <w:rsid w:val="000C2C2D"/>
    <w:rsid w:val="000C2DE1"/>
    <w:rsid w:val="000C2E7E"/>
    <w:rsid w:val="000C2EB8"/>
    <w:rsid w:val="000C3585"/>
    <w:rsid w:val="000C393F"/>
    <w:rsid w:val="000C3984"/>
    <w:rsid w:val="000C39A0"/>
    <w:rsid w:val="000C3D04"/>
    <w:rsid w:val="000C4065"/>
    <w:rsid w:val="000C408B"/>
    <w:rsid w:val="000C4137"/>
    <w:rsid w:val="000C413B"/>
    <w:rsid w:val="000C41F3"/>
    <w:rsid w:val="000C41F5"/>
    <w:rsid w:val="000C43C7"/>
    <w:rsid w:val="000C4538"/>
    <w:rsid w:val="000C467C"/>
    <w:rsid w:val="000C46B0"/>
    <w:rsid w:val="000C4912"/>
    <w:rsid w:val="000C4C76"/>
    <w:rsid w:val="000C4CAA"/>
    <w:rsid w:val="000C5075"/>
    <w:rsid w:val="000C5480"/>
    <w:rsid w:val="000C54CD"/>
    <w:rsid w:val="000C55D6"/>
    <w:rsid w:val="000C5759"/>
    <w:rsid w:val="000C5A6F"/>
    <w:rsid w:val="000C5E7D"/>
    <w:rsid w:val="000C5F1F"/>
    <w:rsid w:val="000C62F8"/>
    <w:rsid w:val="000C6475"/>
    <w:rsid w:val="000C673C"/>
    <w:rsid w:val="000C6942"/>
    <w:rsid w:val="000C69F8"/>
    <w:rsid w:val="000C6A01"/>
    <w:rsid w:val="000C6C00"/>
    <w:rsid w:val="000C70F7"/>
    <w:rsid w:val="000C71D9"/>
    <w:rsid w:val="000C7237"/>
    <w:rsid w:val="000C7496"/>
    <w:rsid w:val="000C7523"/>
    <w:rsid w:val="000C7699"/>
    <w:rsid w:val="000C77EE"/>
    <w:rsid w:val="000C7BB6"/>
    <w:rsid w:val="000C7CE9"/>
    <w:rsid w:val="000C7E96"/>
    <w:rsid w:val="000D0153"/>
    <w:rsid w:val="000D01ED"/>
    <w:rsid w:val="000D037E"/>
    <w:rsid w:val="000D090C"/>
    <w:rsid w:val="000D0A0F"/>
    <w:rsid w:val="000D0AB8"/>
    <w:rsid w:val="000D0BCC"/>
    <w:rsid w:val="000D0CF6"/>
    <w:rsid w:val="000D0F9A"/>
    <w:rsid w:val="000D10A8"/>
    <w:rsid w:val="000D1297"/>
    <w:rsid w:val="000D12E4"/>
    <w:rsid w:val="000D148D"/>
    <w:rsid w:val="000D14EB"/>
    <w:rsid w:val="000D1610"/>
    <w:rsid w:val="000D17D6"/>
    <w:rsid w:val="000D1D62"/>
    <w:rsid w:val="000D206C"/>
    <w:rsid w:val="000D2185"/>
    <w:rsid w:val="000D22CD"/>
    <w:rsid w:val="000D2576"/>
    <w:rsid w:val="000D2957"/>
    <w:rsid w:val="000D2A5F"/>
    <w:rsid w:val="000D2AE0"/>
    <w:rsid w:val="000D2B58"/>
    <w:rsid w:val="000D2CDA"/>
    <w:rsid w:val="000D2D72"/>
    <w:rsid w:val="000D2F02"/>
    <w:rsid w:val="000D3122"/>
    <w:rsid w:val="000D362A"/>
    <w:rsid w:val="000D37FA"/>
    <w:rsid w:val="000D389E"/>
    <w:rsid w:val="000D39F1"/>
    <w:rsid w:val="000D3A2C"/>
    <w:rsid w:val="000D3E11"/>
    <w:rsid w:val="000D3F8F"/>
    <w:rsid w:val="000D4324"/>
    <w:rsid w:val="000D43C7"/>
    <w:rsid w:val="000D4692"/>
    <w:rsid w:val="000D46D6"/>
    <w:rsid w:val="000D46EE"/>
    <w:rsid w:val="000D4896"/>
    <w:rsid w:val="000D48A1"/>
    <w:rsid w:val="000D4DE6"/>
    <w:rsid w:val="000D5158"/>
    <w:rsid w:val="000D539E"/>
    <w:rsid w:val="000D55EA"/>
    <w:rsid w:val="000D5965"/>
    <w:rsid w:val="000D59D6"/>
    <w:rsid w:val="000D5AB0"/>
    <w:rsid w:val="000D5AD1"/>
    <w:rsid w:val="000D5C7D"/>
    <w:rsid w:val="000D5E4D"/>
    <w:rsid w:val="000D623F"/>
    <w:rsid w:val="000D6547"/>
    <w:rsid w:val="000D675B"/>
    <w:rsid w:val="000D6888"/>
    <w:rsid w:val="000D6946"/>
    <w:rsid w:val="000D69B0"/>
    <w:rsid w:val="000D6D19"/>
    <w:rsid w:val="000D6E27"/>
    <w:rsid w:val="000D6E96"/>
    <w:rsid w:val="000D7268"/>
    <w:rsid w:val="000D7712"/>
    <w:rsid w:val="000D7783"/>
    <w:rsid w:val="000D7B46"/>
    <w:rsid w:val="000D7C46"/>
    <w:rsid w:val="000E00C7"/>
    <w:rsid w:val="000E011D"/>
    <w:rsid w:val="000E0304"/>
    <w:rsid w:val="000E03CF"/>
    <w:rsid w:val="000E05EC"/>
    <w:rsid w:val="000E063A"/>
    <w:rsid w:val="000E076E"/>
    <w:rsid w:val="000E0991"/>
    <w:rsid w:val="000E0BD4"/>
    <w:rsid w:val="000E0C78"/>
    <w:rsid w:val="000E0CFE"/>
    <w:rsid w:val="000E0D09"/>
    <w:rsid w:val="000E0D89"/>
    <w:rsid w:val="000E0EFA"/>
    <w:rsid w:val="000E1003"/>
    <w:rsid w:val="000E10FA"/>
    <w:rsid w:val="000E11D3"/>
    <w:rsid w:val="000E1267"/>
    <w:rsid w:val="000E1390"/>
    <w:rsid w:val="000E1478"/>
    <w:rsid w:val="000E14B9"/>
    <w:rsid w:val="000E173A"/>
    <w:rsid w:val="000E17B4"/>
    <w:rsid w:val="000E182B"/>
    <w:rsid w:val="000E1A09"/>
    <w:rsid w:val="000E1E8E"/>
    <w:rsid w:val="000E1F35"/>
    <w:rsid w:val="000E20D1"/>
    <w:rsid w:val="000E22C4"/>
    <w:rsid w:val="000E24D1"/>
    <w:rsid w:val="000E26A0"/>
    <w:rsid w:val="000E2787"/>
    <w:rsid w:val="000E279B"/>
    <w:rsid w:val="000E2828"/>
    <w:rsid w:val="000E28D7"/>
    <w:rsid w:val="000E28ED"/>
    <w:rsid w:val="000E2BB1"/>
    <w:rsid w:val="000E2C9D"/>
    <w:rsid w:val="000E2D32"/>
    <w:rsid w:val="000E2D54"/>
    <w:rsid w:val="000E3075"/>
    <w:rsid w:val="000E30A8"/>
    <w:rsid w:val="000E31F0"/>
    <w:rsid w:val="000E331F"/>
    <w:rsid w:val="000E3358"/>
    <w:rsid w:val="000E37C4"/>
    <w:rsid w:val="000E386B"/>
    <w:rsid w:val="000E38ED"/>
    <w:rsid w:val="000E3945"/>
    <w:rsid w:val="000E3F84"/>
    <w:rsid w:val="000E40C3"/>
    <w:rsid w:val="000E45B6"/>
    <w:rsid w:val="000E476B"/>
    <w:rsid w:val="000E4C9B"/>
    <w:rsid w:val="000E4D01"/>
    <w:rsid w:val="000E4F8C"/>
    <w:rsid w:val="000E5041"/>
    <w:rsid w:val="000E529E"/>
    <w:rsid w:val="000E535F"/>
    <w:rsid w:val="000E5830"/>
    <w:rsid w:val="000E5C4E"/>
    <w:rsid w:val="000E5CA5"/>
    <w:rsid w:val="000E5E3A"/>
    <w:rsid w:val="000E6205"/>
    <w:rsid w:val="000E6576"/>
    <w:rsid w:val="000E65A7"/>
    <w:rsid w:val="000E6635"/>
    <w:rsid w:val="000E6975"/>
    <w:rsid w:val="000E6BAE"/>
    <w:rsid w:val="000E6BAF"/>
    <w:rsid w:val="000E6BCA"/>
    <w:rsid w:val="000E6EED"/>
    <w:rsid w:val="000E6F62"/>
    <w:rsid w:val="000E71D2"/>
    <w:rsid w:val="000E767E"/>
    <w:rsid w:val="000E7F51"/>
    <w:rsid w:val="000F00D8"/>
    <w:rsid w:val="000F0357"/>
    <w:rsid w:val="000F03BD"/>
    <w:rsid w:val="000F0439"/>
    <w:rsid w:val="000F04E2"/>
    <w:rsid w:val="000F095B"/>
    <w:rsid w:val="000F0BB3"/>
    <w:rsid w:val="000F0BFB"/>
    <w:rsid w:val="000F0EDC"/>
    <w:rsid w:val="000F10C5"/>
    <w:rsid w:val="000F13C4"/>
    <w:rsid w:val="000F13D7"/>
    <w:rsid w:val="000F16EF"/>
    <w:rsid w:val="000F17E4"/>
    <w:rsid w:val="000F1878"/>
    <w:rsid w:val="000F1CF3"/>
    <w:rsid w:val="000F1E42"/>
    <w:rsid w:val="000F1F02"/>
    <w:rsid w:val="000F1F98"/>
    <w:rsid w:val="000F20CD"/>
    <w:rsid w:val="000F22C7"/>
    <w:rsid w:val="000F22F6"/>
    <w:rsid w:val="000F2344"/>
    <w:rsid w:val="000F2965"/>
    <w:rsid w:val="000F2DAB"/>
    <w:rsid w:val="000F32D5"/>
    <w:rsid w:val="000F34C7"/>
    <w:rsid w:val="000F3832"/>
    <w:rsid w:val="000F3B40"/>
    <w:rsid w:val="000F3CD5"/>
    <w:rsid w:val="000F3F2F"/>
    <w:rsid w:val="000F3F7B"/>
    <w:rsid w:val="000F408B"/>
    <w:rsid w:val="000F4162"/>
    <w:rsid w:val="000F42EA"/>
    <w:rsid w:val="000F44FF"/>
    <w:rsid w:val="000F4726"/>
    <w:rsid w:val="000F4C01"/>
    <w:rsid w:val="000F4CAF"/>
    <w:rsid w:val="000F4D2F"/>
    <w:rsid w:val="000F4DA0"/>
    <w:rsid w:val="000F4E0F"/>
    <w:rsid w:val="000F4F44"/>
    <w:rsid w:val="000F4FB4"/>
    <w:rsid w:val="000F53CB"/>
    <w:rsid w:val="000F5490"/>
    <w:rsid w:val="000F56B3"/>
    <w:rsid w:val="000F5725"/>
    <w:rsid w:val="000F5C36"/>
    <w:rsid w:val="000F5D23"/>
    <w:rsid w:val="000F5DFE"/>
    <w:rsid w:val="000F5E3D"/>
    <w:rsid w:val="000F5F0B"/>
    <w:rsid w:val="000F63F0"/>
    <w:rsid w:val="000F6634"/>
    <w:rsid w:val="000F676C"/>
    <w:rsid w:val="000F6799"/>
    <w:rsid w:val="000F6881"/>
    <w:rsid w:val="000F69B6"/>
    <w:rsid w:val="000F6C32"/>
    <w:rsid w:val="000F6D86"/>
    <w:rsid w:val="000F6EBC"/>
    <w:rsid w:val="000F7CAD"/>
    <w:rsid w:val="000F7E1A"/>
    <w:rsid w:val="000F7E22"/>
    <w:rsid w:val="00100097"/>
    <w:rsid w:val="001000E9"/>
    <w:rsid w:val="00100161"/>
    <w:rsid w:val="00100169"/>
    <w:rsid w:val="001001F1"/>
    <w:rsid w:val="0010067A"/>
    <w:rsid w:val="00100920"/>
    <w:rsid w:val="00100986"/>
    <w:rsid w:val="00100A18"/>
    <w:rsid w:val="00100D39"/>
    <w:rsid w:val="00100F7B"/>
    <w:rsid w:val="001010D7"/>
    <w:rsid w:val="001012A5"/>
    <w:rsid w:val="00101489"/>
    <w:rsid w:val="001017BC"/>
    <w:rsid w:val="001017C8"/>
    <w:rsid w:val="00101A0E"/>
    <w:rsid w:val="00101ACE"/>
    <w:rsid w:val="00101D6C"/>
    <w:rsid w:val="00101E01"/>
    <w:rsid w:val="00102147"/>
    <w:rsid w:val="001021DD"/>
    <w:rsid w:val="001021F1"/>
    <w:rsid w:val="00102366"/>
    <w:rsid w:val="0010252A"/>
    <w:rsid w:val="0010273C"/>
    <w:rsid w:val="001027AE"/>
    <w:rsid w:val="001027C1"/>
    <w:rsid w:val="00102999"/>
    <w:rsid w:val="00102A33"/>
    <w:rsid w:val="00102BA5"/>
    <w:rsid w:val="00102E56"/>
    <w:rsid w:val="00103159"/>
    <w:rsid w:val="001031F0"/>
    <w:rsid w:val="0010342F"/>
    <w:rsid w:val="00103658"/>
    <w:rsid w:val="0010366C"/>
    <w:rsid w:val="00103886"/>
    <w:rsid w:val="00103890"/>
    <w:rsid w:val="00103E17"/>
    <w:rsid w:val="00104036"/>
    <w:rsid w:val="00104058"/>
    <w:rsid w:val="0010405D"/>
    <w:rsid w:val="00104178"/>
    <w:rsid w:val="00104228"/>
    <w:rsid w:val="00104490"/>
    <w:rsid w:val="00104979"/>
    <w:rsid w:val="00104A80"/>
    <w:rsid w:val="00104ACF"/>
    <w:rsid w:val="00104D55"/>
    <w:rsid w:val="0010509F"/>
    <w:rsid w:val="001050B7"/>
    <w:rsid w:val="001050F9"/>
    <w:rsid w:val="00105136"/>
    <w:rsid w:val="00105174"/>
    <w:rsid w:val="00105199"/>
    <w:rsid w:val="0010521E"/>
    <w:rsid w:val="001053E5"/>
    <w:rsid w:val="0010568A"/>
    <w:rsid w:val="001056C5"/>
    <w:rsid w:val="001057A0"/>
    <w:rsid w:val="00105820"/>
    <w:rsid w:val="00105CEE"/>
    <w:rsid w:val="00105DA1"/>
    <w:rsid w:val="001063FC"/>
    <w:rsid w:val="001065FB"/>
    <w:rsid w:val="0010660E"/>
    <w:rsid w:val="0010679B"/>
    <w:rsid w:val="00106A95"/>
    <w:rsid w:val="00106C16"/>
    <w:rsid w:val="00106CC3"/>
    <w:rsid w:val="00106DA5"/>
    <w:rsid w:val="00106E7E"/>
    <w:rsid w:val="00106FF1"/>
    <w:rsid w:val="00107143"/>
    <w:rsid w:val="00107332"/>
    <w:rsid w:val="0010795D"/>
    <w:rsid w:val="00107993"/>
    <w:rsid w:val="00107B30"/>
    <w:rsid w:val="00107FA0"/>
    <w:rsid w:val="0011034F"/>
    <w:rsid w:val="001104CC"/>
    <w:rsid w:val="001105AB"/>
    <w:rsid w:val="00110631"/>
    <w:rsid w:val="00110851"/>
    <w:rsid w:val="001108EE"/>
    <w:rsid w:val="0011090D"/>
    <w:rsid w:val="001111BD"/>
    <w:rsid w:val="0011124B"/>
    <w:rsid w:val="001115C0"/>
    <w:rsid w:val="001115F4"/>
    <w:rsid w:val="001116D2"/>
    <w:rsid w:val="00111769"/>
    <w:rsid w:val="0011190B"/>
    <w:rsid w:val="00111AD9"/>
    <w:rsid w:val="00111B5F"/>
    <w:rsid w:val="00111DA6"/>
    <w:rsid w:val="00111EF4"/>
    <w:rsid w:val="00112089"/>
    <w:rsid w:val="0011230B"/>
    <w:rsid w:val="00112683"/>
    <w:rsid w:val="001126D9"/>
    <w:rsid w:val="001126ED"/>
    <w:rsid w:val="00112919"/>
    <w:rsid w:val="00112975"/>
    <w:rsid w:val="00112B8F"/>
    <w:rsid w:val="00112E14"/>
    <w:rsid w:val="00112F58"/>
    <w:rsid w:val="0011303D"/>
    <w:rsid w:val="001134DA"/>
    <w:rsid w:val="0011372B"/>
    <w:rsid w:val="00113A11"/>
    <w:rsid w:val="00113BCE"/>
    <w:rsid w:val="00113D8F"/>
    <w:rsid w:val="001140FA"/>
    <w:rsid w:val="00114170"/>
    <w:rsid w:val="001141CF"/>
    <w:rsid w:val="00114379"/>
    <w:rsid w:val="001146A3"/>
    <w:rsid w:val="001146C6"/>
    <w:rsid w:val="001147B8"/>
    <w:rsid w:val="001147D2"/>
    <w:rsid w:val="00114949"/>
    <w:rsid w:val="00114A7E"/>
    <w:rsid w:val="00114E61"/>
    <w:rsid w:val="00114EA7"/>
    <w:rsid w:val="0011527F"/>
    <w:rsid w:val="0011530A"/>
    <w:rsid w:val="00115334"/>
    <w:rsid w:val="0011536C"/>
    <w:rsid w:val="0011538F"/>
    <w:rsid w:val="001155A6"/>
    <w:rsid w:val="00115716"/>
    <w:rsid w:val="0011584C"/>
    <w:rsid w:val="001158D5"/>
    <w:rsid w:val="00116148"/>
    <w:rsid w:val="00116339"/>
    <w:rsid w:val="0011645E"/>
    <w:rsid w:val="001164EC"/>
    <w:rsid w:val="001166B6"/>
    <w:rsid w:val="00116960"/>
    <w:rsid w:val="00116A2D"/>
    <w:rsid w:val="00116A42"/>
    <w:rsid w:val="00117423"/>
    <w:rsid w:val="001175EF"/>
    <w:rsid w:val="00117677"/>
    <w:rsid w:val="0011783F"/>
    <w:rsid w:val="00117957"/>
    <w:rsid w:val="00117C78"/>
    <w:rsid w:val="00117EBA"/>
    <w:rsid w:val="001201EA"/>
    <w:rsid w:val="001203DB"/>
    <w:rsid w:val="001204B4"/>
    <w:rsid w:val="0012065D"/>
    <w:rsid w:val="0012079F"/>
    <w:rsid w:val="001207F3"/>
    <w:rsid w:val="00120BC4"/>
    <w:rsid w:val="00120C13"/>
    <w:rsid w:val="00121601"/>
    <w:rsid w:val="00121769"/>
    <w:rsid w:val="00121776"/>
    <w:rsid w:val="0012190D"/>
    <w:rsid w:val="00121E1A"/>
    <w:rsid w:val="00121E39"/>
    <w:rsid w:val="001225BC"/>
    <w:rsid w:val="00122727"/>
    <w:rsid w:val="00122780"/>
    <w:rsid w:val="00122842"/>
    <w:rsid w:val="00122A1F"/>
    <w:rsid w:val="00122B59"/>
    <w:rsid w:val="00122B88"/>
    <w:rsid w:val="00122E59"/>
    <w:rsid w:val="001232D2"/>
    <w:rsid w:val="0012345C"/>
    <w:rsid w:val="0012367C"/>
    <w:rsid w:val="001236BC"/>
    <w:rsid w:val="00123975"/>
    <w:rsid w:val="00123B02"/>
    <w:rsid w:val="00123D45"/>
    <w:rsid w:val="00123DED"/>
    <w:rsid w:val="00123F8A"/>
    <w:rsid w:val="00124124"/>
    <w:rsid w:val="0012467D"/>
    <w:rsid w:val="001246EC"/>
    <w:rsid w:val="001249D7"/>
    <w:rsid w:val="001249F8"/>
    <w:rsid w:val="001249FC"/>
    <w:rsid w:val="00124AB8"/>
    <w:rsid w:val="00124E10"/>
    <w:rsid w:val="00125078"/>
    <w:rsid w:val="00125177"/>
    <w:rsid w:val="001252FE"/>
    <w:rsid w:val="00125365"/>
    <w:rsid w:val="001255A6"/>
    <w:rsid w:val="0012573A"/>
    <w:rsid w:val="00125D34"/>
    <w:rsid w:val="00125EB0"/>
    <w:rsid w:val="00126013"/>
    <w:rsid w:val="0012636F"/>
    <w:rsid w:val="0012637F"/>
    <w:rsid w:val="001263E7"/>
    <w:rsid w:val="0012669C"/>
    <w:rsid w:val="00126846"/>
    <w:rsid w:val="001268B7"/>
    <w:rsid w:val="001268D1"/>
    <w:rsid w:val="00126A9F"/>
    <w:rsid w:val="00126C63"/>
    <w:rsid w:val="001274AC"/>
    <w:rsid w:val="001275E6"/>
    <w:rsid w:val="001277B6"/>
    <w:rsid w:val="001278B6"/>
    <w:rsid w:val="001279AD"/>
    <w:rsid w:val="00127A41"/>
    <w:rsid w:val="00127C43"/>
    <w:rsid w:val="00127DE2"/>
    <w:rsid w:val="00127E92"/>
    <w:rsid w:val="00127F28"/>
    <w:rsid w:val="00127FF6"/>
    <w:rsid w:val="0013016D"/>
    <w:rsid w:val="00130257"/>
    <w:rsid w:val="001303BC"/>
    <w:rsid w:val="00130714"/>
    <w:rsid w:val="00130953"/>
    <w:rsid w:val="00130A97"/>
    <w:rsid w:val="00130AF0"/>
    <w:rsid w:val="00130BAF"/>
    <w:rsid w:val="00130BBD"/>
    <w:rsid w:val="00131683"/>
    <w:rsid w:val="001316CF"/>
    <w:rsid w:val="0013181A"/>
    <w:rsid w:val="00131843"/>
    <w:rsid w:val="00131AC6"/>
    <w:rsid w:val="00131AFD"/>
    <w:rsid w:val="00131F82"/>
    <w:rsid w:val="001321CE"/>
    <w:rsid w:val="00132230"/>
    <w:rsid w:val="001322B0"/>
    <w:rsid w:val="00132440"/>
    <w:rsid w:val="00132671"/>
    <w:rsid w:val="001326DA"/>
    <w:rsid w:val="00132767"/>
    <w:rsid w:val="001327AC"/>
    <w:rsid w:val="00132917"/>
    <w:rsid w:val="00132D21"/>
    <w:rsid w:val="00132E89"/>
    <w:rsid w:val="0013303B"/>
    <w:rsid w:val="0013327F"/>
    <w:rsid w:val="0013334C"/>
    <w:rsid w:val="001336CA"/>
    <w:rsid w:val="001338A0"/>
    <w:rsid w:val="00133928"/>
    <w:rsid w:val="00133A1F"/>
    <w:rsid w:val="00133C69"/>
    <w:rsid w:val="00133E0E"/>
    <w:rsid w:val="00133E11"/>
    <w:rsid w:val="00133EBD"/>
    <w:rsid w:val="00134176"/>
    <w:rsid w:val="001341AE"/>
    <w:rsid w:val="00134420"/>
    <w:rsid w:val="001348F0"/>
    <w:rsid w:val="00134912"/>
    <w:rsid w:val="00134A65"/>
    <w:rsid w:val="00134C6B"/>
    <w:rsid w:val="00134D78"/>
    <w:rsid w:val="00135015"/>
    <w:rsid w:val="00135095"/>
    <w:rsid w:val="00135517"/>
    <w:rsid w:val="00135829"/>
    <w:rsid w:val="00135884"/>
    <w:rsid w:val="001358A7"/>
    <w:rsid w:val="001358F4"/>
    <w:rsid w:val="00135E3D"/>
    <w:rsid w:val="00136011"/>
    <w:rsid w:val="0013612A"/>
    <w:rsid w:val="0013639C"/>
    <w:rsid w:val="0013669F"/>
    <w:rsid w:val="00136825"/>
    <w:rsid w:val="00136998"/>
    <w:rsid w:val="00136AAD"/>
    <w:rsid w:val="00136D2C"/>
    <w:rsid w:val="001371C0"/>
    <w:rsid w:val="00137280"/>
    <w:rsid w:val="00137288"/>
    <w:rsid w:val="0013737B"/>
    <w:rsid w:val="00137480"/>
    <w:rsid w:val="001374FE"/>
    <w:rsid w:val="00137520"/>
    <w:rsid w:val="0013756F"/>
    <w:rsid w:val="001375B9"/>
    <w:rsid w:val="001376BD"/>
    <w:rsid w:val="001376EA"/>
    <w:rsid w:val="001376F7"/>
    <w:rsid w:val="001379B8"/>
    <w:rsid w:val="00137EA0"/>
    <w:rsid w:val="00137FAF"/>
    <w:rsid w:val="00140608"/>
    <w:rsid w:val="0014073C"/>
    <w:rsid w:val="00140762"/>
    <w:rsid w:val="00140783"/>
    <w:rsid w:val="00140825"/>
    <w:rsid w:val="0014086C"/>
    <w:rsid w:val="00140E5E"/>
    <w:rsid w:val="00140EEA"/>
    <w:rsid w:val="00141054"/>
    <w:rsid w:val="001410AA"/>
    <w:rsid w:val="001410F1"/>
    <w:rsid w:val="00141668"/>
    <w:rsid w:val="001417A0"/>
    <w:rsid w:val="001418FE"/>
    <w:rsid w:val="00141DE4"/>
    <w:rsid w:val="00141E34"/>
    <w:rsid w:val="00141E46"/>
    <w:rsid w:val="00141ED1"/>
    <w:rsid w:val="00141F72"/>
    <w:rsid w:val="0014206B"/>
    <w:rsid w:val="00142093"/>
    <w:rsid w:val="0014214B"/>
    <w:rsid w:val="00142558"/>
    <w:rsid w:val="00142693"/>
    <w:rsid w:val="00142764"/>
    <w:rsid w:val="00142E42"/>
    <w:rsid w:val="00142E6B"/>
    <w:rsid w:val="0014309A"/>
    <w:rsid w:val="00143153"/>
    <w:rsid w:val="0014354F"/>
    <w:rsid w:val="0014371C"/>
    <w:rsid w:val="00143EFE"/>
    <w:rsid w:val="00143FFE"/>
    <w:rsid w:val="0014471E"/>
    <w:rsid w:val="0014484C"/>
    <w:rsid w:val="0014491B"/>
    <w:rsid w:val="00144B3F"/>
    <w:rsid w:val="00144D67"/>
    <w:rsid w:val="00144DCB"/>
    <w:rsid w:val="00144E04"/>
    <w:rsid w:val="00144E2A"/>
    <w:rsid w:val="00144F28"/>
    <w:rsid w:val="00144F80"/>
    <w:rsid w:val="001454C4"/>
    <w:rsid w:val="00145671"/>
    <w:rsid w:val="0014591B"/>
    <w:rsid w:val="00145E70"/>
    <w:rsid w:val="0014618E"/>
    <w:rsid w:val="001462D7"/>
    <w:rsid w:val="00146577"/>
    <w:rsid w:val="00146773"/>
    <w:rsid w:val="0014703E"/>
    <w:rsid w:val="00147161"/>
    <w:rsid w:val="001475B3"/>
    <w:rsid w:val="0014767C"/>
    <w:rsid w:val="00147D43"/>
    <w:rsid w:val="00147D65"/>
    <w:rsid w:val="00147D91"/>
    <w:rsid w:val="001508E1"/>
    <w:rsid w:val="001509B7"/>
    <w:rsid w:val="00150A19"/>
    <w:rsid w:val="00150A99"/>
    <w:rsid w:val="00150CB8"/>
    <w:rsid w:val="00150F01"/>
    <w:rsid w:val="00150FC7"/>
    <w:rsid w:val="0015107A"/>
    <w:rsid w:val="001510ED"/>
    <w:rsid w:val="00151544"/>
    <w:rsid w:val="001516EA"/>
    <w:rsid w:val="001517AA"/>
    <w:rsid w:val="001517AB"/>
    <w:rsid w:val="00151805"/>
    <w:rsid w:val="00151897"/>
    <w:rsid w:val="00151900"/>
    <w:rsid w:val="001519FD"/>
    <w:rsid w:val="00151B31"/>
    <w:rsid w:val="00151CE5"/>
    <w:rsid w:val="00151F4B"/>
    <w:rsid w:val="00151FFD"/>
    <w:rsid w:val="00152066"/>
    <w:rsid w:val="001521D3"/>
    <w:rsid w:val="00152559"/>
    <w:rsid w:val="00152611"/>
    <w:rsid w:val="00152973"/>
    <w:rsid w:val="001529A6"/>
    <w:rsid w:val="00152A32"/>
    <w:rsid w:val="00152A3B"/>
    <w:rsid w:val="00152AAD"/>
    <w:rsid w:val="0015326D"/>
    <w:rsid w:val="0015334E"/>
    <w:rsid w:val="0015347E"/>
    <w:rsid w:val="00153723"/>
    <w:rsid w:val="00153946"/>
    <w:rsid w:val="00153A14"/>
    <w:rsid w:val="00153A48"/>
    <w:rsid w:val="00153A6B"/>
    <w:rsid w:val="00153E23"/>
    <w:rsid w:val="00153E69"/>
    <w:rsid w:val="00153EEF"/>
    <w:rsid w:val="00153F29"/>
    <w:rsid w:val="001540F5"/>
    <w:rsid w:val="001544AB"/>
    <w:rsid w:val="00154899"/>
    <w:rsid w:val="00154C76"/>
    <w:rsid w:val="00154F0D"/>
    <w:rsid w:val="00154F34"/>
    <w:rsid w:val="00155178"/>
    <w:rsid w:val="00155648"/>
    <w:rsid w:val="00155672"/>
    <w:rsid w:val="00155675"/>
    <w:rsid w:val="00155696"/>
    <w:rsid w:val="0015571A"/>
    <w:rsid w:val="001557AD"/>
    <w:rsid w:val="00155D37"/>
    <w:rsid w:val="00155D53"/>
    <w:rsid w:val="00155EC5"/>
    <w:rsid w:val="00155EFF"/>
    <w:rsid w:val="0015622B"/>
    <w:rsid w:val="00156260"/>
    <w:rsid w:val="00156284"/>
    <w:rsid w:val="00156502"/>
    <w:rsid w:val="00156A76"/>
    <w:rsid w:val="00156B22"/>
    <w:rsid w:val="00156E35"/>
    <w:rsid w:val="00157366"/>
    <w:rsid w:val="0015748E"/>
    <w:rsid w:val="00157490"/>
    <w:rsid w:val="001577C6"/>
    <w:rsid w:val="001578EB"/>
    <w:rsid w:val="00157921"/>
    <w:rsid w:val="00157ACC"/>
    <w:rsid w:val="0016019C"/>
    <w:rsid w:val="001601C7"/>
    <w:rsid w:val="001602C2"/>
    <w:rsid w:val="001603B9"/>
    <w:rsid w:val="00160674"/>
    <w:rsid w:val="00160786"/>
    <w:rsid w:val="00160BEB"/>
    <w:rsid w:val="001613CB"/>
    <w:rsid w:val="0016152E"/>
    <w:rsid w:val="0016161B"/>
    <w:rsid w:val="00161CA5"/>
    <w:rsid w:val="00161E31"/>
    <w:rsid w:val="00161E83"/>
    <w:rsid w:val="00161E99"/>
    <w:rsid w:val="0016221C"/>
    <w:rsid w:val="00162262"/>
    <w:rsid w:val="001623A3"/>
    <w:rsid w:val="0016255C"/>
    <w:rsid w:val="00162BD5"/>
    <w:rsid w:val="00162CF1"/>
    <w:rsid w:val="00162F71"/>
    <w:rsid w:val="00162F82"/>
    <w:rsid w:val="00162FB5"/>
    <w:rsid w:val="001630E4"/>
    <w:rsid w:val="00163176"/>
    <w:rsid w:val="001632AE"/>
    <w:rsid w:val="0016368F"/>
    <w:rsid w:val="001639BC"/>
    <w:rsid w:val="00163AFC"/>
    <w:rsid w:val="00163C9A"/>
    <w:rsid w:val="001640A9"/>
    <w:rsid w:val="00164368"/>
    <w:rsid w:val="00164646"/>
    <w:rsid w:val="0016465C"/>
    <w:rsid w:val="00164795"/>
    <w:rsid w:val="001647FA"/>
    <w:rsid w:val="00164E99"/>
    <w:rsid w:val="00164EB6"/>
    <w:rsid w:val="00165137"/>
    <w:rsid w:val="001652DD"/>
    <w:rsid w:val="0016563B"/>
    <w:rsid w:val="00165B5E"/>
    <w:rsid w:val="00165D9A"/>
    <w:rsid w:val="001661BF"/>
    <w:rsid w:val="0016634F"/>
    <w:rsid w:val="00166522"/>
    <w:rsid w:val="0016673C"/>
    <w:rsid w:val="00166809"/>
    <w:rsid w:val="0016680E"/>
    <w:rsid w:val="00166818"/>
    <w:rsid w:val="00166879"/>
    <w:rsid w:val="001669F9"/>
    <w:rsid w:val="00166C75"/>
    <w:rsid w:val="00166D9E"/>
    <w:rsid w:val="00166EAF"/>
    <w:rsid w:val="00166EE2"/>
    <w:rsid w:val="0016700E"/>
    <w:rsid w:val="00167125"/>
    <w:rsid w:val="0016733C"/>
    <w:rsid w:val="001674F2"/>
    <w:rsid w:val="0016764C"/>
    <w:rsid w:val="00167891"/>
    <w:rsid w:val="001679A2"/>
    <w:rsid w:val="00167A13"/>
    <w:rsid w:val="00167ACD"/>
    <w:rsid w:val="00167D2F"/>
    <w:rsid w:val="00170397"/>
    <w:rsid w:val="001703B3"/>
    <w:rsid w:val="00170482"/>
    <w:rsid w:val="001706E4"/>
    <w:rsid w:val="001706E7"/>
    <w:rsid w:val="001708D0"/>
    <w:rsid w:val="00170E05"/>
    <w:rsid w:val="00171072"/>
    <w:rsid w:val="001710F5"/>
    <w:rsid w:val="0017121D"/>
    <w:rsid w:val="0017132F"/>
    <w:rsid w:val="00171657"/>
    <w:rsid w:val="00171661"/>
    <w:rsid w:val="001717CE"/>
    <w:rsid w:val="00171B5E"/>
    <w:rsid w:val="00171BC2"/>
    <w:rsid w:val="00171BD3"/>
    <w:rsid w:val="00171BF0"/>
    <w:rsid w:val="00171CEF"/>
    <w:rsid w:val="00171D7E"/>
    <w:rsid w:val="00171EED"/>
    <w:rsid w:val="00171F14"/>
    <w:rsid w:val="00172379"/>
    <w:rsid w:val="001725EA"/>
    <w:rsid w:val="001726D2"/>
    <w:rsid w:val="00172921"/>
    <w:rsid w:val="001729E1"/>
    <w:rsid w:val="00172A5B"/>
    <w:rsid w:val="00172A75"/>
    <w:rsid w:val="00172B61"/>
    <w:rsid w:val="00172C20"/>
    <w:rsid w:val="0017303E"/>
    <w:rsid w:val="00173070"/>
    <w:rsid w:val="00173749"/>
    <w:rsid w:val="00173837"/>
    <w:rsid w:val="001738A5"/>
    <w:rsid w:val="001738CE"/>
    <w:rsid w:val="00173A00"/>
    <w:rsid w:val="00173D38"/>
    <w:rsid w:val="00173F6C"/>
    <w:rsid w:val="001742C5"/>
    <w:rsid w:val="001743E0"/>
    <w:rsid w:val="001744BA"/>
    <w:rsid w:val="00174568"/>
    <w:rsid w:val="0017489C"/>
    <w:rsid w:val="00174948"/>
    <w:rsid w:val="00174C07"/>
    <w:rsid w:val="00174DDB"/>
    <w:rsid w:val="00174FAC"/>
    <w:rsid w:val="00175009"/>
    <w:rsid w:val="00175283"/>
    <w:rsid w:val="001752EC"/>
    <w:rsid w:val="00175614"/>
    <w:rsid w:val="00175626"/>
    <w:rsid w:val="00175782"/>
    <w:rsid w:val="00175A6E"/>
    <w:rsid w:val="00175B5A"/>
    <w:rsid w:val="00175C4F"/>
    <w:rsid w:val="00175DAB"/>
    <w:rsid w:val="00175EF2"/>
    <w:rsid w:val="00176052"/>
    <w:rsid w:val="0017639F"/>
    <w:rsid w:val="00176414"/>
    <w:rsid w:val="00176AA0"/>
    <w:rsid w:val="00176BDB"/>
    <w:rsid w:val="00176C02"/>
    <w:rsid w:val="00176CA9"/>
    <w:rsid w:val="00176D01"/>
    <w:rsid w:val="00176E75"/>
    <w:rsid w:val="00176ECF"/>
    <w:rsid w:val="0017714C"/>
    <w:rsid w:val="0017722E"/>
    <w:rsid w:val="00177482"/>
    <w:rsid w:val="00177711"/>
    <w:rsid w:val="00177A0D"/>
    <w:rsid w:val="00177AC2"/>
    <w:rsid w:val="00177C04"/>
    <w:rsid w:val="00177DFF"/>
    <w:rsid w:val="00177EBD"/>
    <w:rsid w:val="00180007"/>
    <w:rsid w:val="0018016C"/>
    <w:rsid w:val="00180298"/>
    <w:rsid w:val="001802CB"/>
    <w:rsid w:val="00180338"/>
    <w:rsid w:val="001806A9"/>
    <w:rsid w:val="00180860"/>
    <w:rsid w:val="001809CD"/>
    <w:rsid w:val="00180C4D"/>
    <w:rsid w:val="00180C69"/>
    <w:rsid w:val="00180D96"/>
    <w:rsid w:val="00180E60"/>
    <w:rsid w:val="00180F89"/>
    <w:rsid w:val="0018115C"/>
    <w:rsid w:val="001817BA"/>
    <w:rsid w:val="00181884"/>
    <w:rsid w:val="00181A83"/>
    <w:rsid w:val="00181B3A"/>
    <w:rsid w:val="00181E19"/>
    <w:rsid w:val="00181E9D"/>
    <w:rsid w:val="00181EE7"/>
    <w:rsid w:val="001820B2"/>
    <w:rsid w:val="001821E9"/>
    <w:rsid w:val="001822C4"/>
    <w:rsid w:val="0018246F"/>
    <w:rsid w:val="001826C1"/>
    <w:rsid w:val="00182718"/>
    <w:rsid w:val="0018271E"/>
    <w:rsid w:val="00182747"/>
    <w:rsid w:val="00182B0B"/>
    <w:rsid w:val="00182CE4"/>
    <w:rsid w:val="00182FBF"/>
    <w:rsid w:val="00183341"/>
    <w:rsid w:val="001836DF"/>
    <w:rsid w:val="001837F7"/>
    <w:rsid w:val="00183B20"/>
    <w:rsid w:val="00183B7D"/>
    <w:rsid w:val="00183B80"/>
    <w:rsid w:val="00183CB7"/>
    <w:rsid w:val="00183CC6"/>
    <w:rsid w:val="00183EB8"/>
    <w:rsid w:val="00183F11"/>
    <w:rsid w:val="001840F5"/>
    <w:rsid w:val="00184A29"/>
    <w:rsid w:val="00184B11"/>
    <w:rsid w:val="00184B9F"/>
    <w:rsid w:val="00184DAB"/>
    <w:rsid w:val="00184DBF"/>
    <w:rsid w:val="00184F51"/>
    <w:rsid w:val="00185257"/>
    <w:rsid w:val="001858F6"/>
    <w:rsid w:val="00185E59"/>
    <w:rsid w:val="00185F10"/>
    <w:rsid w:val="00185F89"/>
    <w:rsid w:val="00185FDA"/>
    <w:rsid w:val="00186395"/>
    <w:rsid w:val="001863E3"/>
    <w:rsid w:val="001865FB"/>
    <w:rsid w:val="0018695F"/>
    <w:rsid w:val="001869EF"/>
    <w:rsid w:val="00186A7F"/>
    <w:rsid w:val="00186B4D"/>
    <w:rsid w:val="00187624"/>
    <w:rsid w:val="0018767B"/>
    <w:rsid w:val="00187DE5"/>
    <w:rsid w:val="00187E31"/>
    <w:rsid w:val="0019003E"/>
    <w:rsid w:val="00190318"/>
    <w:rsid w:val="001904BF"/>
    <w:rsid w:val="001908C5"/>
    <w:rsid w:val="00190927"/>
    <w:rsid w:val="00190BD5"/>
    <w:rsid w:val="00190C5A"/>
    <w:rsid w:val="00190D28"/>
    <w:rsid w:val="00191202"/>
    <w:rsid w:val="0019142A"/>
    <w:rsid w:val="0019143D"/>
    <w:rsid w:val="001914C1"/>
    <w:rsid w:val="0019161F"/>
    <w:rsid w:val="0019163E"/>
    <w:rsid w:val="00191727"/>
    <w:rsid w:val="001917CE"/>
    <w:rsid w:val="001917D6"/>
    <w:rsid w:val="00191C33"/>
    <w:rsid w:val="00191EBF"/>
    <w:rsid w:val="00191F95"/>
    <w:rsid w:val="00192093"/>
    <w:rsid w:val="0019223C"/>
    <w:rsid w:val="00192338"/>
    <w:rsid w:val="001923AF"/>
    <w:rsid w:val="0019255D"/>
    <w:rsid w:val="00192589"/>
    <w:rsid w:val="001925E5"/>
    <w:rsid w:val="001929F7"/>
    <w:rsid w:val="00192C30"/>
    <w:rsid w:val="00192D5D"/>
    <w:rsid w:val="001935F8"/>
    <w:rsid w:val="0019381B"/>
    <w:rsid w:val="00193987"/>
    <w:rsid w:val="00193BD3"/>
    <w:rsid w:val="00193D7D"/>
    <w:rsid w:val="0019445C"/>
    <w:rsid w:val="00194460"/>
    <w:rsid w:val="00194654"/>
    <w:rsid w:val="00194955"/>
    <w:rsid w:val="00194A9C"/>
    <w:rsid w:val="00194B46"/>
    <w:rsid w:val="00194D58"/>
    <w:rsid w:val="00194FBA"/>
    <w:rsid w:val="00195050"/>
    <w:rsid w:val="00195447"/>
    <w:rsid w:val="001954AB"/>
    <w:rsid w:val="0019558B"/>
    <w:rsid w:val="00195657"/>
    <w:rsid w:val="0019573B"/>
    <w:rsid w:val="00195839"/>
    <w:rsid w:val="0019592C"/>
    <w:rsid w:val="00195D36"/>
    <w:rsid w:val="00196085"/>
    <w:rsid w:val="001960EA"/>
    <w:rsid w:val="00196395"/>
    <w:rsid w:val="0019660B"/>
    <w:rsid w:val="00196B90"/>
    <w:rsid w:val="00196DE8"/>
    <w:rsid w:val="00196FF4"/>
    <w:rsid w:val="00197005"/>
    <w:rsid w:val="00197246"/>
    <w:rsid w:val="0019734F"/>
    <w:rsid w:val="001978F5"/>
    <w:rsid w:val="00197ABF"/>
    <w:rsid w:val="001A016E"/>
    <w:rsid w:val="001A0303"/>
    <w:rsid w:val="001A0313"/>
    <w:rsid w:val="001A0676"/>
    <w:rsid w:val="001A067A"/>
    <w:rsid w:val="001A06C8"/>
    <w:rsid w:val="001A0CE0"/>
    <w:rsid w:val="001A10A9"/>
    <w:rsid w:val="001A1112"/>
    <w:rsid w:val="001A1337"/>
    <w:rsid w:val="001A14F7"/>
    <w:rsid w:val="001A14FB"/>
    <w:rsid w:val="001A1980"/>
    <w:rsid w:val="001A1F5C"/>
    <w:rsid w:val="001A2096"/>
    <w:rsid w:val="001A22D5"/>
    <w:rsid w:val="001A2350"/>
    <w:rsid w:val="001A2893"/>
    <w:rsid w:val="001A2939"/>
    <w:rsid w:val="001A2FD5"/>
    <w:rsid w:val="001A3037"/>
    <w:rsid w:val="001A30FB"/>
    <w:rsid w:val="001A3134"/>
    <w:rsid w:val="001A32B2"/>
    <w:rsid w:val="001A36CF"/>
    <w:rsid w:val="001A3974"/>
    <w:rsid w:val="001A3AFD"/>
    <w:rsid w:val="001A3BBA"/>
    <w:rsid w:val="001A3C50"/>
    <w:rsid w:val="001A3CDF"/>
    <w:rsid w:val="001A3F0F"/>
    <w:rsid w:val="001A3FA5"/>
    <w:rsid w:val="001A4098"/>
    <w:rsid w:val="001A4228"/>
    <w:rsid w:val="001A42FD"/>
    <w:rsid w:val="001A478B"/>
    <w:rsid w:val="001A4DBE"/>
    <w:rsid w:val="001A4DE6"/>
    <w:rsid w:val="001A4EDF"/>
    <w:rsid w:val="001A4F83"/>
    <w:rsid w:val="001A507E"/>
    <w:rsid w:val="001A5308"/>
    <w:rsid w:val="001A5314"/>
    <w:rsid w:val="001A558A"/>
    <w:rsid w:val="001A55C2"/>
    <w:rsid w:val="001A5725"/>
    <w:rsid w:val="001A5737"/>
    <w:rsid w:val="001A58A4"/>
    <w:rsid w:val="001A5927"/>
    <w:rsid w:val="001A5C64"/>
    <w:rsid w:val="001A6164"/>
    <w:rsid w:val="001A619A"/>
    <w:rsid w:val="001A61A0"/>
    <w:rsid w:val="001A6236"/>
    <w:rsid w:val="001A6917"/>
    <w:rsid w:val="001A6AFE"/>
    <w:rsid w:val="001A6C8F"/>
    <w:rsid w:val="001A6E27"/>
    <w:rsid w:val="001A706D"/>
    <w:rsid w:val="001A71EB"/>
    <w:rsid w:val="001A72EE"/>
    <w:rsid w:val="001A73AC"/>
    <w:rsid w:val="001A7826"/>
    <w:rsid w:val="001A79DA"/>
    <w:rsid w:val="001A7BBB"/>
    <w:rsid w:val="001A7F48"/>
    <w:rsid w:val="001B00B2"/>
    <w:rsid w:val="001B0149"/>
    <w:rsid w:val="001B0251"/>
    <w:rsid w:val="001B0299"/>
    <w:rsid w:val="001B0B9D"/>
    <w:rsid w:val="001B138B"/>
    <w:rsid w:val="001B13CA"/>
    <w:rsid w:val="001B1565"/>
    <w:rsid w:val="001B159B"/>
    <w:rsid w:val="001B18A6"/>
    <w:rsid w:val="001B1CEB"/>
    <w:rsid w:val="001B1EC1"/>
    <w:rsid w:val="001B1EC4"/>
    <w:rsid w:val="001B1F72"/>
    <w:rsid w:val="001B2031"/>
    <w:rsid w:val="001B2108"/>
    <w:rsid w:val="001B2279"/>
    <w:rsid w:val="001B22CA"/>
    <w:rsid w:val="001B2443"/>
    <w:rsid w:val="001B2792"/>
    <w:rsid w:val="001B28A5"/>
    <w:rsid w:val="001B2993"/>
    <w:rsid w:val="001B2C18"/>
    <w:rsid w:val="001B2CA0"/>
    <w:rsid w:val="001B2E97"/>
    <w:rsid w:val="001B30F7"/>
    <w:rsid w:val="001B33AF"/>
    <w:rsid w:val="001B33B4"/>
    <w:rsid w:val="001B35C1"/>
    <w:rsid w:val="001B35D3"/>
    <w:rsid w:val="001B36AA"/>
    <w:rsid w:val="001B3754"/>
    <w:rsid w:val="001B3A10"/>
    <w:rsid w:val="001B3B4C"/>
    <w:rsid w:val="001B3C16"/>
    <w:rsid w:val="001B3C71"/>
    <w:rsid w:val="001B40CC"/>
    <w:rsid w:val="001B428B"/>
    <w:rsid w:val="001B4371"/>
    <w:rsid w:val="001B46F9"/>
    <w:rsid w:val="001B471D"/>
    <w:rsid w:val="001B495B"/>
    <w:rsid w:val="001B5279"/>
    <w:rsid w:val="001B5332"/>
    <w:rsid w:val="001B54E9"/>
    <w:rsid w:val="001B55DE"/>
    <w:rsid w:val="001B560D"/>
    <w:rsid w:val="001B6240"/>
    <w:rsid w:val="001B6351"/>
    <w:rsid w:val="001B63D5"/>
    <w:rsid w:val="001B667E"/>
    <w:rsid w:val="001B70CF"/>
    <w:rsid w:val="001B7186"/>
    <w:rsid w:val="001B748B"/>
    <w:rsid w:val="001B74EC"/>
    <w:rsid w:val="001B762D"/>
    <w:rsid w:val="001B7905"/>
    <w:rsid w:val="001B7AB6"/>
    <w:rsid w:val="001B7C13"/>
    <w:rsid w:val="001B7C82"/>
    <w:rsid w:val="001B7D5B"/>
    <w:rsid w:val="001C0085"/>
    <w:rsid w:val="001C00F7"/>
    <w:rsid w:val="001C0311"/>
    <w:rsid w:val="001C03B1"/>
    <w:rsid w:val="001C063F"/>
    <w:rsid w:val="001C06F9"/>
    <w:rsid w:val="001C0874"/>
    <w:rsid w:val="001C0883"/>
    <w:rsid w:val="001C0EC3"/>
    <w:rsid w:val="001C12A0"/>
    <w:rsid w:val="001C12C3"/>
    <w:rsid w:val="001C1587"/>
    <w:rsid w:val="001C16A9"/>
    <w:rsid w:val="001C1920"/>
    <w:rsid w:val="001C19A9"/>
    <w:rsid w:val="001C19EB"/>
    <w:rsid w:val="001C1B1E"/>
    <w:rsid w:val="001C1E53"/>
    <w:rsid w:val="001C1EF3"/>
    <w:rsid w:val="001C211D"/>
    <w:rsid w:val="001C24C0"/>
    <w:rsid w:val="001C2586"/>
    <w:rsid w:val="001C2A8B"/>
    <w:rsid w:val="001C306A"/>
    <w:rsid w:val="001C3434"/>
    <w:rsid w:val="001C3474"/>
    <w:rsid w:val="001C35A0"/>
    <w:rsid w:val="001C3640"/>
    <w:rsid w:val="001C398A"/>
    <w:rsid w:val="001C39F0"/>
    <w:rsid w:val="001C3DC6"/>
    <w:rsid w:val="001C3DCD"/>
    <w:rsid w:val="001C3E02"/>
    <w:rsid w:val="001C3FF3"/>
    <w:rsid w:val="001C42C6"/>
    <w:rsid w:val="001C447C"/>
    <w:rsid w:val="001C4A39"/>
    <w:rsid w:val="001C4C5A"/>
    <w:rsid w:val="001C4F5D"/>
    <w:rsid w:val="001C4F5F"/>
    <w:rsid w:val="001C4F8E"/>
    <w:rsid w:val="001C5125"/>
    <w:rsid w:val="001C52DA"/>
    <w:rsid w:val="001C54B8"/>
    <w:rsid w:val="001C54DE"/>
    <w:rsid w:val="001C54EF"/>
    <w:rsid w:val="001C589B"/>
    <w:rsid w:val="001C58A6"/>
    <w:rsid w:val="001C58E4"/>
    <w:rsid w:val="001C5934"/>
    <w:rsid w:val="001C5AA2"/>
    <w:rsid w:val="001C5BC8"/>
    <w:rsid w:val="001C5D9C"/>
    <w:rsid w:val="001C5DBB"/>
    <w:rsid w:val="001C5F88"/>
    <w:rsid w:val="001C5F8C"/>
    <w:rsid w:val="001C5FD2"/>
    <w:rsid w:val="001C6182"/>
    <w:rsid w:val="001C619C"/>
    <w:rsid w:val="001C66D2"/>
    <w:rsid w:val="001C6981"/>
    <w:rsid w:val="001C6E53"/>
    <w:rsid w:val="001C7455"/>
    <w:rsid w:val="001C785E"/>
    <w:rsid w:val="001C799F"/>
    <w:rsid w:val="001C7B49"/>
    <w:rsid w:val="001C7F47"/>
    <w:rsid w:val="001C7F6E"/>
    <w:rsid w:val="001C7F77"/>
    <w:rsid w:val="001D006C"/>
    <w:rsid w:val="001D009F"/>
    <w:rsid w:val="001D00B4"/>
    <w:rsid w:val="001D04AF"/>
    <w:rsid w:val="001D056C"/>
    <w:rsid w:val="001D0578"/>
    <w:rsid w:val="001D0593"/>
    <w:rsid w:val="001D06BE"/>
    <w:rsid w:val="001D06D1"/>
    <w:rsid w:val="001D0855"/>
    <w:rsid w:val="001D0AF9"/>
    <w:rsid w:val="001D0E4D"/>
    <w:rsid w:val="001D0EF7"/>
    <w:rsid w:val="001D1258"/>
    <w:rsid w:val="001D13B7"/>
    <w:rsid w:val="001D1603"/>
    <w:rsid w:val="001D19F8"/>
    <w:rsid w:val="001D1AC8"/>
    <w:rsid w:val="001D1B69"/>
    <w:rsid w:val="001D1CFF"/>
    <w:rsid w:val="001D1F9D"/>
    <w:rsid w:val="001D21DC"/>
    <w:rsid w:val="001D22AE"/>
    <w:rsid w:val="001D2760"/>
    <w:rsid w:val="001D2B3C"/>
    <w:rsid w:val="001D2D4C"/>
    <w:rsid w:val="001D2E6C"/>
    <w:rsid w:val="001D312E"/>
    <w:rsid w:val="001D32BA"/>
    <w:rsid w:val="001D3567"/>
    <w:rsid w:val="001D35DC"/>
    <w:rsid w:val="001D35E6"/>
    <w:rsid w:val="001D380F"/>
    <w:rsid w:val="001D3A0B"/>
    <w:rsid w:val="001D3D42"/>
    <w:rsid w:val="001D435D"/>
    <w:rsid w:val="001D43C0"/>
    <w:rsid w:val="001D448E"/>
    <w:rsid w:val="001D4969"/>
    <w:rsid w:val="001D4AF0"/>
    <w:rsid w:val="001D4C79"/>
    <w:rsid w:val="001D4D3E"/>
    <w:rsid w:val="001D4E33"/>
    <w:rsid w:val="001D4F24"/>
    <w:rsid w:val="001D506F"/>
    <w:rsid w:val="001D57BC"/>
    <w:rsid w:val="001D5D88"/>
    <w:rsid w:val="001D6254"/>
    <w:rsid w:val="001D6937"/>
    <w:rsid w:val="001D6B56"/>
    <w:rsid w:val="001D6E46"/>
    <w:rsid w:val="001D6E61"/>
    <w:rsid w:val="001D6F30"/>
    <w:rsid w:val="001D7260"/>
    <w:rsid w:val="001D7816"/>
    <w:rsid w:val="001D797C"/>
    <w:rsid w:val="001D7ADE"/>
    <w:rsid w:val="001D7B96"/>
    <w:rsid w:val="001D7EB4"/>
    <w:rsid w:val="001D7FE2"/>
    <w:rsid w:val="001E02D6"/>
    <w:rsid w:val="001E09F4"/>
    <w:rsid w:val="001E0A4E"/>
    <w:rsid w:val="001E0A73"/>
    <w:rsid w:val="001E0CB7"/>
    <w:rsid w:val="001E0D2D"/>
    <w:rsid w:val="001E0D9E"/>
    <w:rsid w:val="001E0FAD"/>
    <w:rsid w:val="001E1106"/>
    <w:rsid w:val="001E111F"/>
    <w:rsid w:val="001E11A6"/>
    <w:rsid w:val="001E11C0"/>
    <w:rsid w:val="001E1284"/>
    <w:rsid w:val="001E12E7"/>
    <w:rsid w:val="001E1311"/>
    <w:rsid w:val="001E1524"/>
    <w:rsid w:val="001E15E6"/>
    <w:rsid w:val="001E16D8"/>
    <w:rsid w:val="001E1710"/>
    <w:rsid w:val="001E17A4"/>
    <w:rsid w:val="001E1817"/>
    <w:rsid w:val="001E1AD4"/>
    <w:rsid w:val="001E1B8A"/>
    <w:rsid w:val="001E1D07"/>
    <w:rsid w:val="001E1D3C"/>
    <w:rsid w:val="001E1DDA"/>
    <w:rsid w:val="001E220A"/>
    <w:rsid w:val="001E251E"/>
    <w:rsid w:val="001E266E"/>
    <w:rsid w:val="001E27F0"/>
    <w:rsid w:val="001E2818"/>
    <w:rsid w:val="001E2EEF"/>
    <w:rsid w:val="001E3188"/>
    <w:rsid w:val="001E31D1"/>
    <w:rsid w:val="001E32BE"/>
    <w:rsid w:val="001E370C"/>
    <w:rsid w:val="001E3A45"/>
    <w:rsid w:val="001E409E"/>
    <w:rsid w:val="001E420B"/>
    <w:rsid w:val="001E4347"/>
    <w:rsid w:val="001E4599"/>
    <w:rsid w:val="001E469F"/>
    <w:rsid w:val="001E4704"/>
    <w:rsid w:val="001E4777"/>
    <w:rsid w:val="001E4826"/>
    <w:rsid w:val="001E4A00"/>
    <w:rsid w:val="001E55E5"/>
    <w:rsid w:val="001E5BB2"/>
    <w:rsid w:val="001E5D1F"/>
    <w:rsid w:val="001E6313"/>
    <w:rsid w:val="001E6913"/>
    <w:rsid w:val="001E6BDA"/>
    <w:rsid w:val="001E6C1B"/>
    <w:rsid w:val="001E6FED"/>
    <w:rsid w:val="001E7076"/>
    <w:rsid w:val="001E7173"/>
    <w:rsid w:val="001E719A"/>
    <w:rsid w:val="001E750C"/>
    <w:rsid w:val="001E77E8"/>
    <w:rsid w:val="001E7A8F"/>
    <w:rsid w:val="001E7BE9"/>
    <w:rsid w:val="001E7D26"/>
    <w:rsid w:val="001F020C"/>
    <w:rsid w:val="001F0546"/>
    <w:rsid w:val="001F08CA"/>
    <w:rsid w:val="001F0A6E"/>
    <w:rsid w:val="001F0DDF"/>
    <w:rsid w:val="001F0FDB"/>
    <w:rsid w:val="001F11F0"/>
    <w:rsid w:val="001F18E2"/>
    <w:rsid w:val="001F1B1E"/>
    <w:rsid w:val="001F1BEA"/>
    <w:rsid w:val="001F1D01"/>
    <w:rsid w:val="001F1D9E"/>
    <w:rsid w:val="001F1DFA"/>
    <w:rsid w:val="001F1E26"/>
    <w:rsid w:val="001F1FFC"/>
    <w:rsid w:val="001F22A9"/>
    <w:rsid w:val="001F235D"/>
    <w:rsid w:val="001F26E9"/>
    <w:rsid w:val="001F29D5"/>
    <w:rsid w:val="001F29D6"/>
    <w:rsid w:val="001F2A13"/>
    <w:rsid w:val="001F2E08"/>
    <w:rsid w:val="001F2E0E"/>
    <w:rsid w:val="001F2F49"/>
    <w:rsid w:val="001F302C"/>
    <w:rsid w:val="001F3218"/>
    <w:rsid w:val="001F3371"/>
    <w:rsid w:val="001F33A0"/>
    <w:rsid w:val="001F34E2"/>
    <w:rsid w:val="001F35A8"/>
    <w:rsid w:val="001F36CE"/>
    <w:rsid w:val="001F39AB"/>
    <w:rsid w:val="001F4104"/>
    <w:rsid w:val="001F4112"/>
    <w:rsid w:val="001F42EE"/>
    <w:rsid w:val="001F44AF"/>
    <w:rsid w:val="001F45E8"/>
    <w:rsid w:val="001F4757"/>
    <w:rsid w:val="001F4A7A"/>
    <w:rsid w:val="001F4B92"/>
    <w:rsid w:val="001F4C65"/>
    <w:rsid w:val="001F4D34"/>
    <w:rsid w:val="001F4DA6"/>
    <w:rsid w:val="001F4DC8"/>
    <w:rsid w:val="001F4E26"/>
    <w:rsid w:val="001F4E57"/>
    <w:rsid w:val="001F4EA2"/>
    <w:rsid w:val="001F536E"/>
    <w:rsid w:val="001F53A2"/>
    <w:rsid w:val="001F56F2"/>
    <w:rsid w:val="001F57ED"/>
    <w:rsid w:val="001F5C95"/>
    <w:rsid w:val="001F5C9E"/>
    <w:rsid w:val="001F5E73"/>
    <w:rsid w:val="001F5ED8"/>
    <w:rsid w:val="001F5F10"/>
    <w:rsid w:val="001F62ED"/>
    <w:rsid w:val="001F6308"/>
    <w:rsid w:val="001F63F2"/>
    <w:rsid w:val="001F644E"/>
    <w:rsid w:val="001F65AE"/>
    <w:rsid w:val="001F6A9A"/>
    <w:rsid w:val="001F6E45"/>
    <w:rsid w:val="001F711B"/>
    <w:rsid w:val="001F7317"/>
    <w:rsid w:val="001F76B6"/>
    <w:rsid w:val="001F77B4"/>
    <w:rsid w:val="001F798D"/>
    <w:rsid w:val="001F79CF"/>
    <w:rsid w:val="001F7DD6"/>
    <w:rsid w:val="001F7F57"/>
    <w:rsid w:val="0020008A"/>
    <w:rsid w:val="002000F2"/>
    <w:rsid w:val="002000FC"/>
    <w:rsid w:val="00200225"/>
    <w:rsid w:val="0020087C"/>
    <w:rsid w:val="002009DD"/>
    <w:rsid w:val="00200A92"/>
    <w:rsid w:val="00200B81"/>
    <w:rsid w:val="00200BF9"/>
    <w:rsid w:val="00200CC2"/>
    <w:rsid w:val="0020110C"/>
    <w:rsid w:val="002013CB"/>
    <w:rsid w:val="0020142D"/>
    <w:rsid w:val="00201446"/>
    <w:rsid w:val="00201488"/>
    <w:rsid w:val="002016C0"/>
    <w:rsid w:val="00201A5F"/>
    <w:rsid w:val="00201B59"/>
    <w:rsid w:val="00201DEC"/>
    <w:rsid w:val="00201E41"/>
    <w:rsid w:val="00201FA2"/>
    <w:rsid w:val="002021FE"/>
    <w:rsid w:val="002024E6"/>
    <w:rsid w:val="0020250D"/>
    <w:rsid w:val="0020267E"/>
    <w:rsid w:val="00202C75"/>
    <w:rsid w:val="00202D2E"/>
    <w:rsid w:val="00202E82"/>
    <w:rsid w:val="0020307A"/>
    <w:rsid w:val="00203159"/>
    <w:rsid w:val="00203A6E"/>
    <w:rsid w:val="00203B19"/>
    <w:rsid w:val="00203C5A"/>
    <w:rsid w:val="00203DF0"/>
    <w:rsid w:val="00203F00"/>
    <w:rsid w:val="00203F5C"/>
    <w:rsid w:val="0020400D"/>
    <w:rsid w:val="002047DE"/>
    <w:rsid w:val="00204981"/>
    <w:rsid w:val="0020498B"/>
    <w:rsid w:val="00204A5A"/>
    <w:rsid w:val="00204C12"/>
    <w:rsid w:val="00204C44"/>
    <w:rsid w:val="00204C7B"/>
    <w:rsid w:val="002054DF"/>
    <w:rsid w:val="0020560E"/>
    <w:rsid w:val="00205635"/>
    <w:rsid w:val="00205639"/>
    <w:rsid w:val="002059A3"/>
    <w:rsid w:val="00205AB2"/>
    <w:rsid w:val="00205CB2"/>
    <w:rsid w:val="00205D98"/>
    <w:rsid w:val="00205EA1"/>
    <w:rsid w:val="0020610B"/>
    <w:rsid w:val="00206362"/>
    <w:rsid w:val="002063A7"/>
    <w:rsid w:val="00206677"/>
    <w:rsid w:val="002066D7"/>
    <w:rsid w:val="0020671A"/>
    <w:rsid w:val="0020674D"/>
    <w:rsid w:val="00206BF6"/>
    <w:rsid w:val="00206E06"/>
    <w:rsid w:val="00206E5A"/>
    <w:rsid w:val="002070BE"/>
    <w:rsid w:val="002072D8"/>
    <w:rsid w:val="00207613"/>
    <w:rsid w:val="00207847"/>
    <w:rsid w:val="002078C0"/>
    <w:rsid w:val="0020790B"/>
    <w:rsid w:val="00207A79"/>
    <w:rsid w:val="00207AF9"/>
    <w:rsid w:val="00207B65"/>
    <w:rsid w:val="00207B8B"/>
    <w:rsid w:val="00207BB9"/>
    <w:rsid w:val="00207EB6"/>
    <w:rsid w:val="00210174"/>
    <w:rsid w:val="00210314"/>
    <w:rsid w:val="0021065B"/>
    <w:rsid w:val="0021068E"/>
    <w:rsid w:val="002106D3"/>
    <w:rsid w:val="002107B9"/>
    <w:rsid w:val="00210927"/>
    <w:rsid w:val="002109D5"/>
    <w:rsid w:val="00210A2E"/>
    <w:rsid w:val="00210B05"/>
    <w:rsid w:val="00210C84"/>
    <w:rsid w:val="00210C91"/>
    <w:rsid w:val="00210F42"/>
    <w:rsid w:val="00211033"/>
    <w:rsid w:val="00211042"/>
    <w:rsid w:val="002110B7"/>
    <w:rsid w:val="00211345"/>
    <w:rsid w:val="002113C5"/>
    <w:rsid w:val="00211421"/>
    <w:rsid w:val="00211496"/>
    <w:rsid w:val="002114FA"/>
    <w:rsid w:val="00211B64"/>
    <w:rsid w:val="00211C26"/>
    <w:rsid w:val="00211C62"/>
    <w:rsid w:val="00211CE0"/>
    <w:rsid w:val="00211D31"/>
    <w:rsid w:val="00211DD9"/>
    <w:rsid w:val="0021279F"/>
    <w:rsid w:val="00212816"/>
    <w:rsid w:val="00212AE6"/>
    <w:rsid w:val="00212B19"/>
    <w:rsid w:val="00212CDF"/>
    <w:rsid w:val="00212DC7"/>
    <w:rsid w:val="002130BD"/>
    <w:rsid w:val="002131FD"/>
    <w:rsid w:val="002133F0"/>
    <w:rsid w:val="00213403"/>
    <w:rsid w:val="00213851"/>
    <w:rsid w:val="00213ABB"/>
    <w:rsid w:val="00213B6D"/>
    <w:rsid w:val="002146A6"/>
    <w:rsid w:val="002148EE"/>
    <w:rsid w:val="00214CD3"/>
    <w:rsid w:val="00214E0D"/>
    <w:rsid w:val="00215041"/>
    <w:rsid w:val="002150C1"/>
    <w:rsid w:val="0021512E"/>
    <w:rsid w:val="002155D5"/>
    <w:rsid w:val="00215786"/>
    <w:rsid w:val="0021586D"/>
    <w:rsid w:val="0021591F"/>
    <w:rsid w:val="00215D76"/>
    <w:rsid w:val="00215F98"/>
    <w:rsid w:val="00215FBA"/>
    <w:rsid w:val="002160C2"/>
    <w:rsid w:val="002162EA"/>
    <w:rsid w:val="002165F9"/>
    <w:rsid w:val="00216685"/>
    <w:rsid w:val="00216B17"/>
    <w:rsid w:val="00216BBF"/>
    <w:rsid w:val="00216D0D"/>
    <w:rsid w:val="00216FB4"/>
    <w:rsid w:val="00217135"/>
    <w:rsid w:val="0021720E"/>
    <w:rsid w:val="00217596"/>
    <w:rsid w:val="002176F4"/>
    <w:rsid w:val="0021793A"/>
    <w:rsid w:val="0021797D"/>
    <w:rsid w:val="00217C32"/>
    <w:rsid w:val="00217CE8"/>
    <w:rsid w:val="0022003A"/>
    <w:rsid w:val="002200B5"/>
    <w:rsid w:val="0022012E"/>
    <w:rsid w:val="002202EC"/>
    <w:rsid w:val="002204ED"/>
    <w:rsid w:val="002208BE"/>
    <w:rsid w:val="0022091D"/>
    <w:rsid w:val="002209D6"/>
    <w:rsid w:val="00220A0C"/>
    <w:rsid w:val="00220E92"/>
    <w:rsid w:val="00220F36"/>
    <w:rsid w:val="00221022"/>
    <w:rsid w:val="0022135D"/>
    <w:rsid w:val="002217E5"/>
    <w:rsid w:val="00221A25"/>
    <w:rsid w:val="00221AAB"/>
    <w:rsid w:val="00221B64"/>
    <w:rsid w:val="00221B79"/>
    <w:rsid w:val="00222052"/>
    <w:rsid w:val="0022205D"/>
    <w:rsid w:val="002222A4"/>
    <w:rsid w:val="00222AB8"/>
    <w:rsid w:val="00222B25"/>
    <w:rsid w:val="00222C20"/>
    <w:rsid w:val="00222D26"/>
    <w:rsid w:val="00222FE7"/>
    <w:rsid w:val="00223081"/>
    <w:rsid w:val="002230BE"/>
    <w:rsid w:val="002233F9"/>
    <w:rsid w:val="00223833"/>
    <w:rsid w:val="002239DA"/>
    <w:rsid w:val="00223ACD"/>
    <w:rsid w:val="002240F6"/>
    <w:rsid w:val="002242F8"/>
    <w:rsid w:val="00224339"/>
    <w:rsid w:val="0022490A"/>
    <w:rsid w:val="00224932"/>
    <w:rsid w:val="00224A38"/>
    <w:rsid w:val="00224A9B"/>
    <w:rsid w:val="00224DC9"/>
    <w:rsid w:val="002252D2"/>
    <w:rsid w:val="002252ED"/>
    <w:rsid w:val="00225E3E"/>
    <w:rsid w:val="00225EA8"/>
    <w:rsid w:val="002261F9"/>
    <w:rsid w:val="0022657F"/>
    <w:rsid w:val="00226592"/>
    <w:rsid w:val="00226659"/>
    <w:rsid w:val="00226880"/>
    <w:rsid w:val="002269A7"/>
    <w:rsid w:val="00226A52"/>
    <w:rsid w:val="00226AE0"/>
    <w:rsid w:val="00226BD3"/>
    <w:rsid w:val="002270C5"/>
    <w:rsid w:val="0022730D"/>
    <w:rsid w:val="0022732D"/>
    <w:rsid w:val="0022735A"/>
    <w:rsid w:val="00227652"/>
    <w:rsid w:val="00227850"/>
    <w:rsid w:val="00227871"/>
    <w:rsid w:val="00227873"/>
    <w:rsid w:val="002279D2"/>
    <w:rsid w:val="00227A1E"/>
    <w:rsid w:val="00227D0D"/>
    <w:rsid w:val="00227F9E"/>
    <w:rsid w:val="00230040"/>
    <w:rsid w:val="00230189"/>
    <w:rsid w:val="002301BB"/>
    <w:rsid w:val="00230431"/>
    <w:rsid w:val="00230560"/>
    <w:rsid w:val="002307F2"/>
    <w:rsid w:val="0023090F"/>
    <w:rsid w:val="00230AD3"/>
    <w:rsid w:val="00230B14"/>
    <w:rsid w:val="00230BB1"/>
    <w:rsid w:val="00230C58"/>
    <w:rsid w:val="00230DD9"/>
    <w:rsid w:val="00230EB0"/>
    <w:rsid w:val="00230EE6"/>
    <w:rsid w:val="0023124C"/>
    <w:rsid w:val="002314EE"/>
    <w:rsid w:val="00231719"/>
    <w:rsid w:val="00231740"/>
    <w:rsid w:val="00231A73"/>
    <w:rsid w:val="00231AF5"/>
    <w:rsid w:val="00231B71"/>
    <w:rsid w:val="00231D67"/>
    <w:rsid w:val="00231F52"/>
    <w:rsid w:val="00231FAC"/>
    <w:rsid w:val="00232149"/>
    <w:rsid w:val="00232191"/>
    <w:rsid w:val="002321B1"/>
    <w:rsid w:val="002325CD"/>
    <w:rsid w:val="002325E2"/>
    <w:rsid w:val="00232782"/>
    <w:rsid w:val="002327FC"/>
    <w:rsid w:val="0023287C"/>
    <w:rsid w:val="00232E9D"/>
    <w:rsid w:val="0023306C"/>
    <w:rsid w:val="00233074"/>
    <w:rsid w:val="002331A0"/>
    <w:rsid w:val="0023324F"/>
    <w:rsid w:val="00233269"/>
    <w:rsid w:val="0023351A"/>
    <w:rsid w:val="00233849"/>
    <w:rsid w:val="0023406E"/>
    <w:rsid w:val="0023418F"/>
    <w:rsid w:val="002344C8"/>
    <w:rsid w:val="00234697"/>
    <w:rsid w:val="002349C5"/>
    <w:rsid w:val="00234B73"/>
    <w:rsid w:val="00234BBB"/>
    <w:rsid w:val="00234FBA"/>
    <w:rsid w:val="00234FE9"/>
    <w:rsid w:val="00235017"/>
    <w:rsid w:val="00235084"/>
    <w:rsid w:val="00235311"/>
    <w:rsid w:val="00235318"/>
    <w:rsid w:val="002354C6"/>
    <w:rsid w:val="00235581"/>
    <w:rsid w:val="00235698"/>
    <w:rsid w:val="0023574D"/>
    <w:rsid w:val="002357A3"/>
    <w:rsid w:val="00235D66"/>
    <w:rsid w:val="00236443"/>
    <w:rsid w:val="0023644B"/>
    <w:rsid w:val="0023653E"/>
    <w:rsid w:val="00236801"/>
    <w:rsid w:val="00236821"/>
    <w:rsid w:val="002368E3"/>
    <w:rsid w:val="00236CAD"/>
    <w:rsid w:val="00236F71"/>
    <w:rsid w:val="00237063"/>
    <w:rsid w:val="002371F9"/>
    <w:rsid w:val="002373FC"/>
    <w:rsid w:val="002379A5"/>
    <w:rsid w:val="00237AF6"/>
    <w:rsid w:val="00237C6F"/>
    <w:rsid w:val="00237D22"/>
    <w:rsid w:val="00240152"/>
    <w:rsid w:val="0024023C"/>
    <w:rsid w:val="0024029F"/>
    <w:rsid w:val="00240487"/>
    <w:rsid w:val="00240659"/>
    <w:rsid w:val="0024090D"/>
    <w:rsid w:val="00240956"/>
    <w:rsid w:val="00240B7D"/>
    <w:rsid w:val="00240C63"/>
    <w:rsid w:val="00240F65"/>
    <w:rsid w:val="0024103F"/>
    <w:rsid w:val="002411D5"/>
    <w:rsid w:val="00241433"/>
    <w:rsid w:val="0024153B"/>
    <w:rsid w:val="002416A2"/>
    <w:rsid w:val="0024192D"/>
    <w:rsid w:val="00241ADD"/>
    <w:rsid w:val="00241BD2"/>
    <w:rsid w:val="00241BEE"/>
    <w:rsid w:val="00241C7B"/>
    <w:rsid w:val="00241D6D"/>
    <w:rsid w:val="00241EBE"/>
    <w:rsid w:val="002421F2"/>
    <w:rsid w:val="0024284B"/>
    <w:rsid w:val="0024286B"/>
    <w:rsid w:val="00242872"/>
    <w:rsid w:val="00242B2A"/>
    <w:rsid w:val="00242CAE"/>
    <w:rsid w:val="002432A0"/>
    <w:rsid w:val="002432C7"/>
    <w:rsid w:val="0024378B"/>
    <w:rsid w:val="00243929"/>
    <w:rsid w:val="00243ACD"/>
    <w:rsid w:val="00243C1C"/>
    <w:rsid w:val="0024445A"/>
    <w:rsid w:val="00244563"/>
    <w:rsid w:val="00244606"/>
    <w:rsid w:val="00244924"/>
    <w:rsid w:val="002449F4"/>
    <w:rsid w:val="00244BC4"/>
    <w:rsid w:val="00244D58"/>
    <w:rsid w:val="00245057"/>
    <w:rsid w:val="002451C3"/>
    <w:rsid w:val="0024520E"/>
    <w:rsid w:val="0024530E"/>
    <w:rsid w:val="00245492"/>
    <w:rsid w:val="00245A41"/>
    <w:rsid w:val="00245B3A"/>
    <w:rsid w:val="00245B70"/>
    <w:rsid w:val="00245D7D"/>
    <w:rsid w:val="00245E39"/>
    <w:rsid w:val="00245FBA"/>
    <w:rsid w:val="00245FD2"/>
    <w:rsid w:val="00246BEB"/>
    <w:rsid w:val="00246C52"/>
    <w:rsid w:val="00246E87"/>
    <w:rsid w:val="00246EB6"/>
    <w:rsid w:val="00247581"/>
    <w:rsid w:val="002475A2"/>
    <w:rsid w:val="002475BE"/>
    <w:rsid w:val="00247660"/>
    <w:rsid w:val="00247761"/>
    <w:rsid w:val="0024785A"/>
    <w:rsid w:val="00247A4A"/>
    <w:rsid w:val="00247C92"/>
    <w:rsid w:val="00247DD1"/>
    <w:rsid w:val="002502B6"/>
    <w:rsid w:val="002502FF"/>
    <w:rsid w:val="00250315"/>
    <w:rsid w:val="0025039F"/>
    <w:rsid w:val="00250420"/>
    <w:rsid w:val="0025053A"/>
    <w:rsid w:val="002506F5"/>
    <w:rsid w:val="00250716"/>
    <w:rsid w:val="002508C7"/>
    <w:rsid w:val="002509C7"/>
    <w:rsid w:val="00250D9C"/>
    <w:rsid w:val="00251117"/>
    <w:rsid w:val="0025111B"/>
    <w:rsid w:val="00251262"/>
    <w:rsid w:val="002512A9"/>
    <w:rsid w:val="002515EA"/>
    <w:rsid w:val="0025169E"/>
    <w:rsid w:val="00251723"/>
    <w:rsid w:val="00251843"/>
    <w:rsid w:val="0025185B"/>
    <w:rsid w:val="00251929"/>
    <w:rsid w:val="00251A39"/>
    <w:rsid w:val="00251DAC"/>
    <w:rsid w:val="00251F5E"/>
    <w:rsid w:val="00251F78"/>
    <w:rsid w:val="0025204B"/>
    <w:rsid w:val="00252078"/>
    <w:rsid w:val="002520D4"/>
    <w:rsid w:val="0025261D"/>
    <w:rsid w:val="00252665"/>
    <w:rsid w:val="00252732"/>
    <w:rsid w:val="0025293E"/>
    <w:rsid w:val="00252FDD"/>
    <w:rsid w:val="002530D6"/>
    <w:rsid w:val="002530D9"/>
    <w:rsid w:val="0025325D"/>
    <w:rsid w:val="002532F4"/>
    <w:rsid w:val="002533FF"/>
    <w:rsid w:val="00253400"/>
    <w:rsid w:val="002537F5"/>
    <w:rsid w:val="0025388F"/>
    <w:rsid w:val="00253905"/>
    <w:rsid w:val="00253DFE"/>
    <w:rsid w:val="00253F0C"/>
    <w:rsid w:val="0025429A"/>
    <w:rsid w:val="00254948"/>
    <w:rsid w:val="00255475"/>
    <w:rsid w:val="002556CC"/>
    <w:rsid w:val="0025601B"/>
    <w:rsid w:val="00256865"/>
    <w:rsid w:val="0025692B"/>
    <w:rsid w:val="00256B22"/>
    <w:rsid w:val="00256D51"/>
    <w:rsid w:val="00256ED7"/>
    <w:rsid w:val="00256F02"/>
    <w:rsid w:val="002571C8"/>
    <w:rsid w:val="002572F1"/>
    <w:rsid w:val="002577C4"/>
    <w:rsid w:val="00257A62"/>
    <w:rsid w:val="00257BBB"/>
    <w:rsid w:val="00257D3F"/>
    <w:rsid w:val="00260156"/>
    <w:rsid w:val="002606DB"/>
    <w:rsid w:val="00260713"/>
    <w:rsid w:val="0026075E"/>
    <w:rsid w:val="002608BD"/>
    <w:rsid w:val="00260981"/>
    <w:rsid w:val="00260ACE"/>
    <w:rsid w:val="00260B2A"/>
    <w:rsid w:val="00260B31"/>
    <w:rsid w:val="00260D45"/>
    <w:rsid w:val="00260FAD"/>
    <w:rsid w:val="00261469"/>
    <w:rsid w:val="00261787"/>
    <w:rsid w:val="002617F6"/>
    <w:rsid w:val="00261D05"/>
    <w:rsid w:val="002621A4"/>
    <w:rsid w:val="002621AD"/>
    <w:rsid w:val="002623AC"/>
    <w:rsid w:val="002626FA"/>
    <w:rsid w:val="00262979"/>
    <w:rsid w:val="00262F06"/>
    <w:rsid w:val="00263038"/>
    <w:rsid w:val="00263063"/>
    <w:rsid w:val="002631DC"/>
    <w:rsid w:val="0026323A"/>
    <w:rsid w:val="0026382D"/>
    <w:rsid w:val="0026385F"/>
    <w:rsid w:val="00263A09"/>
    <w:rsid w:val="00263DC2"/>
    <w:rsid w:val="00263DD9"/>
    <w:rsid w:val="00264256"/>
    <w:rsid w:val="002642C3"/>
    <w:rsid w:val="0026432F"/>
    <w:rsid w:val="00264538"/>
    <w:rsid w:val="0026455A"/>
    <w:rsid w:val="0026458C"/>
    <w:rsid w:val="0026460B"/>
    <w:rsid w:val="0026468A"/>
    <w:rsid w:val="00264A06"/>
    <w:rsid w:val="00264C28"/>
    <w:rsid w:val="002654D9"/>
    <w:rsid w:val="002656C4"/>
    <w:rsid w:val="00265701"/>
    <w:rsid w:val="0026586A"/>
    <w:rsid w:val="00265B9A"/>
    <w:rsid w:val="00265CB1"/>
    <w:rsid w:val="00265D8D"/>
    <w:rsid w:val="00265E25"/>
    <w:rsid w:val="00265E9A"/>
    <w:rsid w:val="0026604D"/>
    <w:rsid w:val="00266111"/>
    <w:rsid w:val="00266210"/>
    <w:rsid w:val="002664FA"/>
    <w:rsid w:val="00266867"/>
    <w:rsid w:val="00266CB3"/>
    <w:rsid w:val="00266D32"/>
    <w:rsid w:val="00266DD5"/>
    <w:rsid w:val="00266DF7"/>
    <w:rsid w:val="002670F7"/>
    <w:rsid w:val="0026716C"/>
    <w:rsid w:val="0026775C"/>
    <w:rsid w:val="00267788"/>
    <w:rsid w:val="00267CFE"/>
    <w:rsid w:val="00267E16"/>
    <w:rsid w:val="00267E1A"/>
    <w:rsid w:val="0027001C"/>
    <w:rsid w:val="002706CC"/>
    <w:rsid w:val="00270727"/>
    <w:rsid w:val="002708DA"/>
    <w:rsid w:val="00270904"/>
    <w:rsid w:val="00270B34"/>
    <w:rsid w:val="00270C63"/>
    <w:rsid w:val="00270C98"/>
    <w:rsid w:val="00270C9E"/>
    <w:rsid w:val="00270CF1"/>
    <w:rsid w:val="00270E57"/>
    <w:rsid w:val="00270E80"/>
    <w:rsid w:val="00271026"/>
    <w:rsid w:val="00271084"/>
    <w:rsid w:val="002710D6"/>
    <w:rsid w:val="002711C3"/>
    <w:rsid w:val="002713CE"/>
    <w:rsid w:val="0027193C"/>
    <w:rsid w:val="002719A4"/>
    <w:rsid w:val="00271EEF"/>
    <w:rsid w:val="0027242C"/>
    <w:rsid w:val="00272474"/>
    <w:rsid w:val="0027257A"/>
    <w:rsid w:val="00272736"/>
    <w:rsid w:val="00272A15"/>
    <w:rsid w:val="00272D06"/>
    <w:rsid w:val="00272FEB"/>
    <w:rsid w:val="00273076"/>
    <w:rsid w:val="0027309C"/>
    <w:rsid w:val="00273226"/>
    <w:rsid w:val="00273644"/>
    <w:rsid w:val="002738C9"/>
    <w:rsid w:val="002738FE"/>
    <w:rsid w:val="00273955"/>
    <w:rsid w:val="00273AB1"/>
    <w:rsid w:val="00273B2D"/>
    <w:rsid w:val="00273CAB"/>
    <w:rsid w:val="00273CFB"/>
    <w:rsid w:val="0027412E"/>
    <w:rsid w:val="00274309"/>
    <w:rsid w:val="00274668"/>
    <w:rsid w:val="00274CE5"/>
    <w:rsid w:val="00274D08"/>
    <w:rsid w:val="00274D78"/>
    <w:rsid w:val="00274DE3"/>
    <w:rsid w:val="002753E2"/>
    <w:rsid w:val="002753FD"/>
    <w:rsid w:val="00275406"/>
    <w:rsid w:val="0027540F"/>
    <w:rsid w:val="00275457"/>
    <w:rsid w:val="00275464"/>
    <w:rsid w:val="0027558D"/>
    <w:rsid w:val="0027568B"/>
    <w:rsid w:val="002756D2"/>
    <w:rsid w:val="002756D5"/>
    <w:rsid w:val="00275A17"/>
    <w:rsid w:val="00275B92"/>
    <w:rsid w:val="00275D8C"/>
    <w:rsid w:val="00275E10"/>
    <w:rsid w:val="00275F3B"/>
    <w:rsid w:val="00275FE7"/>
    <w:rsid w:val="00276001"/>
    <w:rsid w:val="00276106"/>
    <w:rsid w:val="00276243"/>
    <w:rsid w:val="002762EC"/>
    <w:rsid w:val="002763D0"/>
    <w:rsid w:val="002764FB"/>
    <w:rsid w:val="00276660"/>
    <w:rsid w:val="002766C9"/>
    <w:rsid w:val="002768E3"/>
    <w:rsid w:val="00276ED1"/>
    <w:rsid w:val="00277200"/>
    <w:rsid w:val="00277512"/>
    <w:rsid w:val="002777B8"/>
    <w:rsid w:val="002777E4"/>
    <w:rsid w:val="00277A6A"/>
    <w:rsid w:val="00277A9E"/>
    <w:rsid w:val="00277E66"/>
    <w:rsid w:val="002801E2"/>
    <w:rsid w:val="0028021D"/>
    <w:rsid w:val="002802F1"/>
    <w:rsid w:val="0028046C"/>
    <w:rsid w:val="002804BC"/>
    <w:rsid w:val="00280567"/>
    <w:rsid w:val="00280612"/>
    <w:rsid w:val="0028073A"/>
    <w:rsid w:val="00280960"/>
    <w:rsid w:val="00280EDB"/>
    <w:rsid w:val="00280EF1"/>
    <w:rsid w:val="00281279"/>
    <w:rsid w:val="0028149A"/>
    <w:rsid w:val="002814CE"/>
    <w:rsid w:val="0028151D"/>
    <w:rsid w:val="0028154A"/>
    <w:rsid w:val="0028164E"/>
    <w:rsid w:val="0028168F"/>
    <w:rsid w:val="00281D4F"/>
    <w:rsid w:val="002825CE"/>
    <w:rsid w:val="0028297C"/>
    <w:rsid w:val="00282D0E"/>
    <w:rsid w:val="00283165"/>
    <w:rsid w:val="002832E7"/>
    <w:rsid w:val="002834FB"/>
    <w:rsid w:val="00283701"/>
    <w:rsid w:val="002838C7"/>
    <w:rsid w:val="00283A45"/>
    <w:rsid w:val="00284A2D"/>
    <w:rsid w:val="00284B43"/>
    <w:rsid w:val="00284E3F"/>
    <w:rsid w:val="00284E7F"/>
    <w:rsid w:val="0028550D"/>
    <w:rsid w:val="00285520"/>
    <w:rsid w:val="00285894"/>
    <w:rsid w:val="00285944"/>
    <w:rsid w:val="00285E28"/>
    <w:rsid w:val="00286462"/>
    <w:rsid w:val="00286532"/>
    <w:rsid w:val="00286631"/>
    <w:rsid w:val="00286649"/>
    <w:rsid w:val="002868F5"/>
    <w:rsid w:val="00286AE7"/>
    <w:rsid w:val="00286B2F"/>
    <w:rsid w:val="00286CE4"/>
    <w:rsid w:val="00286F76"/>
    <w:rsid w:val="002871C8"/>
    <w:rsid w:val="002872ED"/>
    <w:rsid w:val="00287376"/>
    <w:rsid w:val="002877DE"/>
    <w:rsid w:val="00287821"/>
    <w:rsid w:val="00287C28"/>
    <w:rsid w:val="00287C39"/>
    <w:rsid w:val="00287D25"/>
    <w:rsid w:val="00287D4F"/>
    <w:rsid w:val="00287DBB"/>
    <w:rsid w:val="00287DF8"/>
    <w:rsid w:val="00287EAF"/>
    <w:rsid w:val="00290180"/>
    <w:rsid w:val="002901E9"/>
    <w:rsid w:val="00290211"/>
    <w:rsid w:val="00290254"/>
    <w:rsid w:val="00290C83"/>
    <w:rsid w:val="0029130D"/>
    <w:rsid w:val="0029142E"/>
    <w:rsid w:val="002915DA"/>
    <w:rsid w:val="0029178F"/>
    <w:rsid w:val="00291C45"/>
    <w:rsid w:val="00291CD4"/>
    <w:rsid w:val="00291E2B"/>
    <w:rsid w:val="002920BF"/>
    <w:rsid w:val="00292540"/>
    <w:rsid w:val="002925D7"/>
    <w:rsid w:val="0029279E"/>
    <w:rsid w:val="00292A9A"/>
    <w:rsid w:val="00292AE6"/>
    <w:rsid w:val="00292D75"/>
    <w:rsid w:val="002930AA"/>
    <w:rsid w:val="0029347E"/>
    <w:rsid w:val="00293504"/>
    <w:rsid w:val="0029350F"/>
    <w:rsid w:val="0029353A"/>
    <w:rsid w:val="00293965"/>
    <w:rsid w:val="00293A80"/>
    <w:rsid w:val="00293C49"/>
    <w:rsid w:val="00293C5B"/>
    <w:rsid w:val="00294266"/>
    <w:rsid w:val="00294300"/>
    <w:rsid w:val="002944CA"/>
    <w:rsid w:val="00294504"/>
    <w:rsid w:val="00294580"/>
    <w:rsid w:val="00294722"/>
    <w:rsid w:val="00294AB1"/>
    <w:rsid w:val="00294AD3"/>
    <w:rsid w:val="00294C0F"/>
    <w:rsid w:val="00294C8C"/>
    <w:rsid w:val="00294D48"/>
    <w:rsid w:val="00294E46"/>
    <w:rsid w:val="00295066"/>
    <w:rsid w:val="002951A5"/>
    <w:rsid w:val="00295226"/>
    <w:rsid w:val="002953D0"/>
    <w:rsid w:val="00295936"/>
    <w:rsid w:val="00295F1C"/>
    <w:rsid w:val="00295F5A"/>
    <w:rsid w:val="002960D8"/>
    <w:rsid w:val="00296190"/>
    <w:rsid w:val="002964AB"/>
    <w:rsid w:val="002964E4"/>
    <w:rsid w:val="00296758"/>
    <w:rsid w:val="00296860"/>
    <w:rsid w:val="0029694E"/>
    <w:rsid w:val="0029696C"/>
    <w:rsid w:val="00296D93"/>
    <w:rsid w:val="00296DF8"/>
    <w:rsid w:val="00296E34"/>
    <w:rsid w:val="00296FD8"/>
    <w:rsid w:val="0029711F"/>
    <w:rsid w:val="002972F9"/>
    <w:rsid w:val="0029743A"/>
    <w:rsid w:val="00297499"/>
    <w:rsid w:val="002974AA"/>
    <w:rsid w:val="00297671"/>
    <w:rsid w:val="002977A0"/>
    <w:rsid w:val="00297F46"/>
    <w:rsid w:val="002A0230"/>
    <w:rsid w:val="002A025C"/>
    <w:rsid w:val="002A0394"/>
    <w:rsid w:val="002A03F0"/>
    <w:rsid w:val="002A0581"/>
    <w:rsid w:val="002A05EF"/>
    <w:rsid w:val="002A061B"/>
    <w:rsid w:val="002A0724"/>
    <w:rsid w:val="002A08CD"/>
    <w:rsid w:val="002A0915"/>
    <w:rsid w:val="002A093B"/>
    <w:rsid w:val="002A0BEE"/>
    <w:rsid w:val="002A0F1C"/>
    <w:rsid w:val="002A1234"/>
    <w:rsid w:val="002A16EB"/>
    <w:rsid w:val="002A1703"/>
    <w:rsid w:val="002A183B"/>
    <w:rsid w:val="002A1850"/>
    <w:rsid w:val="002A1868"/>
    <w:rsid w:val="002A19E6"/>
    <w:rsid w:val="002A1A57"/>
    <w:rsid w:val="002A1B34"/>
    <w:rsid w:val="002A1DA1"/>
    <w:rsid w:val="002A205B"/>
    <w:rsid w:val="002A2153"/>
    <w:rsid w:val="002A2689"/>
    <w:rsid w:val="002A2955"/>
    <w:rsid w:val="002A2980"/>
    <w:rsid w:val="002A2A3E"/>
    <w:rsid w:val="002A2A7F"/>
    <w:rsid w:val="002A2B16"/>
    <w:rsid w:val="002A2FB8"/>
    <w:rsid w:val="002A3158"/>
    <w:rsid w:val="002A31FF"/>
    <w:rsid w:val="002A334F"/>
    <w:rsid w:val="002A3668"/>
    <w:rsid w:val="002A3771"/>
    <w:rsid w:val="002A37C5"/>
    <w:rsid w:val="002A3AFD"/>
    <w:rsid w:val="002A3B12"/>
    <w:rsid w:val="002A3D2B"/>
    <w:rsid w:val="002A3D84"/>
    <w:rsid w:val="002A3ED7"/>
    <w:rsid w:val="002A4102"/>
    <w:rsid w:val="002A4268"/>
    <w:rsid w:val="002A4433"/>
    <w:rsid w:val="002A4863"/>
    <w:rsid w:val="002A4918"/>
    <w:rsid w:val="002A49C5"/>
    <w:rsid w:val="002A4B7D"/>
    <w:rsid w:val="002A4E20"/>
    <w:rsid w:val="002A5054"/>
    <w:rsid w:val="002A523D"/>
    <w:rsid w:val="002A524D"/>
    <w:rsid w:val="002A530F"/>
    <w:rsid w:val="002A5631"/>
    <w:rsid w:val="002A5820"/>
    <w:rsid w:val="002A5AFC"/>
    <w:rsid w:val="002A5D2C"/>
    <w:rsid w:val="002A5D59"/>
    <w:rsid w:val="002A5DD1"/>
    <w:rsid w:val="002A5FC1"/>
    <w:rsid w:val="002A63A7"/>
    <w:rsid w:val="002A6A0E"/>
    <w:rsid w:val="002A6ADC"/>
    <w:rsid w:val="002A6B14"/>
    <w:rsid w:val="002A6EF8"/>
    <w:rsid w:val="002A7199"/>
    <w:rsid w:val="002A7304"/>
    <w:rsid w:val="002A732C"/>
    <w:rsid w:val="002A774A"/>
    <w:rsid w:val="002A7A6A"/>
    <w:rsid w:val="002A7AB4"/>
    <w:rsid w:val="002A7AE1"/>
    <w:rsid w:val="002A7B3B"/>
    <w:rsid w:val="002B00F2"/>
    <w:rsid w:val="002B0684"/>
    <w:rsid w:val="002B07BF"/>
    <w:rsid w:val="002B0805"/>
    <w:rsid w:val="002B0868"/>
    <w:rsid w:val="002B0956"/>
    <w:rsid w:val="002B0960"/>
    <w:rsid w:val="002B0BC5"/>
    <w:rsid w:val="002B0C88"/>
    <w:rsid w:val="002B0C99"/>
    <w:rsid w:val="002B0DC4"/>
    <w:rsid w:val="002B10F9"/>
    <w:rsid w:val="002B12C7"/>
    <w:rsid w:val="002B17B0"/>
    <w:rsid w:val="002B1AFA"/>
    <w:rsid w:val="002B2040"/>
    <w:rsid w:val="002B2060"/>
    <w:rsid w:val="002B21D6"/>
    <w:rsid w:val="002B2543"/>
    <w:rsid w:val="002B26F2"/>
    <w:rsid w:val="002B2C92"/>
    <w:rsid w:val="002B2EE8"/>
    <w:rsid w:val="002B3032"/>
    <w:rsid w:val="002B3081"/>
    <w:rsid w:val="002B314A"/>
    <w:rsid w:val="002B318B"/>
    <w:rsid w:val="002B32BC"/>
    <w:rsid w:val="002B33A2"/>
    <w:rsid w:val="002B33AC"/>
    <w:rsid w:val="002B340B"/>
    <w:rsid w:val="002B3485"/>
    <w:rsid w:val="002B348D"/>
    <w:rsid w:val="002B34AE"/>
    <w:rsid w:val="002B3893"/>
    <w:rsid w:val="002B39C3"/>
    <w:rsid w:val="002B3D90"/>
    <w:rsid w:val="002B3EFA"/>
    <w:rsid w:val="002B3F41"/>
    <w:rsid w:val="002B3FAF"/>
    <w:rsid w:val="002B4122"/>
    <w:rsid w:val="002B4483"/>
    <w:rsid w:val="002B453B"/>
    <w:rsid w:val="002B48C4"/>
    <w:rsid w:val="002B4944"/>
    <w:rsid w:val="002B4BA0"/>
    <w:rsid w:val="002B4C39"/>
    <w:rsid w:val="002B5175"/>
    <w:rsid w:val="002B51C4"/>
    <w:rsid w:val="002B5374"/>
    <w:rsid w:val="002B55A8"/>
    <w:rsid w:val="002B58F4"/>
    <w:rsid w:val="002B5982"/>
    <w:rsid w:val="002B59EE"/>
    <w:rsid w:val="002B5AAA"/>
    <w:rsid w:val="002B5B93"/>
    <w:rsid w:val="002B5CC4"/>
    <w:rsid w:val="002B6009"/>
    <w:rsid w:val="002B601A"/>
    <w:rsid w:val="002B604B"/>
    <w:rsid w:val="002B61F1"/>
    <w:rsid w:val="002B6377"/>
    <w:rsid w:val="002B64FE"/>
    <w:rsid w:val="002B694E"/>
    <w:rsid w:val="002B6BF2"/>
    <w:rsid w:val="002B6D31"/>
    <w:rsid w:val="002B6FED"/>
    <w:rsid w:val="002B70A2"/>
    <w:rsid w:val="002B70F5"/>
    <w:rsid w:val="002B71C9"/>
    <w:rsid w:val="002B7386"/>
    <w:rsid w:val="002B73F9"/>
    <w:rsid w:val="002B740B"/>
    <w:rsid w:val="002B7D56"/>
    <w:rsid w:val="002C04C2"/>
    <w:rsid w:val="002C04D0"/>
    <w:rsid w:val="002C0818"/>
    <w:rsid w:val="002C0A95"/>
    <w:rsid w:val="002C0B4F"/>
    <w:rsid w:val="002C0B94"/>
    <w:rsid w:val="002C0D0B"/>
    <w:rsid w:val="002C0D11"/>
    <w:rsid w:val="002C0D98"/>
    <w:rsid w:val="002C0E59"/>
    <w:rsid w:val="002C1481"/>
    <w:rsid w:val="002C185E"/>
    <w:rsid w:val="002C1B17"/>
    <w:rsid w:val="002C1BBE"/>
    <w:rsid w:val="002C1FA4"/>
    <w:rsid w:val="002C203A"/>
    <w:rsid w:val="002C2151"/>
    <w:rsid w:val="002C232F"/>
    <w:rsid w:val="002C2AE9"/>
    <w:rsid w:val="002C2B29"/>
    <w:rsid w:val="002C2CE6"/>
    <w:rsid w:val="002C2E8A"/>
    <w:rsid w:val="002C2FCD"/>
    <w:rsid w:val="002C3494"/>
    <w:rsid w:val="002C3819"/>
    <w:rsid w:val="002C3A4E"/>
    <w:rsid w:val="002C3AE4"/>
    <w:rsid w:val="002C3E89"/>
    <w:rsid w:val="002C42AA"/>
    <w:rsid w:val="002C4375"/>
    <w:rsid w:val="002C44EC"/>
    <w:rsid w:val="002C4721"/>
    <w:rsid w:val="002C4AF6"/>
    <w:rsid w:val="002C54AD"/>
    <w:rsid w:val="002C5533"/>
    <w:rsid w:val="002C5620"/>
    <w:rsid w:val="002C5842"/>
    <w:rsid w:val="002C5A6B"/>
    <w:rsid w:val="002C5F65"/>
    <w:rsid w:val="002C61E0"/>
    <w:rsid w:val="002C640C"/>
    <w:rsid w:val="002C64EC"/>
    <w:rsid w:val="002C6574"/>
    <w:rsid w:val="002C6D3C"/>
    <w:rsid w:val="002C6F0B"/>
    <w:rsid w:val="002C763A"/>
    <w:rsid w:val="002C782F"/>
    <w:rsid w:val="002C7B03"/>
    <w:rsid w:val="002C7B0D"/>
    <w:rsid w:val="002C7EA4"/>
    <w:rsid w:val="002C7EBB"/>
    <w:rsid w:val="002D001E"/>
    <w:rsid w:val="002D0115"/>
    <w:rsid w:val="002D013E"/>
    <w:rsid w:val="002D0298"/>
    <w:rsid w:val="002D02D5"/>
    <w:rsid w:val="002D04DC"/>
    <w:rsid w:val="002D0657"/>
    <w:rsid w:val="002D0820"/>
    <w:rsid w:val="002D09B3"/>
    <w:rsid w:val="002D0A7D"/>
    <w:rsid w:val="002D103C"/>
    <w:rsid w:val="002D1258"/>
    <w:rsid w:val="002D13B7"/>
    <w:rsid w:val="002D17A0"/>
    <w:rsid w:val="002D1871"/>
    <w:rsid w:val="002D1D12"/>
    <w:rsid w:val="002D1E1E"/>
    <w:rsid w:val="002D1EF1"/>
    <w:rsid w:val="002D2055"/>
    <w:rsid w:val="002D21FF"/>
    <w:rsid w:val="002D28A9"/>
    <w:rsid w:val="002D2B4E"/>
    <w:rsid w:val="002D2EDF"/>
    <w:rsid w:val="002D305F"/>
    <w:rsid w:val="002D345E"/>
    <w:rsid w:val="002D35DD"/>
    <w:rsid w:val="002D3968"/>
    <w:rsid w:val="002D3AB8"/>
    <w:rsid w:val="002D3E02"/>
    <w:rsid w:val="002D406A"/>
    <w:rsid w:val="002D425A"/>
    <w:rsid w:val="002D4288"/>
    <w:rsid w:val="002D42DB"/>
    <w:rsid w:val="002D4314"/>
    <w:rsid w:val="002D4685"/>
    <w:rsid w:val="002D4802"/>
    <w:rsid w:val="002D4A21"/>
    <w:rsid w:val="002D4A54"/>
    <w:rsid w:val="002D4C92"/>
    <w:rsid w:val="002D4C9F"/>
    <w:rsid w:val="002D4E37"/>
    <w:rsid w:val="002D4E9C"/>
    <w:rsid w:val="002D52E0"/>
    <w:rsid w:val="002D533E"/>
    <w:rsid w:val="002D557B"/>
    <w:rsid w:val="002D5B75"/>
    <w:rsid w:val="002D5DEA"/>
    <w:rsid w:val="002D5F98"/>
    <w:rsid w:val="002D6127"/>
    <w:rsid w:val="002D61BE"/>
    <w:rsid w:val="002D61F0"/>
    <w:rsid w:val="002D6639"/>
    <w:rsid w:val="002D6E49"/>
    <w:rsid w:val="002D6E9C"/>
    <w:rsid w:val="002D7101"/>
    <w:rsid w:val="002D7235"/>
    <w:rsid w:val="002D72DF"/>
    <w:rsid w:val="002D753D"/>
    <w:rsid w:val="002D75D3"/>
    <w:rsid w:val="002D76E8"/>
    <w:rsid w:val="002D788E"/>
    <w:rsid w:val="002D7BE2"/>
    <w:rsid w:val="002D7E23"/>
    <w:rsid w:val="002D7EC3"/>
    <w:rsid w:val="002E008F"/>
    <w:rsid w:val="002E00DA"/>
    <w:rsid w:val="002E079D"/>
    <w:rsid w:val="002E0AC5"/>
    <w:rsid w:val="002E0DB5"/>
    <w:rsid w:val="002E0E94"/>
    <w:rsid w:val="002E1295"/>
    <w:rsid w:val="002E147B"/>
    <w:rsid w:val="002E14D2"/>
    <w:rsid w:val="002E15A5"/>
    <w:rsid w:val="002E16BC"/>
    <w:rsid w:val="002E19AD"/>
    <w:rsid w:val="002E1A7B"/>
    <w:rsid w:val="002E1F0A"/>
    <w:rsid w:val="002E2377"/>
    <w:rsid w:val="002E239F"/>
    <w:rsid w:val="002E25D2"/>
    <w:rsid w:val="002E2711"/>
    <w:rsid w:val="002E2738"/>
    <w:rsid w:val="002E2923"/>
    <w:rsid w:val="002E2A76"/>
    <w:rsid w:val="002E306D"/>
    <w:rsid w:val="002E3631"/>
    <w:rsid w:val="002E3653"/>
    <w:rsid w:val="002E36F8"/>
    <w:rsid w:val="002E37F1"/>
    <w:rsid w:val="002E37FE"/>
    <w:rsid w:val="002E38B7"/>
    <w:rsid w:val="002E3BB4"/>
    <w:rsid w:val="002E3DC7"/>
    <w:rsid w:val="002E3FEF"/>
    <w:rsid w:val="002E4301"/>
    <w:rsid w:val="002E47C4"/>
    <w:rsid w:val="002E4948"/>
    <w:rsid w:val="002E4B0D"/>
    <w:rsid w:val="002E4EEC"/>
    <w:rsid w:val="002E511D"/>
    <w:rsid w:val="002E54C9"/>
    <w:rsid w:val="002E55AB"/>
    <w:rsid w:val="002E58E1"/>
    <w:rsid w:val="002E5ABB"/>
    <w:rsid w:val="002E5AD2"/>
    <w:rsid w:val="002E5B2A"/>
    <w:rsid w:val="002E5B80"/>
    <w:rsid w:val="002E5BDD"/>
    <w:rsid w:val="002E5C56"/>
    <w:rsid w:val="002E5D86"/>
    <w:rsid w:val="002E5DD7"/>
    <w:rsid w:val="002E5DF0"/>
    <w:rsid w:val="002E6398"/>
    <w:rsid w:val="002E6475"/>
    <w:rsid w:val="002E6809"/>
    <w:rsid w:val="002E692B"/>
    <w:rsid w:val="002E6D70"/>
    <w:rsid w:val="002E6F52"/>
    <w:rsid w:val="002E6F80"/>
    <w:rsid w:val="002E720C"/>
    <w:rsid w:val="002E76A7"/>
    <w:rsid w:val="002E7AD8"/>
    <w:rsid w:val="002E7BA6"/>
    <w:rsid w:val="002F001D"/>
    <w:rsid w:val="002F0045"/>
    <w:rsid w:val="002F0088"/>
    <w:rsid w:val="002F0094"/>
    <w:rsid w:val="002F00F0"/>
    <w:rsid w:val="002F025B"/>
    <w:rsid w:val="002F0684"/>
    <w:rsid w:val="002F09C0"/>
    <w:rsid w:val="002F0ADB"/>
    <w:rsid w:val="002F0DDA"/>
    <w:rsid w:val="002F0E34"/>
    <w:rsid w:val="002F14C9"/>
    <w:rsid w:val="002F1552"/>
    <w:rsid w:val="002F174B"/>
    <w:rsid w:val="002F1782"/>
    <w:rsid w:val="002F1CDC"/>
    <w:rsid w:val="002F25EC"/>
    <w:rsid w:val="002F286D"/>
    <w:rsid w:val="002F2AE0"/>
    <w:rsid w:val="002F2E9A"/>
    <w:rsid w:val="002F31C4"/>
    <w:rsid w:val="002F322F"/>
    <w:rsid w:val="002F38D3"/>
    <w:rsid w:val="002F3CE3"/>
    <w:rsid w:val="002F3DB4"/>
    <w:rsid w:val="002F3F16"/>
    <w:rsid w:val="002F3FB5"/>
    <w:rsid w:val="002F413F"/>
    <w:rsid w:val="002F42CC"/>
    <w:rsid w:val="002F431F"/>
    <w:rsid w:val="002F446A"/>
    <w:rsid w:val="002F44AD"/>
    <w:rsid w:val="002F45D3"/>
    <w:rsid w:val="002F4616"/>
    <w:rsid w:val="002F4934"/>
    <w:rsid w:val="002F4A52"/>
    <w:rsid w:val="002F4A55"/>
    <w:rsid w:val="002F4CF5"/>
    <w:rsid w:val="002F4E98"/>
    <w:rsid w:val="002F4F06"/>
    <w:rsid w:val="002F4FC5"/>
    <w:rsid w:val="002F4FE6"/>
    <w:rsid w:val="002F5312"/>
    <w:rsid w:val="002F5316"/>
    <w:rsid w:val="002F535D"/>
    <w:rsid w:val="002F5422"/>
    <w:rsid w:val="002F5634"/>
    <w:rsid w:val="002F566C"/>
    <w:rsid w:val="002F5874"/>
    <w:rsid w:val="002F5881"/>
    <w:rsid w:val="002F5A7C"/>
    <w:rsid w:val="002F5FAA"/>
    <w:rsid w:val="002F5FDA"/>
    <w:rsid w:val="002F63ED"/>
    <w:rsid w:val="002F659C"/>
    <w:rsid w:val="002F67B6"/>
    <w:rsid w:val="002F6AC6"/>
    <w:rsid w:val="002F6BDA"/>
    <w:rsid w:val="002F6DA5"/>
    <w:rsid w:val="002F6DFC"/>
    <w:rsid w:val="002F71B8"/>
    <w:rsid w:val="002F77EB"/>
    <w:rsid w:val="002F7919"/>
    <w:rsid w:val="002F7B6D"/>
    <w:rsid w:val="002F7C1B"/>
    <w:rsid w:val="002F7D48"/>
    <w:rsid w:val="002F7EC5"/>
    <w:rsid w:val="00300085"/>
    <w:rsid w:val="0030020E"/>
    <w:rsid w:val="0030027C"/>
    <w:rsid w:val="003003AD"/>
    <w:rsid w:val="00300421"/>
    <w:rsid w:val="00300A33"/>
    <w:rsid w:val="00300AB8"/>
    <w:rsid w:val="00300CCD"/>
    <w:rsid w:val="00300E5F"/>
    <w:rsid w:val="00300EC6"/>
    <w:rsid w:val="00300F09"/>
    <w:rsid w:val="00301023"/>
    <w:rsid w:val="003011C0"/>
    <w:rsid w:val="0030134A"/>
    <w:rsid w:val="00301686"/>
    <w:rsid w:val="0030197B"/>
    <w:rsid w:val="00301DA6"/>
    <w:rsid w:val="00301E07"/>
    <w:rsid w:val="00301E65"/>
    <w:rsid w:val="00301EE4"/>
    <w:rsid w:val="00302203"/>
    <w:rsid w:val="003024DE"/>
    <w:rsid w:val="00302546"/>
    <w:rsid w:val="00302589"/>
    <w:rsid w:val="00302608"/>
    <w:rsid w:val="00302701"/>
    <w:rsid w:val="00302739"/>
    <w:rsid w:val="003027FA"/>
    <w:rsid w:val="0030281C"/>
    <w:rsid w:val="00302B48"/>
    <w:rsid w:val="00302BA5"/>
    <w:rsid w:val="00302D8B"/>
    <w:rsid w:val="00302EDE"/>
    <w:rsid w:val="00302FEF"/>
    <w:rsid w:val="0030318E"/>
    <w:rsid w:val="003033B1"/>
    <w:rsid w:val="00303BDB"/>
    <w:rsid w:val="00303DE7"/>
    <w:rsid w:val="00303FD5"/>
    <w:rsid w:val="00304071"/>
    <w:rsid w:val="00304379"/>
    <w:rsid w:val="00304556"/>
    <w:rsid w:val="00304692"/>
    <w:rsid w:val="003047C0"/>
    <w:rsid w:val="00304915"/>
    <w:rsid w:val="003049AC"/>
    <w:rsid w:val="00304A0C"/>
    <w:rsid w:val="00304AC5"/>
    <w:rsid w:val="00304B84"/>
    <w:rsid w:val="00304C08"/>
    <w:rsid w:val="00304C9E"/>
    <w:rsid w:val="003054E1"/>
    <w:rsid w:val="003055B6"/>
    <w:rsid w:val="003056EC"/>
    <w:rsid w:val="00305866"/>
    <w:rsid w:val="003058F7"/>
    <w:rsid w:val="00305E74"/>
    <w:rsid w:val="003065FB"/>
    <w:rsid w:val="0030687B"/>
    <w:rsid w:val="00306BE3"/>
    <w:rsid w:val="00306ECE"/>
    <w:rsid w:val="00306ED2"/>
    <w:rsid w:val="00306F89"/>
    <w:rsid w:val="003071C8"/>
    <w:rsid w:val="00307281"/>
    <w:rsid w:val="0030749E"/>
    <w:rsid w:val="003074E4"/>
    <w:rsid w:val="0030761B"/>
    <w:rsid w:val="00307B27"/>
    <w:rsid w:val="00307F28"/>
    <w:rsid w:val="003100A1"/>
    <w:rsid w:val="003101DC"/>
    <w:rsid w:val="0031049F"/>
    <w:rsid w:val="00310500"/>
    <w:rsid w:val="0031050E"/>
    <w:rsid w:val="00310674"/>
    <w:rsid w:val="0031092D"/>
    <w:rsid w:val="00310A2E"/>
    <w:rsid w:val="00310B18"/>
    <w:rsid w:val="00310CB2"/>
    <w:rsid w:val="00310CC6"/>
    <w:rsid w:val="00310F30"/>
    <w:rsid w:val="00310F91"/>
    <w:rsid w:val="00311077"/>
    <w:rsid w:val="00311100"/>
    <w:rsid w:val="00311151"/>
    <w:rsid w:val="003115F8"/>
    <w:rsid w:val="00311642"/>
    <w:rsid w:val="00311761"/>
    <w:rsid w:val="003118A7"/>
    <w:rsid w:val="00311941"/>
    <w:rsid w:val="00311CD2"/>
    <w:rsid w:val="00311D37"/>
    <w:rsid w:val="00311E34"/>
    <w:rsid w:val="0031205E"/>
    <w:rsid w:val="00312709"/>
    <w:rsid w:val="003129AB"/>
    <w:rsid w:val="003129CC"/>
    <w:rsid w:val="00312D40"/>
    <w:rsid w:val="003131C0"/>
    <w:rsid w:val="0031340F"/>
    <w:rsid w:val="0031353F"/>
    <w:rsid w:val="00313765"/>
    <w:rsid w:val="003137A0"/>
    <w:rsid w:val="003139F0"/>
    <w:rsid w:val="00313BC1"/>
    <w:rsid w:val="00313C4F"/>
    <w:rsid w:val="00313CEF"/>
    <w:rsid w:val="003141C2"/>
    <w:rsid w:val="003143F7"/>
    <w:rsid w:val="003145B1"/>
    <w:rsid w:val="003147C1"/>
    <w:rsid w:val="0031489E"/>
    <w:rsid w:val="00314CBB"/>
    <w:rsid w:val="00314E3A"/>
    <w:rsid w:val="00314FAE"/>
    <w:rsid w:val="003152AB"/>
    <w:rsid w:val="003153E0"/>
    <w:rsid w:val="00315614"/>
    <w:rsid w:val="0031599D"/>
    <w:rsid w:val="00315B5E"/>
    <w:rsid w:val="00315BD2"/>
    <w:rsid w:val="00315C8E"/>
    <w:rsid w:val="00315F37"/>
    <w:rsid w:val="00316064"/>
    <w:rsid w:val="0031611E"/>
    <w:rsid w:val="00316460"/>
    <w:rsid w:val="00316484"/>
    <w:rsid w:val="00316A1A"/>
    <w:rsid w:val="00316B5B"/>
    <w:rsid w:val="00316C58"/>
    <w:rsid w:val="00316C89"/>
    <w:rsid w:val="00316D2D"/>
    <w:rsid w:val="00316EAE"/>
    <w:rsid w:val="00316F6C"/>
    <w:rsid w:val="00317050"/>
    <w:rsid w:val="003171DE"/>
    <w:rsid w:val="003172D0"/>
    <w:rsid w:val="003175E0"/>
    <w:rsid w:val="00317625"/>
    <w:rsid w:val="0031767A"/>
    <w:rsid w:val="00317731"/>
    <w:rsid w:val="00317781"/>
    <w:rsid w:val="00317A45"/>
    <w:rsid w:val="00317C5E"/>
    <w:rsid w:val="0032013F"/>
    <w:rsid w:val="0032018E"/>
    <w:rsid w:val="00320844"/>
    <w:rsid w:val="003208EF"/>
    <w:rsid w:val="00320B1B"/>
    <w:rsid w:val="00320C3F"/>
    <w:rsid w:val="00320D63"/>
    <w:rsid w:val="00320F1B"/>
    <w:rsid w:val="003210B1"/>
    <w:rsid w:val="00321177"/>
    <w:rsid w:val="0032130E"/>
    <w:rsid w:val="00321311"/>
    <w:rsid w:val="0032135E"/>
    <w:rsid w:val="0032138C"/>
    <w:rsid w:val="003213C4"/>
    <w:rsid w:val="0032151E"/>
    <w:rsid w:val="0032161E"/>
    <w:rsid w:val="0032172E"/>
    <w:rsid w:val="00321822"/>
    <w:rsid w:val="00321B02"/>
    <w:rsid w:val="00321C2E"/>
    <w:rsid w:val="00321C7E"/>
    <w:rsid w:val="00321E8C"/>
    <w:rsid w:val="003222FD"/>
    <w:rsid w:val="003228CE"/>
    <w:rsid w:val="00322BC3"/>
    <w:rsid w:val="00322C2B"/>
    <w:rsid w:val="00322E3B"/>
    <w:rsid w:val="00323013"/>
    <w:rsid w:val="0032314A"/>
    <w:rsid w:val="003232C9"/>
    <w:rsid w:val="003232E3"/>
    <w:rsid w:val="00323431"/>
    <w:rsid w:val="003234F5"/>
    <w:rsid w:val="00323704"/>
    <w:rsid w:val="003239FA"/>
    <w:rsid w:val="00323FAD"/>
    <w:rsid w:val="00324051"/>
    <w:rsid w:val="00324089"/>
    <w:rsid w:val="003242B1"/>
    <w:rsid w:val="003244C7"/>
    <w:rsid w:val="00324701"/>
    <w:rsid w:val="0032489D"/>
    <w:rsid w:val="003249E6"/>
    <w:rsid w:val="003249F8"/>
    <w:rsid w:val="00324BA8"/>
    <w:rsid w:val="00324C1B"/>
    <w:rsid w:val="00324CA8"/>
    <w:rsid w:val="00324E7B"/>
    <w:rsid w:val="003252C4"/>
    <w:rsid w:val="00325322"/>
    <w:rsid w:val="0032556B"/>
    <w:rsid w:val="0032629F"/>
    <w:rsid w:val="003264CA"/>
    <w:rsid w:val="0032651E"/>
    <w:rsid w:val="003266A7"/>
    <w:rsid w:val="003267A6"/>
    <w:rsid w:val="00326DFE"/>
    <w:rsid w:val="0032703A"/>
    <w:rsid w:val="003271E3"/>
    <w:rsid w:val="003272D0"/>
    <w:rsid w:val="003273DE"/>
    <w:rsid w:val="0032740B"/>
    <w:rsid w:val="0032762E"/>
    <w:rsid w:val="003278C7"/>
    <w:rsid w:val="0032793B"/>
    <w:rsid w:val="00327AEA"/>
    <w:rsid w:val="00327AFA"/>
    <w:rsid w:val="00327C1D"/>
    <w:rsid w:val="00327D99"/>
    <w:rsid w:val="00327FA5"/>
    <w:rsid w:val="00327FBF"/>
    <w:rsid w:val="0033012E"/>
    <w:rsid w:val="003308C4"/>
    <w:rsid w:val="00330989"/>
    <w:rsid w:val="00330AD1"/>
    <w:rsid w:val="00330C30"/>
    <w:rsid w:val="00330CFD"/>
    <w:rsid w:val="00330DE8"/>
    <w:rsid w:val="00331023"/>
    <w:rsid w:val="003315BB"/>
    <w:rsid w:val="003318E2"/>
    <w:rsid w:val="00331A72"/>
    <w:rsid w:val="00331BC6"/>
    <w:rsid w:val="00331DF8"/>
    <w:rsid w:val="00332123"/>
    <w:rsid w:val="003321C3"/>
    <w:rsid w:val="003325DC"/>
    <w:rsid w:val="00332782"/>
    <w:rsid w:val="00332962"/>
    <w:rsid w:val="00332BF1"/>
    <w:rsid w:val="00332CA1"/>
    <w:rsid w:val="00332D21"/>
    <w:rsid w:val="00332DC0"/>
    <w:rsid w:val="00332FA5"/>
    <w:rsid w:val="003331B2"/>
    <w:rsid w:val="00333717"/>
    <w:rsid w:val="00333837"/>
    <w:rsid w:val="00333955"/>
    <w:rsid w:val="00333E56"/>
    <w:rsid w:val="003341B1"/>
    <w:rsid w:val="0033442C"/>
    <w:rsid w:val="00334468"/>
    <w:rsid w:val="003348AF"/>
    <w:rsid w:val="003348C2"/>
    <w:rsid w:val="00334E18"/>
    <w:rsid w:val="00335250"/>
    <w:rsid w:val="00335647"/>
    <w:rsid w:val="00335670"/>
    <w:rsid w:val="0033572D"/>
    <w:rsid w:val="0033592C"/>
    <w:rsid w:val="00335A90"/>
    <w:rsid w:val="00335E2A"/>
    <w:rsid w:val="003360C3"/>
    <w:rsid w:val="00336170"/>
    <w:rsid w:val="003362EB"/>
    <w:rsid w:val="00336780"/>
    <w:rsid w:val="003367C5"/>
    <w:rsid w:val="00336DAD"/>
    <w:rsid w:val="00336DB3"/>
    <w:rsid w:val="00336DE1"/>
    <w:rsid w:val="00337065"/>
    <w:rsid w:val="00337136"/>
    <w:rsid w:val="003374E5"/>
    <w:rsid w:val="00337A10"/>
    <w:rsid w:val="00337B29"/>
    <w:rsid w:val="00337BE1"/>
    <w:rsid w:val="00337C71"/>
    <w:rsid w:val="00337E7F"/>
    <w:rsid w:val="00340190"/>
    <w:rsid w:val="0034044B"/>
    <w:rsid w:val="00340463"/>
    <w:rsid w:val="003405ED"/>
    <w:rsid w:val="003406A4"/>
    <w:rsid w:val="00340701"/>
    <w:rsid w:val="00340CC6"/>
    <w:rsid w:val="00340E58"/>
    <w:rsid w:val="00341087"/>
    <w:rsid w:val="00341105"/>
    <w:rsid w:val="00341281"/>
    <w:rsid w:val="00341371"/>
    <w:rsid w:val="00341706"/>
    <w:rsid w:val="0034174F"/>
    <w:rsid w:val="003417AF"/>
    <w:rsid w:val="00341991"/>
    <w:rsid w:val="00341B80"/>
    <w:rsid w:val="00341B93"/>
    <w:rsid w:val="00341CF0"/>
    <w:rsid w:val="00341CFA"/>
    <w:rsid w:val="003420B4"/>
    <w:rsid w:val="0034246D"/>
    <w:rsid w:val="00342528"/>
    <w:rsid w:val="00342A54"/>
    <w:rsid w:val="00342BFA"/>
    <w:rsid w:val="00342C50"/>
    <w:rsid w:val="00342CD9"/>
    <w:rsid w:val="0034305B"/>
    <w:rsid w:val="003434F3"/>
    <w:rsid w:val="00343A8D"/>
    <w:rsid w:val="00343C24"/>
    <w:rsid w:val="00343FA6"/>
    <w:rsid w:val="00344640"/>
    <w:rsid w:val="00344646"/>
    <w:rsid w:val="003446D1"/>
    <w:rsid w:val="00344725"/>
    <w:rsid w:val="00344901"/>
    <w:rsid w:val="00344927"/>
    <w:rsid w:val="00344E6B"/>
    <w:rsid w:val="00344EBD"/>
    <w:rsid w:val="0034511B"/>
    <w:rsid w:val="00345536"/>
    <w:rsid w:val="00345BFC"/>
    <w:rsid w:val="00345D09"/>
    <w:rsid w:val="00345D10"/>
    <w:rsid w:val="00346208"/>
    <w:rsid w:val="00346220"/>
    <w:rsid w:val="00346AB7"/>
    <w:rsid w:val="0034714B"/>
    <w:rsid w:val="0034744E"/>
    <w:rsid w:val="0034745C"/>
    <w:rsid w:val="003474CD"/>
    <w:rsid w:val="00347969"/>
    <w:rsid w:val="003479B6"/>
    <w:rsid w:val="00347AF7"/>
    <w:rsid w:val="00347F7E"/>
    <w:rsid w:val="0035025F"/>
    <w:rsid w:val="00350317"/>
    <w:rsid w:val="0035041A"/>
    <w:rsid w:val="003504BC"/>
    <w:rsid w:val="003505AD"/>
    <w:rsid w:val="00350631"/>
    <w:rsid w:val="003507AC"/>
    <w:rsid w:val="00350816"/>
    <w:rsid w:val="00350B70"/>
    <w:rsid w:val="00350E56"/>
    <w:rsid w:val="00350EE7"/>
    <w:rsid w:val="00350F91"/>
    <w:rsid w:val="00351186"/>
    <w:rsid w:val="00351439"/>
    <w:rsid w:val="0035180B"/>
    <w:rsid w:val="00351AB0"/>
    <w:rsid w:val="00351B18"/>
    <w:rsid w:val="00351C98"/>
    <w:rsid w:val="00351F31"/>
    <w:rsid w:val="003520B7"/>
    <w:rsid w:val="0035216E"/>
    <w:rsid w:val="003521A1"/>
    <w:rsid w:val="00352258"/>
    <w:rsid w:val="0035233B"/>
    <w:rsid w:val="0035247D"/>
    <w:rsid w:val="00352759"/>
    <w:rsid w:val="00352826"/>
    <w:rsid w:val="00352828"/>
    <w:rsid w:val="00352952"/>
    <w:rsid w:val="00352A85"/>
    <w:rsid w:val="00352DAE"/>
    <w:rsid w:val="00352DF3"/>
    <w:rsid w:val="003530A0"/>
    <w:rsid w:val="003530A3"/>
    <w:rsid w:val="00353149"/>
    <w:rsid w:val="003531B0"/>
    <w:rsid w:val="003532A6"/>
    <w:rsid w:val="003532BC"/>
    <w:rsid w:val="003532D2"/>
    <w:rsid w:val="003536C6"/>
    <w:rsid w:val="003539B2"/>
    <w:rsid w:val="003539BA"/>
    <w:rsid w:val="00353A37"/>
    <w:rsid w:val="00353A7B"/>
    <w:rsid w:val="0035414B"/>
    <w:rsid w:val="003541E6"/>
    <w:rsid w:val="00354B73"/>
    <w:rsid w:val="00354DF1"/>
    <w:rsid w:val="00354FE6"/>
    <w:rsid w:val="003550B2"/>
    <w:rsid w:val="003552C6"/>
    <w:rsid w:val="003557F8"/>
    <w:rsid w:val="003558FD"/>
    <w:rsid w:val="00355A83"/>
    <w:rsid w:val="00355C6B"/>
    <w:rsid w:val="00355D07"/>
    <w:rsid w:val="00355EE8"/>
    <w:rsid w:val="003562D7"/>
    <w:rsid w:val="00356353"/>
    <w:rsid w:val="0035667E"/>
    <w:rsid w:val="0035670A"/>
    <w:rsid w:val="003567C9"/>
    <w:rsid w:val="003568CE"/>
    <w:rsid w:val="00356C19"/>
    <w:rsid w:val="00356CD6"/>
    <w:rsid w:val="00356CEC"/>
    <w:rsid w:val="00356F4F"/>
    <w:rsid w:val="003570F9"/>
    <w:rsid w:val="00357275"/>
    <w:rsid w:val="003572DE"/>
    <w:rsid w:val="00357419"/>
    <w:rsid w:val="003574D4"/>
    <w:rsid w:val="00357654"/>
    <w:rsid w:val="00357659"/>
    <w:rsid w:val="00357712"/>
    <w:rsid w:val="003578E5"/>
    <w:rsid w:val="00357976"/>
    <w:rsid w:val="00357CAE"/>
    <w:rsid w:val="00357F2A"/>
    <w:rsid w:val="0036037C"/>
    <w:rsid w:val="003604DB"/>
    <w:rsid w:val="00360C30"/>
    <w:rsid w:val="003611A0"/>
    <w:rsid w:val="0036157B"/>
    <w:rsid w:val="00361749"/>
    <w:rsid w:val="003617B3"/>
    <w:rsid w:val="003617B5"/>
    <w:rsid w:val="0036185C"/>
    <w:rsid w:val="00361B1A"/>
    <w:rsid w:val="00361D02"/>
    <w:rsid w:val="00361DF5"/>
    <w:rsid w:val="003620A1"/>
    <w:rsid w:val="003620B6"/>
    <w:rsid w:val="0036227D"/>
    <w:rsid w:val="00362563"/>
    <w:rsid w:val="0036262C"/>
    <w:rsid w:val="00362743"/>
    <w:rsid w:val="003628EE"/>
    <w:rsid w:val="00362C5A"/>
    <w:rsid w:val="00362C88"/>
    <w:rsid w:val="00362C8F"/>
    <w:rsid w:val="00362D18"/>
    <w:rsid w:val="00362DA1"/>
    <w:rsid w:val="00362E0F"/>
    <w:rsid w:val="00362ED7"/>
    <w:rsid w:val="00362F1B"/>
    <w:rsid w:val="0036349B"/>
    <w:rsid w:val="003635B6"/>
    <w:rsid w:val="003637DF"/>
    <w:rsid w:val="003639E9"/>
    <w:rsid w:val="00363A3A"/>
    <w:rsid w:val="00363A46"/>
    <w:rsid w:val="00363BB4"/>
    <w:rsid w:val="00363E47"/>
    <w:rsid w:val="00363FC9"/>
    <w:rsid w:val="0036402E"/>
    <w:rsid w:val="0036403B"/>
    <w:rsid w:val="0036407E"/>
    <w:rsid w:val="00364207"/>
    <w:rsid w:val="00364586"/>
    <w:rsid w:val="00364607"/>
    <w:rsid w:val="0036468C"/>
    <w:rsid w:val="003647A8"/>
    <w:rsid w:val="0036481B"/>
    <w:rsid w:val="003648DF"/>
    <w:rsid w:val="00364935"/>
    <w:rsid w:val="00364A7E"/>
    <w:rsid w:val="00364CD0"/>
    <w:rsid w:val="00365023"/>
    <w:rsid w:val="0036527F"/>
    <w:rsid w:val="00365644"/>
    <w:rsid w:val="003656E0"/>
    <w:rsid w:val="0036590C"/>
    <w:rsid w:val="00365965"/>
    <w:rsid w:val="003659FE"/>
    <w:rsid w:val="00365AA6"/>
    <w:rsid w:val="00365D68"/>
    <w:rsid w:val="00365F3D"/>
    <w:rsid w:val="003665C5"/>
    <w:rsid w:val="00366914"/>
    <w:rsid w:val="003669D0"/>
    <w:rsid w:val="00366B3A"/>
    <w:rsid w:val="00366CCF"/>
    <w:rsid w:val="0036701A"/>
    <w:rsid w:val="003676EA"/>
    <w:rsid w:val="003678CE"/>
    <w:rsid w:val="00367D47"/>
    <w:rsid w:val="003701E0"/>
    <w:rsid w:val="00370285"/>
    <w:rsid w:val="00370286"/>
    <w:rsid w:val="00370479"/>
    <w:rsid w:val="003704EE"/>
    <w:rsid w:val="003706F3"/>
    <w:rsid w:val="00370880"/>
    <w:rsid w:val="00370A01"/>
    <w:rsid w:val="00370B5A"/>
    <w:rsid w:val="00370E19"/>
    <w:rsid w:val="00370EFD"/>
    <w:rsid w:val="00370F31"/>
    <w:rsid w:val="00371137"/>
    <w:rsid w:val="00371174"/>
    <w:rsid w:val="003711C5"/>
    <w:rsid w:val="003712FC"/>
    <w:rsid w:val="003715B5"/>
    <w:rsid w:val="0037160B"/>
    <w:rsid w:val="003717D9"/>
    <w:rsid w:val="003719F5"/>
    <w:rsid w:val="00371C00"/>
    <w:rsid w:val="00371F0C"/>
    <w:rsid w:val="00372019"/>
    <w:rsid w:val="00372029"/>
    <w:rsid w:val="00372058"/>
    <w:rsid w:val="00372362"/>
    <w:rsid w:val="003724A1"/>
    <w:rsid w:val="00372A6B"/>
    <w:rsid w:val="00372AD2"/>
    <w:rsid w:val="00372C12"/>
    <w:rsid w:val="00372C25"/>
    <w:rsid w:val="00373255"/>
    <w:rsid w:val="00373509"/>
    <w:rsid w:val="00373AB6"/>
    <w:rsid w:val="00373AD8"/>
    <w:rsid w:val="00373B3C"/>
    <w:rsid w:val="00373DE0"/>
    <w:rsid w:val="00373E10"/>
    <w:rsid w:val="00373EC4"/>
    <w:rsid w:val="00373F2C"/>
    <w:rsid w:val="0037406C"/>
    <w:rsid w:val="0037414F"/>
    <w:rsid w:val="003741D2"/>
    <w:rsid w:val="00374212"/>
    <w:rsid w:val="00374321"/>
    <w:rsid w:val="00374485"/>
    <w:rsid w:val="003744CB"/>
    <w:rsid w:val="0037450B"/>
    <w:rsid w:val="0037476F"/>
    <w:rsid w:val="00374804"/>
    <w:rsid w:val="003748F9"/>
    <w:rsid w:val="003749B5"/>
    <w:rsid w:val="00374C80"/>
    <w:rsid w:val="00374F06"/>
    <w:rsid w:val="00375222"/>
    <w:rsid w:val="003753A0"/>
    <w:rsid w:val="003756EB"/>
    <w:rsid w:val="00375ED0"/>
    <w:rsid w:val="00375FFC"/>
    <w:rsid w:val="00376369"/>
    <w:rsid w:val="003764FA"/>
    <w:rsid w:val="0037655D"/>
    <w:rsid w:val="00376838"/>
    <w:rsid w:val="00376E0C"/>
    <w:rsid w:val="0037709A"/>
    <w:rsid w:val="00377146"/>
    <w:rsid w:val="003771CA"/>
    <w:rsid w:val="00377397"/>
    <w:rsid w:val="003773CD"/>
    <w:rsid w:val="0037757C"/>
    <w:rsid w:val="003775BD"/>
    <w:rsid w:val="00377AAB"/>
    <w:rsid w:val="00377EED"/>
    <w:rsid w:val="003800A2"/>
    <w:rsid w:val="003801B5"/>
    <w:rsid w:val="00380543"/>
    <w:rsid w:val="00380602"/>
    <w:rsid w:val="00380892"/>
    <w:rsid w:val="00380ACF"/>
    <w:rsid w:val="00380BBD"/>
    <w:rsid w:val="00380D05"/>
    <w:rsid w:val="00380E9F"/>
    <w:rsid w:val="00381011"/>
    <w:rsid w:val="0038202E"/>
    <w:rsid w:val="0038205E"/>
    <w:rsid w:val="003820B0"/>
    <w:rsid w:val="003821E7"/>
    <w:rsid w:val="00382903"/>
    <w:rsid w:val="00382906"/>
    <w:rsid w:val="00382AE6"/>
    <w:rsid w:val="00382AF5"/>
    <w:rsid w:val="00382B6F"/>
    <w:rsid w:val="00382F2D"/>
    <w:rsid w:val="00383365"/>
    <w:rsid w:val="00383701"/>
    <w:rsid w:val="003837CF"/>
    <w:rsid w:val="00383841"/>
    <w:rsid w:val="003839E9"/>
    <w:rsid w:val="00383CB5"/>
    <w:rsid w:val="00383D4B"/>
    <w:rsid w:val="00383DDB"/>
    <w:rsid w:val="003842A8"/>
    <w:rsid w:val="003842F0"/>
    <w:rsid w:val="003845B9"/>
    <w:rsid w:val="00384747"/>
    <w:rsid w:val="003848D9"/>
    <w:rsid w:val="00384BC0"/>
    <w:rsid w:val="00384E73"/>
    <w:rsid w:val="00385182"/>
    <w:rsid w:val="003852CC"/>
    <w:rsid w:val="0038596B"/>
    <w:rsid w:val="00385A70"/>
    <w:rsid w:val="00385BD7"/>
    <w:rsid w:val="00385C64"/>
    <w:rsid w:val="00385E33"/>
    <w:rsid w:val="0038645B"/>
    <w:rsid w:val="00386688"/>
    <w:rsid w:val="00386A06"/>
    <w:rsid w:val="00386A15"/>
    <w:rsid w:val="00386A29"/>
    <w:rsid w:val="00386B71"/>
    <w:rsid w:val="00386CD1"/>
    <w:rsid w:val="00386F83"/>
    <w:rsid w:val="0038702D"/>
    <w:rsid w:val="003870BC"/>
    <w:rsid w:val="0038732E"/>
    <w:rsid w:val="003875A7"/>
    <w:rsid w:val="00387675"/>
    <w:rsid w:val="00387771"/>
    <w:rsid w:val="0038780F"/>
    <w:rsid w:val="00387866"/>
    <w:rsid w:val="00387977"/>
    <w:rsid w:val="00387B1E"/>
    <w:rsid w:val="00387B2B"/>
    <w:rsid w:val="00387C96"/>
    <w:rsid w:val="00387D61"/>
    <w:rsid w:val="00387E37"/>
    <w:rsid w:val="00387EB7"/>
    <w:rsid w:val="00387FA1"/>
    <w:rsid w:val="00390449"/>
    <w:rsid w:val="003904B1"/>
    <w:rsid w:val="003907D2"/>
    <w:rsid w:val="00390C56"/>
    <w:rsid w:val="00390C62"/>
    <w:rsid w:val="00390F65"/>
    <w:rsid w:val="0039122C"/>
    <w:rsid w:val="0039124D"/>
    <w:rsid w:val="003914DB"/>
    <w:rsid w:val="003915BC"/>
    <w:rsid w:val="00391753"/>
    <w:rsid w:val="00391A79"/>
    <w:rsid w:val="00391A92"/>
    <w:rsid w:val="00391A9A"/>
    <w:rsid w:val="00391B4B"/>
    <w:rsid w:val="00391C99"/>
    <w:rsid w:val="003921A9"/>
    <w:rsid w:val="00392282"/>
    <w:rsid w:val="003923D3"/>
    <w:rsid w:val="003926BE"/>
    <w:rsid w:val="00392747"/>
    <w:rsid w:val="003929BE"/>
    <w:rsid w:val="003929E5"/>
    <w:rsid w:val="00392A1F"/>
    <w:rsid w:val="00392D56"/>
    <w:rsid w:val="00392DB8"/>
    <w:rsid w:val="00392F44"/>
    <w:rsid w:val="003930AE"/>
    <w:rsid w:val="003934A2"/>
    <w:rsid w:val="00393553"/>
    <w:rsid w:val="00393650"/>
    <w:rsid w:val="003939E9"/>
    <w:rsid w:val="00393A68"/>
    <w:rsid w:val="00393B45"/>
    <w:rsid w:val="00393B78"/>
    <w:rsid w:val="00393FCE"/>
    <w:rsid w:val="0039469E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79"/>
    <w:rsid w:val="003958F1"/>
    <w:rsid w:val="0039598F"/>
    <w:rsid w:val="003959CE"/>
    <w:rsid w:val="00395CE6"/>
    <w:rsid w:val="00395F93"/>
    <w:rsid w:val="0039610F"/>
    <w:rsid w:val="003962EC"/>
    <w:rsid w:val="00396328"/>
    <w:rsid w:val="003965AE"/>
    <w:rsid w:val="0039665F"/>
    <w:rsid w:val="003968E2"/>
    <w:rsid w:val="003969D6"/>
    <w:rsid w:val="00396AAB"/>
    <w:rsid w:val="00396BBB"/>
    <w:rsid w:val="00396BDD"/>
    <w:rsid w:val="003971DE"/>
    <w:rsid w:val="0039727C"/>
    <w:rsid w:val="00397292"/>
    <w:rsid w:val="003976DD"/>
    <w:rsid w:val="003978B8"/>
    <w:rsid w:val="00397AD4"/>
    <w:rsid w:val="00397C4F"/>
    <w:rsid w:val="00397C89"/>
    <w:rsid w:val="003A0143"/>
    <w:rsid w:val="003A027F"/>
    <w:rsid w:val="003A0311"/>
    <w:rsid w:val="003A04F7"/>
    <w:rsid w:val="003A0736"/>
    <w:rsid w:val="003A09D3"/>
    <w:rsid w:val="003A0CD4"/>
    <w:rsid w:val="003A0E2C"/>
    <w:rsid w:val="003A0EB2"/>
    <w:rsid w:val="003A1009"/>
    <w:rsid w:val="003A10E5"/>
    <w:rsid w:val="003A1135"/>
    <w:rsid w:val="003A117E"/>
    <w:rsid w:val="003A1341"/>
    <w:rsid w:val="003A147E"/>
    <w:rsid w:val="003A1576"/>
    <w:rsid w:val="003A17BA"/>
    <w:rsid w:val="003A19E0"/>
    <w:rsid w:val="003A1B5C"/>
    <w:rsid w:val="003A1B9A"/>
    <w:rsid w:val="003A1BF6"/>
    <w:rsid w:val="003A1DBC"/>
    <w:rsid w:val="003A1DD5"/>
    <w:rsid w:val="003A2019"/>
    <w:rsid w:val="003A2150"/>
    <w:rsid w:val="003A2570"/>
    <w:rsid w:val="003A2BCC"/>
    <w:rsid w:val="003A2BDE"/>
    <w:rsid w:val="003A2D39"/>
    <w:rsid w:val="003A2FE7"/>
    <w:rsid w:val="003A30A9"/>
    <w:rsid w:val="003A318E"/>
    <w:rsid w:val="003A349E"/>
    <w:rsid w:val="003A38AC"/>
    <w:rsid w:val="003A39F2"/>
    <w:rsid w:val="003A3AC3"/>
    <w:rsid w:val="003A3C0E"/>
    <w:rsid w:val="003A421C"/>
    <w:rsid w:val="003A42BB"/>
    <w:rsid w:val="003A44AA"/>
    <w:rsid w:val="003A45EE"/>
    <w:rsid w:val="003A45FB"/>
    <w:rsid w:val="003A48FC"/>
    <w:rsid w:val="003A4935"/>
    <w:rsid w:val="003A4C5D"/>
    <w:rsid w:val="003A4E82"/>
    <w:rsid w:val="003A517E"/>
    <w:rsid w:val="003A523B"/>
    <w:rsid w:val="003A57C9"/>
    <w:rsid w:val="003A584A"/>
    <w:rsid w:val="003A5865"/>
    <w:rsid w:val="003A58C4"/>
    <w:rsid w:val="003A590E"/>
    <w:rsid w:val="003A5A57"/>
    <w:rsid w:val="003A6274"/>
    <w:rsid w:val="003A62E1"/>
    <w:rsid w:val="003A6330"/>
    <w:rsid w:val="003A65B0"/>
    <w:rsid w:val="003A6619"/>
    <w:rsid w:val="003A66AA"/>
    <w:rsid w:val="003A67DC"/>
    <w:rsid w:val="003A6A20"/>
    <w:rsid w:val="003A6CC0"/>
    <w:rsid w:val="003A70D9"/>
    <w:rsid w:val="003A71E1"/>
    <w:rsid w:val="003A724C"/>
    <w:rsid w:val="003A7424"/>
    <w:rsid w:val="003A76A9"/>
    <w:rsid w:val="003A7747"/>
    <w:rsid w:val="003A7C88"/>
    <w:rsid w:val="003B0299"/>
    <w:rsid w:val="003B0903"/>
    <w:rsid w:val="003B0B4D"/>
    <w:rsid w:val="003B0BD5"/>
    <w:rsid w:val="003B10B8"/>
    <w:rsid w:val="003B10F9"/>
    <w:rsid w:val="003B126C"/>
    <w:rsid w:val="003B1706"/>
    <w:rsid w:val="003B19B1"/>
    <w:rsid w:val="003B1D6E"/>
    <w:rsid w:val="003B1EE6"/>
    <w:rsid w:val="003B20BD"/>
    <w:rsid w:val="003B248F"/>
    <w:rsid w:val="003B25B8"/>
    <w:rsid w:val="003B2B79"/>
    <w:rsid w:val="003B2C70"/>
    <w:rsid w:val="003B2F2D"/>
    <w:rsid w:val="003B3110"/>
    <w:rsid w:val="003B3171"/>
    <w:rsid w:val="003B378A"/>
    <w:rsid w:val="003B3835"/>
    <w:rsid w:val="003B387A"/>
    <w:rsid w:val="003B3E56"/>
    <w:rsid w:val="003B4039"/>
    <w:rsid w:val="003B4287"/>
    <w:rsid w:val="003B4482"/>
    <w:rsid w:val="003B488F"/>
    <w:rsid w:val="003B495C"/>
    <w:rsid w:val="003B4B90"/>
    <w:rsid w:val="003B4D9B"/>
    <w:rsid w:val="003B4D9D"/>
    <w:rsid w:val="003B4E9C"/>
    <w:rsid w:val="003B560B"/>
    <w:rsid w:val="003B570F"/>
    <w:rsid w:val="003B5747"/>
    <w:rsid w:val="003B58C8"/>
    <w:rsid w:val="003B5B57"/>
    <w:rsid w:val="003B5B7E"/>
    <w:rsid w:val="003B5BCB"/>
    <w:rsid w:val="003B5E30"/>
    <w:rsid w:val="003B5E89"/>
    <w:rsid w:val="003B5F4B"/>
    <w:rsid w:val="003B6008"/>
    <w:rsid w:val="003B6584"/>
    <w:rsid w:val="003B65FD"/>
    <w:rsid w:val="003B6B8B"/>
    <w:rsid w:val="003B6C34"/>
    <w:rsid w:val="003B6DEC"/>
    <w:rsid w:val="003B6F24"/>
    <w:rsid w:val="003B6FCB"/>
    <w:rsid w:val="003B7020"/>
    <w:rsid w:val="003B7294"/>
    <w:rsid w:val="003B7461"/>
    <w:rsid w:val="003B7601"/>
    <w:rsid w:val="003B76AF"/>
    <w:rsid w:val="003B76FE"/>
    <w:rsid w:val="003C009A"/>
    <w:rsid w:val="003C03B0"/>
    <w:rsid w:val="003C04C2"/>
    <w:rsid w:val="003C0788"/>
    <w:rsid w:val="003C07D7"/>
    <w:rsid w:val="003C0985"/>
    <w:rsid w:val="003C09EB"/>
    <w:rsid w:val="003C0D5D"/>
    <w:rsid w:val="003C10B8"/>
    <w:rsid w:val="003C1682"/>
    <w:rsid w:val="003C182B"/>
    <w:rsid w:val="003C24DE"/>
    <w:rsid w:val="003C2B05"/>
    <w:rsid w:val="003C2C9D"/>
    <w:rsid w:val="003C2D1A"/>
    <w:rsid w:val="003C325F"/>
    <w:rsid w:val="003C33A6"/>
    <w:rsid w:val="003C3471"/>
    <w:rsid w:val="003C3523"/>
    <w:rsid w:val="003C3908"/>
    <w:rsid w:val="003C3B46"/>
    <w:rsid w:val="003C3B73"/>
    <w:rsid w:val="003C3D0C"/>
    <w:rsid w:val="003C3D6E"/>
    <w:rsid w:val="003C3F8B"/>
    <w:rsid w:val="003C4213"/>
    <w:rsid w:val="003C4250"/>
    <w:rsid w:val="003C44DB"/>
    <w:rsid w:val="003C4580"/>
    <w:rsid w:val="003C458A"/>
    <w:rsid w:val="003C499A"/>
    <w:rsid w:val="003C4A23"/>
    <w:rsid w:val="003C4F25"/>
    <w:rsid w:val="003C5264"/>
    <w:rsid w:val="003C534B"/>
    <w:rsid w:val="003C5888"/>
    <w:rsid w:val="003C5C5B"/>
    <w:rsid w:val="003C60F6"/>
    <w:rsid w:val="003C62BB"/>
    <w:rsid w:val="003C64CD"/>
    <w:rsid w:val="003C6580"/>
    <w:rsid w:val="003C6609"/>
    <w:rsid w:val="003C6A09"/>
    <w:rsid w:val="003C6BE4"/>
    <w:rsid w:val="003C6CCB"/>
    <w:rsid w:val="003C6DA9"/>
    <w:rsid w:val="003C6E68"/>
    <w:rsid w:val="003C6F6A"/>
    <w:rsid w:val="003C6F94"/>
    <w:rsid w:val="003C7079"/>
    <w:rsid w:val="003C724A"/>
    <w:rsid w:val="003C7311"/>
    <w:rsid w:val="003C7513"/>
    <w:rsid w:val="003C7855"/>
    <w:rsid w:val="003C7AEC"/>
    <w:rsid w:val="003C7D08"/>
    <w:rsid w:val="003D0068"/>
    <w:rsid w:val="003D018F"/>
    <w:rsid w:val="003D0240"/>
    <w:rsid w:val="003D04C2"/>
    <w:rsid w:val="003D061E"/>
    <w:rsid w:val="003D063C"/>
    <w:rsid w:val="003D06A7"/>
    <w:rsid w:val="003D0868"/>
    <w:rsid w:val="003D0964"/>
    <w:rsid w:val="003D09B7"/>
    <w:rsid w:val="003D09DA"/>
    <w:rsid w:val="003D0AB1"/>
    <w:rsid w:val="003D0BEB"/>
    <w:rsid w:val="003D0CF7"/>
    <w:rsid w:val="003D0D75"/>
    <w:rsid w:val="003D0E31"/>
    <w:rsid w:val="003D0EC7"/>
    <w:rsid w:val="003D0FE6"/>
    <w:rsid w:val="003D128A"/>
    <w:rsid w:val="003D14F3"/>
    <w:rsid w:val="003D1843"/>
    <w:rsid w:val="003D196A"/>
    <w:rsid w:val="003D1CDC"/>
    <w:rsid w:val="003D1F11"/>
    <w:rsid w:val="003D22AC"/>
    <w:rsid w:val="003D2339"/>
    <w:rsid w:val="003D26AA"/>
    <w:rsid w:val="003D2AF9"/>
    <w:rsid w:val="003D2D07"/>
    <w:rsid w:val="003D2E43"/>
    <w:rsid w:val="003D31C8"/>
    <w:rsid w:val="003D38B8"/>
    <w:rsid w:val="003D3AD1"/>
    <w:rsid w:val="003D3AD8"/>
    <w:rsid w:val="003D3C6B"/>
    <w:rsid w:val="003D3EE3"/>
    <w:rsid w:val="003D3FA2"/>
    <w:rsid w:val="003D41A8"/>
    <w:rsid w:val="003D4350"/>
    <w:rsid w:val="003D4409"/>
    <w:rsid w:val="003D45F4"/>
    <w:rsid w:val="003D462D"/>
    <w:rsid w:val="003D4A68"/>
    <w:rsid w:val="003D4BB3"/>
    <w:rsid w:val="003D4F35"/>
    <w:rsid w:val="003D519A"/>
    <w:rsid w:val="003D5250"/>
    <w:rsid w:val="003D53B8"/>
    <w:rsid w:val="003D5528"/>
    <w:rsid w:val="003D5717"/>
    <w:rsid w:val="003D5721"/>
    <w:rsid w:val="003D5878"/>
    <w:rsid w:val="003D59FE"/>
    <w:rsid w:val="003D5A55"/>
    <w:rsid w:val="003D5CAD"/>
    <w:rsid w:val="003D608C"/>
    <w:rsid w:val="003D615E"/>
    <w:rsid w:val="003D632F"/>
    <w:rsid w:val="003D63BA"/>
    <w:rsid w:val="003D64B6"/>
    <w:rsid w:val="003D680E"/>
    <w:rsid w:val="003D69ED"/>
    <w:rsid w:val="003D6B43"/>
    <w:rsid w:val="003D7272"/>
    <w:rsid w:val="003D740C"/>
    <w:rsid w:val="003D79E8"/>
    <w:rsid w:val="003D7CB8"/>
    <w:rsid w:val="003E003E"/>
    <w:rsid w:val="003E012E"/>
    <w:rsid w:val="003E01ED"/>
    <w:rsid w:val="003E0449"/>
    <w:rsid w:val="003E089F"/>
    <w:rsid w:val="003E0974"/>
    <w:rsid w:val="003E0ADB"/>
    <w:rsid w:val="003E0CC6"/>
    <w:rsid w:val="003E0CE4"/>
    <w:rsid w:val="003E16FD"/>
    <w:rsid w:val="003E1868"/>
    <w:rsid w:val="003E18E3"/>
    <w:rsid w:val="003E18FD"/>
    <w:rsid w:val="003E196D"/>
    <w:rsid w:val="003E1B00"/>
    <w:rsid w:val="003E1BA4"/>
    <w:rsid w:val="003E1C6B"/>
    <w:rsid w:val="003E1CF4"/>
    <w:rsid w:val="003E1D54"/>
    <w:rsid w:val="003E1E67"/>
    <w:rsid w:val="003E20D9"/>
    <w:rsid w:val="003E23A4"/>
    <w:rsid w:val="003E27B0"/>
    <w:rsid w:val="003E27BE"/>
    <w:rsid w:val="003E2BF4"/>
    <w:rsid w:val="003E2FBB"/>
    <w:rsid w:val="003E300E"/>
    <w:rsid w:val="003E3015"/>
    <w:rsid w:val="003E3350"/>
    <w:rsid w:val="003E3524"/>
    <w:rsid w:val="003E37AD"/>
    <w:rsid w:val="003E37D3"/>
    <w:rsid w:val="003E37FC"/>
    <w:rsid w:val="003E3944"/>
    <w:rsid w:val="003E3B07"/>
    <w:rsid w:val="003E3BCD"/>
    <w:rsid w:val="003E3C5B"/>
    <w:rsid w:val="003E3CA6"/>
    <w:rsid w:val="003E4099"/>
    <w:rsid w:val="003E40C9"/>
    <w:rsid w:val="003E416F"/>
    <w:rsid w:val="003E445C"/>
    <w:rsid w:val="003E44DC"/>
    <w:rsid w:val="003E4689"/>
    <w:rsid w:val="003E490E"/>
    <w:rsid w:val="003E4C2A"/>
    <w:rsid w:val="003E4CDB"/>
    <w:rsid w:val="003E4E12"/>
    <w:rsid w:val="003E5660"/>
    <w:rsid w:val="003E56A1"/>
    <w:rsid w:val="003E5ADF"/>
    <w:rsid w:val="003E5BBD"/>
    <w:rsid w:val="003E5C31"/>
    <w:rsid w:val="003E5D0A"/>
    <w:rsid w:val="003E5DB2"/>
    <w:rsid w:val="003E620D"/>
    <w:rsid w:val="003E6289"/>
    <w:rsid w:val="003E6592"/>
    <w:rsid w:val="003E679D"/>
    <w:rsid w:val="003E6882"/>
    <w:rsid w:val="003E6A3C"/>
    <w:rsid w:val="003E700A"/>
    <w:rsid w:val="003E7313"/>
    <w:rsid w:val="003E73BC"/>
    <w:rsid w:val="003E73E0"/>
    <w:rsid w:val="003E76BB"/>
    <w:rsid w:val="003E7706"/>
    <w:rsid w:val="003E7B2B"/>
    <w:rsid w:val="003E7C5E"/>
    <w:rsid w:val="003E7E37"/>
    <w:rsid w:val="003F062B"/>
    <w:rsid w:val="003F0639"/>
    <w:rsid w:val="003F0656"/>
    <w:rsid w:val="003F073C"/>
    <w:rsid w:val="003F07DB"/>
    <w:rsid w:val="003F0905"/>
    <w:rsid w:val="003F0940"/>
    <w:rsid w:val="003F0BF9"/>
    <w:rsid w:val="003F0D1A"/>
    <w:rsid w:val="003F129F"/>
    <w:rsid w:val="003F12CC"/>
    <w:rsid w:val="003F13D9"/>
    <w:rsid w:val="003F148D"/>
    <w:rsid w:val="003F151A"/>
    <w:rsid w:val="003F17AC"/>
    <w:rsid w:val="003F1B6D"/>
    <w:rsid w:val="003F1C93"/>
    <w:rsid w:val="003F1E48"/>
    <w:rsid w:val="003F1F0B"/>
    <w:rsid w:val="003F20B0"/>
    <w:rsid w:val="003F20E2"/>
    <w:rsid w:val="003F2156"/>
    <w:rsid w:val="003F21C2"/>
    <w:rsid w:val="003F2244"/>
    <w:rsid w:val="003F23A7"/>
    <w:rsid w:val="003F2564"/>
    <w:rsid w:val="003F25B4"/>
    <w:rsid w:val="003F2624"/>
    <w:rsid w:val="003F2711"/>
    <w:rsid w:val="003F2A56"/>
    <w:rsid w:val="003F33F1"/>
    <w:rsid w:val="003F348A"/>
    <w:rsid w:val="003F363F"/>
    <w:rsid w:val="003F37C0"/>
    <w:rsid w:val="003F37DA"/>
    <w:rsid w:val="003F389F"/>
    <w:rsid w:val="003F39E9"/>
    <w:rsid w:val="003F3F39"/>
    <w:rsid w:val="003F4076"/>
    <w:rsid w:val="003F45E7"/>
    <w:rsid w:val="003F484D"/>
    <w:rsid w:val="003F4933"/>
    <w:rsid w:val="003F4977"/>
    <w:rsid w:val="003F4A21"/>
    <w:rsid w:val="003F4B14"/>
    <w:rsid w:val="003F4C67"/>
    <w:rsid w:val="003F4C7D"/>
    <w:rsid w:val="003F4E1C"/>
    <w:rsid w:val="003F4E50"/>
    <w:rsid w:val="003F536B"/>
    <w:rsid w:val="003F560A"/>
    <w:rsid w:val="003F573F"/>
    <w:rsid w:val="003F586D"/>
    <w:rsid w:val="003F5B1A"/>
    <w:rsid w:val="003F61FE"/>
    <w:rsid w:val="003F62B4"/>
    <w:rsid w:val="003F643A"/>
    <w:rsid w:val="003F656C"/>
    <w:rsid w:val="003F682D"/>
    <w:rsid w:val="003F6842"/>
    <w:rsid w:val="003F6853"/>
    <w:rsid w:val="003F6930"/>
    <w:rsid w:val="003F697D"/>
    <w:rsid w:val="003F6A55"/>
    <w:rsid w:val="003F6D2A"/>
    <w:rsid w:val="003F6DDD"/>
    <w:rsid w:val="003F6DEB"/>
    <w:rsid w:val="003F6E0E"/>
    <w:rsid w:val="003F73A0"/>
    <w:rsid w:val="003F74FE"/>
    <w:rsid w:val="003F75DD"/>
    <w:rsid w:val="003F7908"/>
    <w:rsid w:val="003F79AC"/>
    <w:rsid w:val="003F7A7C"/>
    <w:rsid w:val="003F7DFF"/>
    <w:rsid w:val="003F7EFA"/>
    <w:rsid w:val="00400075"/>
    <w:rsid w:val="0040015E"/>
    <w:rsid w:val="00400427"/>
    <w:rsid w:val="00400615"/>
    <w:rsid w:val="004008F3"/>
    <w:rsid w:val="00400ABC"/>
    <w:rsid w:val="00400D86"/>
    <w:rsid w:val="00400F0F"/>
    <w:rsid w:val="00400F31"/>
    <w:rsid w:val="004010EF"/>
    <w:rsid w:val="0040128A"/>
    <w:rsid w:val="00401561"/>
    <w:rsid w:val="004017C6"/>
    <w:rsid w:val="00401C71"/>
    <w:rsid w:val="00401C7A"/>
    <w:rsid w:val="0040215A"/>
    <w:rsid w:val="004021B5"/>
    <w:rsid w:val="004022B8"/>
    <w:rsid w:val="0040235F"/>
    <w:rsid w:val="004024AB"/>
    <w:rsid w:val="00402772"/>
    <w:rsid w:val="004029D7"/>
    <w:rsid w:val="00402B5E"/>
    <w:rsid w:val="00402DC4"/>
    <w:rsid w:val="00402F14"/>
    <w:rsid w:val="00402F2C"/>
    <w:rsid w:val="0040303D"/>
    <w:rsid w:val="00403601"/>
    <w:rsid w:val="0040379F"/>
    <w:rsid w:val="00403805"/>
    <w:rsid w:val="00403886"/>
    <w:rsid w:val="00403CE7"/>
    <w:rsid w:val="00403D9C"/>
    <w:rsid w:val="00403F25"/>
    <w:rsid w:val="00404011"/>
    <w:rsid w:val="004043E9"/>
    <w:rsid w:val="00404514"/>
    <w:rsid w:val="0040495B"/>
    <w:rsid w:val="004049CB"/>
    <w:rsid w:val="00404B43"/>
    <w:rsid w:val="00404D4D"/>
    <w:rsid w:val="00404D6D"/>
    <w:rsid w:val="004050F7"/>
    <w:rsid w:val="00405157"/>
    <w:rsid w:val="00405596"/>
    <w:rsid w:val="00405898"/>
    <w:rsid w:val="00405A9F"/>
    <w:rsid w:val="00405D7C"/>
    <w:rsid w:val="00405D95"/>
    <w:rsid w:val="00405F90"/>
    <w:rsid w:val="00406108"/>
    <w:rsid w:val="00406412"/>
    <w:rsid w:val="004069B7"/>
    <w:rsid w:val="00406AC5"/>
    <w:rsid w:val="00406AF6"/>
    <w:rsid w:val="00406BD1"/>
    <w:rsid w:val="00406D4A"/>
    <w:rsid w:val="00406F4B"/>
    <w:rsid w:val="00406F96"/>
    <w:rsid w:val="00406FBD"/>
    <w:rsid w:val="004073B0"/>
    <w:rsid w:val="00407463"/>
    <w:rsid w:val="0040752E"/>
    <w:rsid w:val="00407612"/>
    <w:rsid w:val="0040766E"/>
    <w:rsid w:val="00407B49"/>
    <w:rsid w:val="0041029D"/>
    <w:rsid w:val="004102A7"/>
    <w:rsid w:val="00410368"/>
    <w:rsid w:val="004103A0"/>
    <w:rsid w:val="00410801"/>
    <w:rsid w:val="00410B0B"/>
    <w:rsid w:val="00410CCF"/>
    <w:rsid w:val="00411230"/>
    <w:rsid w:val="004113B8"/>
    <w:rsid w:val="004114EF"/>
    <w:rsid w:val="004116C3"/>
    <w:rsid w:val="004118C9"/>
    <w:rsid w:val="00411AD1"/>
    <w:rsid w:val="00411F16"/>
    <w:rsid w:val="004120C5"/>
    <w:rsid w:val="00412419"/>
    <w:rsid w:val="0041249C"/>
    <w:rsid w:val="004124BB"/>
    <w:rsid w:val="0041251C"/>
    <w:rsid w:val="00412697"/>
    <w:rsid w:val="004127BB"/>
    <w:rsid w:val="004127FB"/>
    <w:rsid w:val="00412A8F"/>
    <w:rsid w:val="00412D4B"/>
    <w:rsid w:val="00412E8C"/>
    <w:rsid w:val="00413369"/>
    <w:rsid w:val="004134CC"/>
    <w:rsid w:val="004134FE"/>
    <w:rsid w:val="00413569"/>
    <w:rsid w:val="004137D8"/>
    <w:rsid w:val="004139E0"/>
    <w:rsid w:val="00413F76"/>
    <w:rsid w:val="00413FED"/>
    <w:rsid w:val="004145AE"/>
    <w:rsid w:val="00414790"/>
    <w:rsid w:val="004147F4"/>
    <w:rsid w:val="00414A69"/>
    <w:rsid w:val="00414C3F"/>
    <w:rsid w:val="00414E8C"/>
    <w:rsid w:val="0041517E"/>
    <w:rsid w:val="004151FB"/>
    <w:rsid w:val="0041522E"/>
    <w:rsid w:val="0041539C"/>
    <w:rsid w:val="00415454"/>
    <w:rsid w:val="00415757"/>
    <w:rsid w:val="0041577E"/>
    <w:rsid w:val="004157F6"/>
    <w:rsid w:val="004159C8"/>
    <w:rsid w:val="004159D3"/>
    <w:rsid w:val="00415A14"/>
    <w:rsid w:val="00415A88"/>
    <w:rsid w:val="00415D67"/>
    <w:rsid w:val="00415F67"/>
    <w:rsid w:val="00416091"/>
    <w:rsid w:val="0041616C"/>
    <w:rsid w:val="0041634C"/>
    <w:rsid w:val="004165C6"/>
    <w:rsid w:val="00416A66"/>
    <w:rsid w:val="00416F3B"/>
    <w:rsid w:val="00417000"/>
    <w:rsid w:val="004171DB"/>
    <w:rsid w:val="0041738B"/>
    <w:rsid w:val="0041740C"/>
    <w:rsid w:val="0041743D"/>
    <w:rsid w:val="004174FC"/>
    <w:rsid w:val="0041763B"/>
    <w:rsid w:val="00417678"/>
    <w:rsid w:val="0041799A"/>
    <w:rsid w:val="00417A11"/>
    <w:rsid w:val="00417B71"/>
    <w:rsid w:val="00417D10"/>
    <w:rsid w:val="00417F8E"/>
    <w:rsid w:val="004200EF"/>
    <w:rsid w:val="00420126"/>
    <w:rsid w:val="00420249"/>
    <w:rsid w:val="00420261"/>
    <w:rsid w:val="004203CF"/>
    <w:rsid w:val="004204A7"/>
    <w:rsid w:val="00420755"/>
    <w:rsid w:val="00420904"/>
    <w:rsid w:val="00420CB7"/>
    <w:rsid w:val="00420CC8"/>
    <w:rsid w:val="00420EF3"/>
    <w:rsid w:val="0042116B"/>
    <w:rsid w:val="004213C2"/>
    <w:rsid w:val="004213E8"/>
    <w:rsid w:val="0042156E"/>
    <w:rsid w:val="004219D3"/>
    <w:rsid w:val="0042202E"/>
    <w:rsid w:val="0042205F"/>
    <w:rsid w:val="00422124"/>
    <w:rsid w:val="004222BF"/>
    <w:rsid w:val="004223C5"/>
    <w:rsid w:val="0042249A"/>
    <w:rsid w:val="0042276E"/>
    <w:rsid w:val="00422A01"/>
    <w:rsid w:val="00422D62"/>
    <w:rsid w:val="00422DB5"/>
    <w:rsid w:val="004231F6"/>
    <w:rsid w:val="004232D4"/>
    <w:rsid w:val="00423326"/>
    <w:rsid w:val="0042370F"/>
    <w:rsid w:val="0042384C"/>
    <w:rsid w:val="00423F9B"/>
    <w:rsid w:val="004241DA"/>
    <w:rsid w:val="00424204"/>
    <w:rsid w:val="00424844"/>
    <w:rsid w:val="00424ADE"/>
    <w:rsid w:val="00424D43"/>
    <w:rsid w:val="00424E0A"/>
    <w:rsid w:val="00424E24"/>
    <w:rsid w:val="00424E58"/>
    <w:rsid w:val="00424E85"/>
    <w:rsid w:val="00424FDB"/>
    <w:rsid w:val="004250B0"/>
    <w:rsid w:val="004251F8"/>
    <w:rsid w:val="004253B1"/>
    <w:rsid w:val="00425587"/>
    <w:rsid w:val="004258E3"/>
    <w:rsid w:val="004259E4"/>
    <w:rsid w:val="00425C97"/>
    <w:rsid w:val="00425DBC"/>
    <w:rsid w:val="00425FFD"/>
    <w:rsid w:val="00426237"/>
    <w:rsid w:val="004262F8"/>
    <w:rsid w:val="00426442"/>
    <w:rsid w:val="0042654A"/>
    <w:rsid w:val="00426646"/>
    <w:rsid w:val="004269C4"/>
    <w:rsid w:val="00426A93"/>
    <w:rsid w:val="00426ADD"/>
    <w:rsid w:val="00426DFA"/>
    <w:rsid w:val="00426E95"/>
    <w:rsid w:val="00426EE4"/>
    <w:rsid w:val="0042702F"/>
    <w:rsid w:val="004272B7"/>
    <w:rsid w:val="004272ED"/>
    <w:rsid w:val="0042745C"/>
    <w:rsid w:val="004276E3"/>
    <w:rsid w:val="004279A0"/>
    <w:rsid w:val="00427AF2"/>
    <w:rsid w:val="00427B9D"/>
    <w:rsid w:val="00427BFB"/>
    <w:rsid w:val="00427E67"/>
    <w:rsid w:val="00427FF1"/>
    <w:rsid w:val="00430178"/>
    <w:rsid w:val="00430290"/>
    <w:rsid w:val="00430316"/>
    <w:rsid w:val="0043042C"/>
    <w:rsid w:val="00430495"/>
    <w:rsid w:val="0043049C"/>
    <w:rsid w:val="004304D1"/>
    <w:rsid w:val="004305D1"/>
    <w:rsid w:val="0043063B"/>
    <w:rsid w:val="00430733"/>
    <w:rsid w:val="0043074D"/>
    <w:rsid w:val="00430C24"/>
    <w:rsid w:val="00430D20"/>
    <w:rsid w:val="00430D65"/>
    <w:rsid w:val="00431149"/>
    <w:rsid w:val="0043189C"/>
    <w:rsid w:val="004318FF"/>
    <w:rsid w:val="00431C63"/>
    <w:rsid w:val="00431CB1"/>
    <w:rsid w:val="00431DB5"/>
    <w:rsid w:val="0043207F"/>
    <w:rsid w:val="004320A0"/>
    <w:rsid w:val="00432150"/>
    <w:rsid w:val="0043270B"/>
    <w:rsid w:val="00432780"/>
    <w:rsid w:val="004327D0"/>
    <w:rsid w:val="00432904"/>
    <w:rsid w:val="00432ABF"/>
    <w:rsid w:val="00432C82"/>
    <w:rsid w:val="00432DD8"/>
    <w:rsid w:val="00432F8F"/>
    <w:rsid w:val="00432F9E"/>
    <w:rsid w:val="00432FA5"/>
    <w:rsid w:val="00433106"/>
    <w:rsid w:val="0043359F"/>
    <w:rsid w:val="004336CF"/>
    <w:rsid w:val="00433735"/>
    <w:rsid w:val="004337F4"/>
    <w:rsid w:val="00433A54"/>
    <w:rsid w:val="00433B40"/>
    <w:rsid w:val="00433D2E"/>
    <w:rsid w:val="00433D8A"/>
    <w:rsid w:val="00434066"/>
    <w:rsid w:val="004343E1"/>
    <w:rsid w:val="00434679"/>
    <w:rsid w:val="00434754"/>
    <w:rsid w:val="004347EA"/>
    <w:rsid w:val="0043480E"/>
    <w:rsid w:val="00434C24"/>
    <w:rsid w:val="00434D46"/>
    <w:rsid w:val="00434F9F"/>
    <w:rsid w:val="00434FCE"/>
    <w:rsid w:val="0043504B"/>
    <w:rsid w:val="00435075"/>
    <w:rsid w:val="0043517D"/>
    <w:rsid w:val="00435248"/>
    <w:rsid w:val="0043530D"/>
    <w:rsid w:val="0043542F"/>
    <w:rsid w:val="004355EB"/>
    <w:rsid w:val="00435602"/>
    <w:rsid w:val="0043566D"/>
    <w:rsid w:val="004356FA"/>
    <w:rsid w:val="004358F4"/>
    <w:rsid w:val="00435CCF"/>
    <w:rsid w:val="00435CFD"/>
    <w:rsid w:val="00435F8E"/>
    <w:rsid w:val="0043614E"/>
    <w:rsid w:val="0043625A"/>
    <w:rsid w:val="00436696"/>
    <w:rsid w:val="004366E4"/>
    <w:rsid w:val="00436949"/>
    <w:rsid w:val="004369EC"/>
    <w:rsid w:val="00436A16"/>
    <w:rsid w:val="00436A3B"/>
    <w:rsid w:val="00436D7C"/>
    <w:rsid w:val="00436F3D"/>
    <w:rsid w:val="004371AB"/>
    <w:rsid w:val="00437506"/>
    <w:rsid w:val="00437563"/>
    <w:rsid w:val="00437735"/>
    <w:rsid w:val="00437895"/>
    <w:rsid w:val="00437DDC"/>
    <w:rsid w:val="00437E77"/>
    <w:rsid w:val="00440187"/>
    <w:rsid w:val="004402A7"/>
    <w:rsid w:val="0044035D"/>
    <w:rsid w:val="00440850"/>
    <w:rsid w:val="00440851"/>
    <w:rsid w:val="00440EA5"/>
    <w:rsid w:val="004410C1"/>
    <w:rsid w:val="0044142F"/>
    <w:rsid w:val="0044155F"/>
    <w:rsid w:val="0044190E"/>
    <w:rsid w:val="004423E3"/>
    <w:rsid w:val="004425C2"/>
    <w:rsid w:val="004426FE"/>
    <w:rsid w:val="00442824"/>
    <w:rsid w:val="00442AFE"/>
    <w:rsid w:val="00442FFB"/>
    <w:rsid w:val="004430FD"/>
    <w:rsid w:val="004431DD"/>
    <w:rsid w:val="00443586"/>
    <w:rsid w:val="004435E2"/>
    <w:rsid w:val="00443787"/>
    <w:rsid w:val="004439AB"/>
    <w:rsid w:val="00443A73"/>
    <w:rsid w:val="00443BC8"/>
    <w:rsid w:val="00443C38"/>
    <w:rsid w:val="00444296"/>
    <w:rsid w:val="004442A7"/>
    <w:rsid w:val="0044435D"/>
    <w:rsid w:val="00444783"/>
    <w:rsid w:val="00444901"/>
    <w:rsid w:val="00444934"/>
    <w:rsid w:val="00444AF5"/>
    <w:rsid w:val="00444D11"/>
    <w:rsid w:val="00444D7C"/>
    <w:rsid w:val="00444E10"/>
    <w:rsid w:val="00444F5E"/>
    <w:rsid w:val="004452F8"/>
    <w:rsid w:val="00445513"/>
    <w:rsid w:val="00445625"/>
    <w:rsid w:val="00445907"/>
    <w:rsid w:val="00445946"/>
    <w:rsid w:val="00445CFF"/>
    <w:rsid w:val="00445EAA"/>
    <w:rsid w:val="00446107"/>
    <w:rsid w:val="004462AF"/>
    <w:rsid w:val="00446424"/>
    <w:rsid w:val="00446605"/>
    <w:rsid w:val="0044662A"/>
    <w:rsid w:val="004474AB"/>
    <w:rsid w:val="004474CC"/>
    <w:rsid w:val="0044759B"/>
    <w:rsid w:val="0044777E"/>
    <w:rsid w:val="00447862"/>
    <w:rsid w:val="004478FA"/>
    <w:rsid w:val="00447A7C"/>
    <w:rsid w:val="00447C86"/>
    <w:rsid w:val="0045001B"/>
    <w:rsid w:val="0045009C"/>
    <w:rsid w:val="004500A9"/>
    <w:rsid w:val="00450532"/>
    <w:rsid w:val="0045061F"/>
    <w:rsid w:val="00450669"/>
    <w:rsid w:val="00450778"/>
    <w:rsid w:val="00450D3B"/>
    <w:rsid w:val="00450E82"/>
    <w:rsid w:val="0045144B"/>
    <w:rsid w:val="00451489"/>
    <w:rsid w:val="0045148D"/>
    <w:rsid w:val="00451585"/>
    <w:rsid w:val="0045169D"/>
    <w:rsid w:val="004516A0"/>
    <w:rsid w:val="004518D5"/>
    <w:rsid w:val="004519E9"/>
    <w:rsid w:val="00451A82"/>
    <w:rsid w:val="00451B06"/>
    <w:rsid w:val="00451BEB"/>
    <w:rsid w:val="004520FE"/>
    <w:rsid w:val="0045224A"/>
    <w:rsid w:val="0045237D"/>
    <w:rsid w:val="004525A7"/>
    <w:rsid w:val="004526BF"/>
    <w:rsid w:val="0045271A"/>
    <w:rsid w:val="004527C0"/>
    <w:rsid w:val="00452E3A"/>
    <w:rsid w:val="00453116"/>
    <w:rsid w:val="0045321E"/>
    <w:rsid w:val="0045338E"/>
    <w:rsid w:val="00453842"/>
    <w:rsid w:val="00453871"/>
    <w:rsid w:val="0045388F"/>
    <w:rsid w:val="00453A90"/>
    <w:rsid w:val="00453C0B"/>
    <w:rsid w:val="00453D62"/>
    <w:rsid w:val="00453DEF"/>
    <w:rsid w:val="004540AC"/>
    <w:rsid w:val="0045434E"/>
    <w:rsid w:val="004543E4"/>
    <w:rsid w:val="004547C8"/>
    <w:rsid w:val="004548E5"/>
    <w:rsid w:val="00454ACD"/>
    <w:rsid w:val="00454B0F"/>
    <w:rsid w:val="00454E3A"/>
    <w:rsid w:val="00454F08"/>
    <w:rsid w:val="00454F85"/>
    <w:rsid w:val="00455105"/>
    <w:rsid w:val="004558B8"/>
    <w:rsid w:val="004559C2"/>
    <w:rsid w:val="00455BBE"/>
    <w:rsid w:val="00455CCE"/>
    <w:rsid w:val="00455CED"/>
    <w:rsid w:val="00455E20"/>
    <w:rsid w:val="00456005"/>
    <w:rsid w:val="00456056"/>
    <w:rsid w:val="004560A1"/>
    <w:rsid w:val="00456114"/>
    <w:rsid w:val="004561E6"/>
    <w:rsid w:val="0045623E"/>
    <w:rsid w:val="00456971"/>
    <w:rsid w:val="00456AC7"/>
    <w:rsid w:val="00456CA5"/>
    <w:rsid w:val="004571CB"/>
    <w:rsid w:val="0045742D"/>
    <w:rsid w:val="00457768"/>
    <w:rsid w:val="004577E9"/>
    <w:rsid w:val="00457C5E"/>
    <w:rsid w:val="00457D53"/>
    <w:rsid w:val="00460091"/>
    <w:rsid w:val="00460207"/>
    <w:rsid w:val="0046026D"/>
    <w:rsid w:val="0046027A"/>
    <w:rsid w:val="0046039C"/>
    <w:rsid w:val="004605CC"/>
    <w:rsid w:val="00460671"/>
    <w:rsid w:val="0046072D"/>
    <w:rsid w:val="00460921"/>
    <w:rsid w:val="00460958"/>
    <w:rsid w:val="00460D8B"/>
    <w:rsid w:val="0046110A"/>
    <w:rsid w:val="004612C8"/>
    <w:rsid w:val="0046136B"/>
    <w:rsid w:val="004613C7"/>
    <w:rsid w:val="004614A1"/>
    <w:rsid w:val="0046164D"/>
    <w:rsid w:val="004616E5"/>
    <w:rsid w:val="004616FF"/>
    <w:rsid w:val="0046194F"/>
    <w:rsid w:val="00461C00"/>
    <w:rsid w:val="00462012"/>
    <w:rsid w:val="004622A1"/>
    <w:rsid w:val="004622D0"/>
    <w:rsid w:val="00462420"/>
    <w:rsid w:val="0046260A"/>
    <w:rsid w:val="00462B09"/>
    <w:rsid w:val="00462B31"/>
    <w:rsid w:val="00462BA8"/>
    <w:rsid w:val="00463031"/>
    <w:rsid w:val="004631AF"/>
    <w:rsid w:val="00463337"/>
    <w:rsid w:val="00463448"/>
    <w:rsid w:val="0046360A"/>
    <w:rsid w:val="004636FA"/>
    <w:rsid w:val="004637D9"/>
    <w:rsid w:val="00463B46"/>
    <w:rsid w:val="0046400B"/>
    <w:rsid w:val="004641A0"/>
    <w:rsid w:val="004641E2"/>
    <w:rsid w:val="00464207"/>
    <w:rsid w:val="0046434B"/>
    <w:rsid w:val="004646C2"/>
    <w:rsid w:val="00464942"/>
    <w:rsid w:val="00464A82"/>
    <w:rsid w:val="00464C68"/>
    <w:rsid w:val="00464DC8"/>
    <w:rsid w:val="00464EE0"/>
    <w:rsid w:val="00465180"/>
    <w:rsid w:val="00465235"/>
    <w:rsid w:val="00465467"/>
    <w:rsid w:val="00465573"/>
    <w:rsid w:val="00465914"/>
    <w:rsid w:val="00465EB3"/>
    <w:rsid w:val="004663D3"/>
    <w:rsid w:val="00466A43"/>
    <w:rsid w:val="00466E99"/>
    <w:rsid w:val="00466FCE"/>
    <w:rsid w:val="004670AB"/>
    <w:rsid w:val="00467591"/>
    <w:rsid w:val="004677B0"/>
    <w:rsid w:val="00467852"/>
    <w:rsid w:val="00467887"/>
    <w:rsid w:val="00467962"/>
    <w:rsid w:val="00467AB8"/>
    <w:rsid w:val="00467C48"/>
    <w:rsid w:val="00470389"/>
    <w:rsid w:val="0047041E"/>
    <w:rsid w:val="00470628"/>
    <w:rsid w:val="00470750"/>
    <w:rsid w:val="00470796"/>
    <w:rsid w:val="00470859"/>
    <w:rsid w:val="00470893"/>
    <w:rsid w:val="004709EF"/>
    <w:rsid w:val="00470B58"/>
    <w:rsid w:val="00470B9B"/>
    <w:rsid w:val="00470CFE"/>
    <w:rsid w:val="0047142C"/>
    <w:rsid w:val="0047160F"/>
    <w:rsid w:val="0047162F"/>
    <w:rsid w:val="0047166D"/>
    <w:rsid w:val="00471760"/>
    <w:rsid w:val="00471856"/>
    <w:rsid w:val="00471872"/>
    <w:rsid w:val="00471AE7"/>
    <w:rsid w:val="00471DB0"/>
    <w:rsid w:val="00471F03"/>
    <w:rsid w:val="00471FAB"/>
    <w:rsid w:val="00472005"/>
    <w:rsid w:val="004720F3"/>
    <w:rsid w:val="0047253B"/>
    <w:rsid w:val="004726BA"/>
    <w:rsid w:val="00472A7E"/>
    <w:rsid w:val="00472ACB"/>
    <w:rsid w:val="00472BF4"/>
    <w:rsid w:val="00472DB8"/>
    <w:rsid w:val="004731D1"/>
    <w:rsid w:val="0047320D"/>
    <w:rsid w:val="0047327D"/>
    <w:rsid w:val="00473431"/>
    <w:rsid w:val="004735E8"/>
    <w:rsid w:val="00473759"/>
    <w:rsid w:val="004737D3"/>
    <w:rsid w:val="0047392B"/>
    <w:rsid w:val="00473A67"/>
    <w:rsid w:val="00473B79"/>
    <w:rsid w:val="00473DF4"/>
    <w:rsid w:val="00473F5F"/>
    <w:rsid w:val="004740D7"/>
    <w:rsid w:val="0047410D"/>
    <w:rsid w:val="00474420"/>
    <w:rsid w:val="0047475B"/>
    <w:rsid w:val="00474984"/>
    <w:rsid w:val="00474F3F"/>
    <w:rsid w:val="00475226"/>
    <w:rsid w:val="00475260"/>
    <w:rsid w:val="0047539C"/>
    <w:rsid w:val="004753D8"/>
    <w:rsid w:val="004755D5"/>
    <w:rsid w:val="00475674"/>
    <w:rsid w:val="0047570B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6FBF"/>
    <w:rsid w:val="004774C5"/>
    <w:rsid w:val="004775C5"/>
    <w:rsid w:val="004775ED"/>
    <w:rsid w:val="004778C0"/>
    <w:rsid w:val="00477B37"/>
    <w:rsid w:val="00477B60"/>
    <w:rsid w:val="0048004F"/>
    <w:rsid w:val="004800C0"/>
    <w:rsid w:val="00480959"/>
    <w:rsid w:val="00480B03"/>
    <w:rsid w:val="00480B14"/>
    <w:rsid w:val="00480C70"/>
    <w:rsid w:val="00480CC5"/>
    <w:rsid w:val="00480D07"/>
    <w:rsid w:val="00480F71"/>
    <w:rsid w:val="004810EC"/>
    <w:rsid w:val="0048124D"/>
    <w:rsid w:val="0048129B"/>
    <w:rsid w:val="00481596"/>
    <w:rsid w:val="00481607"/>
    <w:rsid w:val="00481611"/>
    <w:rsid w:val="004818C9"/>
    <w:rsid w:val="004818FF"/>
    <w:rsid w:val="00481AF0"/>
    <w:rsid w:val="00481CBB"/>
    <w:rsid w:val="0048215F"/>
    <w:rsid w:val="00482389"/>
    <w:rsid w:val="004826B1"/>
    <w:rsid w:val="00482943"/>
    <w:rsid w:val="00482ADC"/>
    <w:rsid w:val="00482C93"/>
    <w:rsid w:val="00482F79"/>
    <w:rsid w:val="00483146"/>
    <w:rsid w:val="0048336B"/>
    <w:rsid w:val="00483634"/>
    <w:rsid w:val="00483A12"/>
    <w:rsid w:val="00483AB4"/>
    <w:rsid w:val="00483D11"/>
    <w:rsid w:val="00483D20"/>
    <w:rsid w:val="0048406D"/>
    <w:rsid w:val="00484146"/>
    <w:rsid w:val="00484676"/>
    <w:rsid w:val="00484770"/>
    <w:rsid w:val="004847BA"/>
    <w:rsid w:val="004847DF"/>
    <w:rsid w:val="0048489A"/>
    <w:rsid w:val="00484990"/>
    <w:rsid w:val="00484C46"/>
    <w:rsid w:val="00484CA2"/>
    <w:rsid w:val="00484DC1"/>
    <w:rsid w:val="00484EB3"/>
    <w:rsid w:val="0048520E"/>
    <w:rsid w:val="0048542B"/>
    <w:rsid w:val="004856EF"/>
    <w:rsid w:val="0048598C"/>
    <w:rsid w:val="00485998"/>
    <w:rsid w:val="00485A0B"/>
    <w:rsid w:val="00485C1A"/>
    <w:rsid w:val="00485E59"/>
    <w:rsid w:val="00485E8A"/>
    <w:rsid w:val="004862DE"/>
    <w:rsid w:val="004864FB"/>
    <w:rsid w:val="0048664F"/>
    <w:rsid w:val="0048678F"/>
    <w:rsid w:val="004869B5"/>
    <w:rsid w:val="004869B9"/>
    <w:rsid w:val="004869ED"/>
    <w:rsid w:val="00486A2F"/>
    <w:rsid w:val="00486CD4"/>
    <w:rsid w:val="00486D6B"/>
    <w:rsid w:val="00487100"/>
    <w:rsid w:val="00487117"/>
    <w:rsid w:val="00487508"/>
    <w:rsid w:val="00487866"/>
    <w:rsid w:val="00487A0B"/>
    <w:rsid w:val="00487E4E"/>
    <w:rsid w:val="00487F28"/>
    <w:rsid w:val="00490185"/>
    <w:rsid w:val="0049041D"/>
    <w:rsid w:val="00490532"/>
    <w:rsid w:val="00490648"/>
    <w:rsid w:val="00490649"/>
    <w:rsid w:val="0049093B"/>
    <w:rsid w:val="00490BDE"/>
    <w:rsid w:val="00490E84"/>
    <w:rsid w:val="00490E94"/>
    <w:rsid w:val="00490EBE"/>
    <w:rsid w:val="00490EE3"/>
    <w:rsid w:val="00491294"/>
    <w:rsid w:val="004912FE"/>
    <w:rsid w:val="0049143D"/>
    <w:rsid w:val="004917C1"/>
    <w:rsid w:val="004918A0"/>
    <w:rsid w:val="00491A3E"/>
    <w:rsid w:val="00491C03"/>
    <w:rsid w:val="00491D13"/>
    <w:rsid w:val="00491D59"/>
    <w:rsid w:val="00491FE8"/>
    <w:rsid w:val="004924E5"/>
    <w:rsid w:val="00492597"/>
    <w:rsid w:val="00492619"/>
    <w:rsid w:val="00492628"/>
    <w:rsid w:val="004927F3"/>
    <w:rsid w:val="00492BB0"/>
    <w:rsid w:val="00492BF2"/>
    <w:rsid w:val="00492C6E"/>
    <w:rsid w:val="00492F52"/>
    <w:rsid w:val="0049349F"/>
    <w:rsid w:val="004934D2"/>
    <w:rsid w:val="004935A4"/>
    <w:rsid w:val="0049377C"/>
    <w:rsid w:val="004938AA"/>
    <w:rsid w:val="00493ADE"/>
    <w:rsid w:val="00493B26"/>
    <w:rsid w:val="00493D08"/>
    <w:rsid w:val="004944EB"/>
    <w:rsid w:val="004949D8"/>
    <w:rsid w:val="00494CB2"/>
    <w:rsid w:val="00494E75"/>
    <w:rsid w:val="00495071"/>
    <w:rsid w:val="0049552C"/>
    <w:rsid w:val="0049608E"/>
    <w:rsid w:val="0049612C"/>
    <w:rsid w:val="004961DB"/>
    <w:rsid w:val="00496219"/>
    <w:rsid w:val="0049653E"/>
    <w:rsid w:val="004965BE"/>
    <w:rsid w:val="00496804"/>
    <w:rsid w:val="00496911"/>
    <w:rsid w:val="0049699A"/>
    <w:rsid w:val="00496A4F"/>
    <w:rsid w:val="00496BC0"/>
    <w:rsid w:val="00496BEF"/>
    <w:rsid w:val="00496DC2"/>
    <w:rsid w:val="00496E38"/>
    <w:rsid w:val="00496FF0"/>
    <w:rsid w:val="00497418"/>
    <w:rsid w:val="00497567"/>
    <w:rsid w:val="004975DB"/>
    <w:rsid w:val="00497C03"/>
    <w:rsid w:val="004A01E1"/>
    <w:rsid w:val="004A021E"/>
    <w:rsid w:val="004A0449"/>
    <w:rsid w:val="004A0471"/>
    <w:rsid w:val="004A056E"/>
    <w:rsid w:val="004A05D3"/>
    <w:rsid w:val="004A0617"/>
    <w:rsid w:val="004A06A9"/>
    <w:rsid w:val="004A06C6"/>
    <w:rsid w:val="004A06EE"/>
    <w:rsid w:val="004A0D01"/>
    <w:rsid w:val="004A0E00"/>
    <w:rsid w:val="004A0F70"/>
    <w:rsid w:val="004A0F78"/>
    <w:rsid w:val="004A11A9"/>
    <w:rsid w:val="004A12D7"/>
    <w:rsid w:val="004A1332"/>
    <w:rsid w:val="004A15F7"/>
    <w:rsid w:val="004A1600"/>
    <w:rsid w:val="004A173F"/>
    <w:rsid w:val="004A1AE5"/>
    <w:rsid w:val="004A1BAC"/>
    <w:rsid w:val="004A1DAA"/>
    <w:rsid w:val="004A1EF5"/>
    <w:rsid w:val="004A1FFF"/>
    <w:rsid w:val="004A201F"/>
    <w:rsid w:val="004A2029"/>
    <w:rsid w:val="004A23B8"/>
    <w:rsid w:val="004A23C0"/>
    <w:rsid w:val="004A2703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8DD"/>
    <w:rsid w:val="004A39DC"/>
    <w:rsid w:val="004A3A61"/>
    <w:rsid w:val="004A3AA3"/>
    <w:rsid w:val="004A3CAA"/>
    <w:rsid w:val="004A3CB9"/>
    <w:rsid w:val="004A3DDE"/>
    <w:rsid w:val="004A3EAF"/>
    <w:rsid w:val="004A3F29"/>
    <w:rsid w:val="004A3F73"/>
    <w:rsid w:val="004A4256"/>
    <w:rsid w:val="004A43A8"/>
    <w:rsid w:val="004A4499"/>
    <w:rsid w:val="004A452B"/>
    <w:rsid w:val="004A4614"/>
    <w:rsid w:val="004A4625"/>
    <w:rsid w:val="004A4743"/>
    <w:rsid w:val="004A47D5"/>
    <w:rsid w:val="004A4830"/>
    <w:rsid w:val="004A48A4"/>
    <w:rsid w:val="004A48C7"/>
    <w:rsid w:val="004A4900"/>
    <w:rsid w:val="004A4931"/>
    <w:rsid w:val="004A4D38"/>
    <w:rsid w:val="004A4D99"/>
    <w:rsid w:val="004A4E7E"/>
    <w:rsid w:val="004A4E95"/>
    <w:rsid w:val="004A4EAC"/>
    <w:rsid w:val="004A4EB4"/>
    <w:rsid w:val="004A5071"/>
    <w:rsid w:val="004A50F7"/>
    <w:rsid w:val="004A51FA"/>
    <w:rsid w:val="004A5270"/>
    <w:rsid w:val="004A54DA"/>
    <w:rsid w:val="004A550D"/>
    <w:rsid w:val="004A57FC"/>
    <w:rsid w:val="004A5A23"/>
    <w:rsid w:val="004A5ADB"/>
    <w:rsid w:val="004A5D36"/>
    <w:rsid w:val="004A68C4"/>
    <w:rsid w:val="004A6E52"/>
    <w:rsid w:val="004A705C"/>
    <w:rsid w:val="004A7172"/>
    <w:rsid w:val="004A7276"/>
    <w:rsid w:val="004A746B"/>
    <w:rsid w:val="004A770C"/>
    <w:rsid w:val="004A799C"/>
    <w:rsid w:val="004A7ADB"/>
    <w:rsid w:val="004A7EE7"/>
    <w:rsid w:val="004A7EF7"/>
    <w:rsid w:val="004A7FB0"/>
    <w:rsid w:val="004B005D"/>
    <w:rsid w:val="004B00C7"/>
    <w:rsid w:val="004B041F"/>
    <w:rsid w:val="004B0600"/>
    <w:rsid w:val="004B0641"/>
    <w:rsid w:val="004B06FA"/>
    <w:rsid w:val="004B0706"/>
    <w:rsid w:val="004B0780"/>
    <w:rsid w:val="004B0787"/>
    <w:rsid w:val="004B0BBF"/>
    <w:rsid w:val="004B0BD5"/>
    <w:rsid w:val="004B0F6E"/>
    <w:rsid w:val="004B11E0"/>
    <w:rsid w:val="004B11F3"/>
    <w:rsid w:val="004B1313"/>
    <w:rsid w:val="004B1678"/>
    <w:rsid w:val="004B169E"/>
    <w:rsid w:val="004B18D0"/>
    <w:rsid w:val="004B1956"/>
    <w:rsid w:val="004B19BB"/>
    <w:rsid w:val="004B1A1F"/>
    <w:rsid w:val="004B1C42"/>
    <w:rsid w:val="004B1C4B"/>
    <w:rsid w:val="004B1C5D"/>
    <w:rsid w:val="004B22A8"/>
    <w:rsid w:val="004B241B"/>
    <w:rsid w:val="004B2450"/>
    <w:rsid w:val="004B24DB"/>
    <w:rsid w:val="004B269E"/>
    <w:rsid w:val="004B2700"/>
    <w:rsid w:val="004B296D"/>
    <w:rsid w:val="004B2B31"/>
    <w:rsid w:val="004B2C33"/>
    <w:rsid w:val="004B2CBD"/>
    <w:rsid w:val="004B2CDB"/>
    <w:rsid w:val="004B2D10"/>
    <w:rsid w:val="004B2DE8"/>
    <w:rsid w:val="004B2DEC"/>
    <w:rsid w:val="004B2F6E"/>
    <w:rsid w:val="004B3107"/>
    <w:rsid w:val="004B32A9"/>
    <w:rsid w:val="004B3395"/>
    <w:rsid w:val="004B34FC"/>
    <w:rsid w:val="004B3A5B"/>
    <w:rsid w:val="004B3AF8"/>
    <w:rsid w:val="004B3AFA"/>
    <w:rsid w:val="004B3C3F"/>
    <w:rsid w:val="004B3E6C"/>
    <w:rsid w:val="004B42FF"/>
    <w:rsid w:val="004B45A2"/>
    <w:rsid w:val="004B46C3"/>
    <w:rsid w:val="004B4759"/>
    <w:rsid w:val="004B4789"/>
    <w:rsid w:val="004B4A0F"/>
    <w:rsid w:val="004B4F6B"/>
    <w:rsid w:val="004B50E0"/>
    <w:rsid w:val="004B5101"/>
    <w:rsid w:val="004B5329"/>
    <w:rsid w:val="004B5362"/>
    <w:rsid w:val="004B55EC"/>
    <w:rsid w:val="004B5744"/>
    <w:rsid w:val="004B58DE"/>
    <w:rsid w:val="004B59ED"/>
    <w:rsid w:val="004B5DEC"/>
    <w:rsid w:val="004B6037"/>
    <w:rsid w:val="004B6169"/>
    <w:rsid w:val="004B6208"/>
    <w:rsid w:val="004B6301"/>
    <w:rsid w:val="004B67AD"/>
    <w:rsid w:val="004B6866"/>
    <w:rsid w:val="004B694F"/>
    <w:rsid w:val="004B6B07"/>
    <w:rsid w:val="004B6D8B"/>
    <w:rsid w:val="004B6FFB"/>
    <w:rsid w:val="004B711C"/>
    <w:rsid w:val="004B725D"/>
    <w:rsid w:val="004B7311"/>
    <w:rsid w:val="004B7486"/>
    <w:rsid w:val="004B759F"/>
    <w:rsid w:val="004B7814"/>
    <w:rsid w:val="004B78B9"/>
    <w:rsid w:val="004B795F"/>
    <w:rsid w:val="004B7BA5"/>
    <w:rsid w:val="004B7C01"/>
    <w:rsid w:val="004B7E04"/>
    <w:rsid w:val="004B7FB3"/>
    <w:rsid w:val="004C0346"/>
    <w:rsid w:val="004C037B"/>
    <w:rsid w:val="004C08A0"/>
    <w:rsid w:val="004C0A5B"/>
    <w:rsid w:val="004C0B5B"/>
    <w:rsid w:val="004C0B9A"/>
    <w:rsid w:val="004C0C5C"/>
    <w:rsid w:val="004C0F99"/>
    <w:rsid w:val="004C100A"/>
    <w:rsid w:val="004C1027"/>
    <w:rsid w:val="004C1086"/>
    <w:rsid w:val="004C122B"/>
    <w:rsid w:val="004C130D"/>
    <w:rsid w:val="004C1624"/>
    <w:rsid w:val="004C19E4"/>
    <w:rsid w:val="004C1B6F"/>
    <w:rsid w:val="004C209B"/>
    <w:rsid w:val="004C22B1"/>
    <w:rsid w:val="004C2371"/>
    <w:rsid w:val="004C271E"/>
    <w:rsid w:val="004C2BCD"/>
    <w:rsid w:val="004C2E0E"/>
    <w:rsid w:val="004C2E66"/>
    <w:rsid w:val="004C2F01"/>
    <w:rsid w:val="004C3072"/>
    <w:rsid w:val="004C31C8"/>
    <w:rsid w:val="004C32E2"/>
    <w:rsid w:val="004C3472"/>
    <w:rsid w:val="004C34E8"/>
    <w:rsid w:val="004C3AB5"/>
    <w:rsid w:val="004C3AD0"/>
    <w:rsid w:val="004C3AD1"/>
    <w:rsid w:val="004C3C51"/>
    <w:rsid w:val="004C4376"/>
    <w:rsid w:val="004C47CE"/>
    <w:rsid w:val="004C47FE"/>
    <w:rsid w:val="004C4BCE"/>
    <w:rsid w:val="004C4BF3"/>
    <w:rsid w:val="004C4DA0"/>
    <w:rsid w:val="004C4EC6"/>
    <w:rsid w:val="004C4F33"/>
    <w:rsid w:val="004C521E"/>
    <w:rsid w:val="004C5283"/>
    <w:rsid w:val="004C5449"/>
    <w:rsid w:val="004C566C"/>
    <w:rsid w:val="004C59FD"/>
    <w:rsid w:val="004C5C44"/>
    <w:rsid w:val="004C5EF0"/>
    <w:rsid w:val="004C5F64"/>
    <w:rsid w:val="004C5FD0"/>
    <w:rsid w:val="004C6280"/>
    <w:rsid w:val="004C63D6"/>
    <w:rsid w:val="004C65A9"/>
    <w:rsid w:val="004C660B"/>
    <w:rsid w:val="004C6812"/>
    <w:rsid w:val="004C6C46"/>
    <w:rsid w:val="004C6EF1"/>
    <w:rsid w:val="004C730E"/>
    <w:rsid w:val="004C7739"/>
    <w:rsid w:val="004C7949"/>
    <w:rsid w:val="004C794D"/>
    <w:rsid w:val="004C7BDF"/>
    <w:rsid w:val="004C7CC1"/>
    <w:rsid w:val="004C7EBE"/>
    <w:rsid w:val="004D0279"/>
    <w:rsid w:val="004D04AD"/>
    <w:rsid w:val="004D04B2"/>
    <w:rsid w:val="004D0581"/>
    <w:rsid w:val="004D073B"/>
    <w:rsid w:val="004D0846"/>
    <w:rsid w:val="004D0BCD"/>
    <w:rsid w:val="004D0C48"/>
    <w:rsid w:val="004D0E42"/>
    <w:rsid w:val="004D0E49"/>
    <w:rsid w:val="004D0FA5"/>
    <w:rsid w:val="004D1059"/>
    <w:rsid w:val="004D17E6"/>
    <w:rsid w:val="004D1A33"/>
    <w:rsid w:val="004D1C35"/>
    <w:rsid w:val="004D1D64"/>
    <w:rsid w:val="004D1DBB"/>
    <w:rsid w:val="004D201D"/>
    <w:rsid w:val="004D2409"/>
    <w:rsid w:val="004D2474"/>
    <w:rsid w:val="004D27A6"/>
    <w:rsid w:val="004D27C4"/>
    <w:rsid w:val="004D27EA"/>
    <w:rsid w:val="004D2A02"/>
    <w:rsid w:val="004D2CC3"/>
    <w:rsid w:val="004D2E57"/>
    <w:rsid w:val="004D30AD"/>
    <w:rsid w:val="004D3251"/>
    <w:rsid w:val="004D32F9"/>
    <w:rsid w:val="004D3403"/>
    <w:rsid w:val="004D3889"/>
    <w:rsid w:val="004D39CA"/>
    <w:rsid w:val="004D3D8A"/>
    <w:rsid w:val="004D3EBB"/>
    <w:rsid w:val="004D3FE2"/>
    <w:rsid w:val="004D3FF9"/>
    <w:rsid w:val="004D40D5"/>
    <w:rsid w:val="004D45D1"/>
    <w:rsid w:val="004D4846"/>
    <w:rsid w:val="004D48E9"/>
    <w:rsid w:val="004D4968"/>
    <w:rsid w:val="004D49C9"/>
    <w:rsid w:val="004D4A8A"/>
    <w:rsid w:val="004D4ABF"/>
    <w:rsid w:val="004D4DEA"/>
    <w:rsid w:val="004D50CC"/>
    <w:rsid w:val="004D5637"/>
    <w:rsid w:val="004D56E0"/>
    <w:rsid w:val="004D58D1"/>
    <w:rsid w:val="004D5B2C"/>
    <w:rsid w:val="004D5DEF"/>
    <w:rsid w:val="004D5E14"/>
    <w:rsid w:val="004D5F02"/>
    <w:rsid w:val="004D602D"/>
    <w:rsid w:val="004D610B"/>
    <w:rsid w:val="004D65BA"/>
    <w:rsid w:val="004D65CD"/>
    <w:rsid w:val="004D68C0"/>
    <w:rsid w:val="004D68F9"/>
    <w:rsid w:val="004D6C5D"/>
    <w:rsid w:val="004D70E1"/>
    <w:rsid w:val="004D710C"/>
    <w:rsid w:val="004D71F0"/>
    <w:rsid w:val="004D7224"/>
    <w:rsid w:val="004D7336"/>
    <w:rsid w:val="004D76A4"/>
    <w:rsid w:val="004D76C0"/>
    <w:rsid w:val="004D7879"/>
    <w:rsid w:val="004D7AD5"/>
    <w:rsid w:val="004D7B7C"/>
    <w:rsid w:val="004D7BD8"/>
    <w:rsid w:val="004D7F0D"/>
    <w:rsid w:val="004E0033"/>
    <w:rsid w:val="004E00F1"/>
    <w:rsid w:val="004E03BE"/>
    <w:rsid w:val="004E0546"/>
    <w:rsid w:val="004E071E"/>
    <w:rsid w:val="004E0927"/>
    <w:rsid w:val="004E0CD0"/>
    <w:rsid w:val="004E1260"/>
    <w:rsid w:val="004E12DF"/>
    <w:rsid w:val="004E1543"/>
    <w:rsid w:val="004E1CBB"/>
    <w:rsid w:val="004E1D07"/>
    <w:rsid w:val="004E209D"/>
    <w:rsid w:val="004E21A6"/>
    <w:rsid w:val="004E21D3"/>
    <w:rsid w:val="004E24E3"/>
    <w:rsid w:val="004E28BA"/>
    <w:rsid w:val="004E2BD6"/>
    <w:rsid w:val="004E2CDB"/>
    <w:rsid w:val="004E2DAC"/>
    <w:rsid w:val="004E2E1E"/>
    <w:rsid w:val="004E2E33"/>
    <w:rsid w:val="004E2F51"/>
    <w:rsid w:val="004E3579"/>
    <w:rsid w:val="004E3806"/>
    <w:rsid w:val="004E3892"/>
    <w:rsid w:val="004E3B0E"/>
    <w:rsid w:val="004E3FC5"/>
    <w:rsid w:val="004E3FD8"/>
    <w:rsid w:val="004E3FF8"/>
    <w:rsid w:val="004E471C"/>
    <w:rsid w:val="004E497B"/>
    <w:rsid w:val="004E4B57"/>
    <w:rsid w:val="004E4BAB"/>
    <w:rsid w:val="004E4E1C"/>
    <w:rsid w:val="004E4EF1"/>
    <w:rsid w:val="004E4F57"/>
    <w:rsid w:val="004E524E"/>
    <w:rsid w:val="004E53AE"/>
    <w:rsid w:val="004E5449"/>
    <w:rsid w:val="004E550A"/>
    <w:rsid w:val="004E5710"/>
    <w:rsid w:val="004E5788"/>
    <w:rsid w:val="004E5A2B"/>
    <w:rsid w:val="004E5BD2"/>
    <w:rsid w:val="004E5C61"/>
    <w:rsid w:val="004E607A"/>
    <w:rsid w:val="004E60FF"/>
    <w:rsid w:val="004E6158"/>
    <w:rsid w:val="004E615E"/>
    <w:rsid w:val="004E615F"/>
    <w:rsid w:val="004E6184"/>
    <w:rsid w:val="004E6463"/>
    <w:rsid w:val="004E64B4"/>
    <w:rsid w:val="004E686A"/>
    <w:rsid w:val="004E686D"/>
    <w:rsid w:val="004E6CEA"/>
    <w:rsid w:val="004E6F18"/>
    <w:rsid w:val="004E7136"/>
    <w:rsid w:val="004E7543"/>
    <w:rsid w:val="004E76A5"/>
    <w:rsid w:val="004E76B3"/>
    <w:rsid w:val="004E7980"/>
    <w:rsid w:val="004E7A08"/>
    <w:rsid w:val="004E7B7F"/>
    <w:rsid w:val="004E7C85"/>
    <w:rsid w:val="004E7DF8"/>
    <w:rsid w:val="004E7EAA"/>
    <w:rsid w:val="004F01B4"/>
    <w:rsid w:val="004F020A"/>
    <w:rsid w:val="004F0841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B26"/>
    <w:rsid w:val="004F1BB7"/>
    <w:rsid w:val="004F1CD4"/>
    <w:rsid w:val="004F1E4C"/>
    <w:rsid w:val="004F1EE7"/>
    <w:rsid w:val="004F251F"/>
    <w:rsid w:val="004F2826"/>
    <w:rsid w:val="004F2AA6"/>
    <w:rsid w:val="004F2B9C"/>
    <w:rsid w:val="004F2C2B"/>
    <w:rsid w:val="004F2CCE"/>
    <w:rsid w:val="004F2E2C"/>
    <w:rsid w:val="004F2EFC"/>
    <w:rsid w:val="004F2FE9"/>
    <w:rsid w:val="004F3289"/>
    <w:rsid w:val="004F3368"/>
    <w:rsid w:val="004F34BD"/>
    <w:rsid w:val="004F34DA"/>
    <w:rsid w:val="004F359A"/>
    <w:rsid w:val="004F3918"/>
    <w:rsid w:val="004F3A2D"/>
    <w:rsid w:val="004F3B8E"/>
    <w:rsid w:val="004F3C55"/>
    <w:rsid w:val="004F3DD1"/>
    <w:rsid w:val="004F40DE"/>
    <w:rsid w:val="004F4208"/>
    <w:rsid w:val="004F4815"/>
    <w:rsid w:val="004F499A"/>
    <w:rsid w:val="004F4A41"/>
    <w:rsid w:val="004F4B21"/>
    <w:rsid w:val="004F4E53"/>
    <w:rsid w:val="004F5609"/>
    <w:rsid w:val="004F58AB"/>
    <w:rsid w:val="004F5D1C"/>
    <w:rsid w:val="004F5D4A"/>
    <w:rsid w:val="004F5D6E"/>
    <w:rsid w:val="004F5EBB"/>
    <w:rsid w:val="004F6142"/>
    <w:rsid w:val="004F62AA"/>
    <w:rsid w:val="004F62DE"/>
    <w:rsid w:val="004F63DF"/>
    <w:rsid w:val="004F6556"/>
    <w:rsid w:val="004F6588"/>
    <w:rsid w:val="004F6650"/>
    <w:rsid w:val="004F67FC"/>
    <w:rsid w:val="004F6AFE"/>
    <w:rsid w:val="004F6E35"/>
    <w:rsid w:val="004F6F20"/>
    <w:rsid w:val="004F735F"/>
    <w:rsid w:val="004F7373"/>
    <w:rsid w:val="004F73A5"/>
    <w:rsid w:val="004F74B4"/>
    <w:rsid w:val="004F767B"/>
    <w:rsid w:val="004F76A6"/>
    <w:rsid w:val="004F7C51"/>
    <w:rsid w:val="004F7DB3"/>
    <w:rsid w:val="004F7F1A"/>
    <w:rsid w:val="005000CA"/>
    <w:rsid w:val="0050031C"/>
    <w:rsid w:val="00500338"/>
    <w:rsid w:val="005004F7"/>
    <w:rsid w:val="00500554"/>
    <w:rsid w:val="00500798"/>
    <w:rsid w:val="005007E7"/>
    <w:rsid w:val="00500864"/>
    <w:rsid w:val="00500A59"/>
    <w:rsid w:val="0050132F"/>
    <w:rsid w:val="005013C8"/>
    <w:rsid w:val="00501723"/>
    <w:rsid w:val="00501A8C"/>
    <w:rsid w:val="00501CDC"/>
    <w:rsid w:val="00501CE2"/>
    <w:rsid w:val="00501E04"/>
    <w:rsid w:val="00501F0D"/>
    <w:rsid w:val="00502208"/>
    <w:rsid w:val="005023DC"/>
    <w:rsid w:val="005024A3"/>
    <w:rsid w:val="00502589"/>
    <w:rsid w:val="0050260E"/>
    <w:rsid w:val="00502772"/>
    <w:rsid w:val="00502857"/>
    <w:rsid w:val="005029A2"/>
    <w:rsid w:val="00502C80"/>
    <w:rsid w:val="00502CFF"/>
    <w:rsid w:val="00502D6F"/>
    <w:rsid w:val="00502F73"/>
    <w:rsid w:val="00502FCA"/>
    <w:rsid w:val="005030FE"/>
    <w:rsid w:val="005033EE"/>
    <w:rsid w:val="0050377B"/>
    <w:rsid w:val="005037DF"/>
    <w:rsid w:val="005038A7"/>
    <w:rsid w:val="005038F3"/>
    <w:rsid w:val="0050398B"/>
    <w:rsid w:val="00503FAD"/>
    <w:rsid w:val="00504070"/>
    <w:rsid w:val="005043F0"/>
    <w:rsid w:val="005044C2"/>
    <w:rsid w:val="00504639"/>
    <w:rsid w:val="00504757"/>
    <w:rsid w:val="00504776"/>
    <w:rsid w:val="00504BF5"/>
    <w:rsid w:val="00504C77"/>
    <w:rsid w:val="00504CBB"/>
    <w:rsid w:val="00504D9B"/>
    <w:rsid w:val="00504F81"/>
    <w:rsid w:val="005051DA"/>
    <w:rsid w:val="005053E8"/>
    <w:rsid w:val="005055D4"/>
    <w:rsid w:val="005056D4"/>
    <w:rsid w:val="005057FB"/>
    <w:rsid w:val="0050580A"/>
    <w:rsid w:val="00505891"/>
    <w:rsid w:val="00505A23"/>
    <w:rsid w:val="00505A2A"/>
    <w:rsid w:val="00505ACC"/>
    <w:rsid w:val="00505B7C"/>
    <w:rsid w:val="00505BD4"/>
    <w:rsid w:val="00505D12"/>
    <w:rsid w:val="00505D42"/>
    <w:rsid w:val="00505E28"/>
    <w:rsid w:val="00505E39"/>
    <w:rsid w:val="00505FC9"/>
    <w:rsid w:val="0050614B"/>
    <w:rsid w:val="0050635D"/>
    <w:rsid w:val="005063A6"/>
    <w:rsid w:val="00506425"/>
    <w:rsid w:val="005064CB"/>
    <w:rsid w:val="00506571"/>
    <w:rsid w:val="005065BC"/>
    <w:rsid w:val="005066A9"/>
    <w:rsid w:val="0050680A"/>
    <w:rsid w:val="005068F0"/>
    <w:rsid w:val="00506A8D"/>
    <w:rsid w:val="00506B00"/>
    <w:rsid w:val="00506C0E"/>
    <w:rsid w:val="00506C2E"/>
    <w:rsid w:val="00506D5A"/>
    <w:rsid w:val="005072F6"/>
    <w:rsid w:val="0050737E"/>
    <w:rsid w:val="005074C9"/>
    <w:rsid w:val="005076A4"/>
    <w:rsid w:val="00507754"/>
    <w:rsid w:val="005078AD"/>
    <w:rsid w:val="005079CE"/>
    <w:rsid w:val="005079D3"/>
    <w:rsid w:val="005079E6"/>
    <w:rsid w:val="00507AB9"/>
    <w:rsid w:val="00507C4D"/>
    <w:rsid w:val="00507CAF"/>
    <w:rsid w:val="00507F1C"/>
    <w:rsid w:val="00510374"/>
    <w:rsid w:val="00510444"/>
    <w:rsid w:val="005105CD"/>
    <w:rsid w:val="00510750"/>
    <w:rsid w:val="005109B5"/>
    <w:rsid w:val="00510D16"/>
    <w:rsid w:val="00510E61"/>
    <w:rsid w:val="00511367"/>
    <w:rsid w:val="005113DC"/>
    <w:rsid w:val="0051153C"/>
    <w:rsid w:val="00511599"/>
    <w:rsid w:val="005119D6"/>
    <w:rsid w:val="00511D65"/>
    <w:rsid w:val="00511E67"/>
    <w:rsid w:val="00512747"/>
    <w:rsid w:val="0051288E"/>
    <w:rsid w:val="00512A7B"/>
    <w:rsid w:val="00512B7B"/>
    <w:rsid w:val="00512CBE"/>
    <w:rsid w:val="00512D39"/>
    <w:rsid w:val="00512D66"/>
    <w:rsid w:val="0051300E"/>
    <w:rsid w:val="0051301F"/>
    <w:rsid w:val="005132D8"/>
    <w:rsid w:val="005133C8"/>
    <w:rsid w:val="0051375D"/>
    <w:rsid w:val="00513B8C"/>
    <w:rsid w:val="00513E19"/>
    <w:rsid w:val="00513E3B"/>
    <w:rsid w:val="00513F8F"/>
    <w:rsid w:val="00513FE8"/>
    <w:rsid w:val="005143ED"/>
    <w:rsid w:val="00514599"/>
    <w:rsid w:val="0051465F"/>
    <w:rsid w:val="0051474B"/>
    <w:rsid w:val="005147E7"/>
    <w:rsid w:val="005149A2"/>
    <w:rsid w:val="00514CEE"/>
    <w:rsid w:val="005150E4"/>
    <w:rsid w:val="00515268"/>
    <w:rsid w:val="00515507"/>
    <w:rsid w:val="005156D2"/>
    <w:rsid w:val="00515708"/>
    <w:rsid w:val="00515746"/>
    <w:rsid w:val="00515907"/>
    <w:rsid w:val="00515B7E"/>
    <w:rsid w:val="00515E2B"/>
    <w:rsid w:val="00515EFD"/>
    <w:rsid w:val="00516156"/>
    <w:rsid w:val="00516435"/>
    <w:rsid w:val="0051659D"/>
    <w:rsid w:val="0051678E"/>
    <w:rsid w:val="005169BD"/>
    <w:rsid w:val="00516B96"/>
    <w:rsid w:val="00516E9E"/>
    <w:rsid w:val="00516F31"/>
    <w:rsid w:val="00517000"/>
    <w:rsid w:val="005172CD"/>
    <w:rsid w:val="005173A4"/>
    <w:rsid w:val="0051799F"/>
    <w:rsid w:val="005179DC"/>
    <w:rsid w:val="00517B66"/>
    <w:rsid w:val="00517F8F"/>
    <w:rsid w:val="0052001B"/>
    <w:rsid w:val="005202E4"/>
    <w:rsid w:val="00520493"/>
    <w:rsid w:val="005204C4"/>
    <w:rsid w:val="005207E1"/>
    <w:rsid w:val="00520AE3"/>
    <w:rsid w:val="00520B59"/>
    <w:rsid w:val="00520D44"/>
    <w:rsid w:val="00520FB6"/>
    <w:rsid w:val="00521294"/>
    <w:rsid w:val="0052147D"/>
    <w:rsid w:val="005215A3"/>
    <w:rsid w:val="00521704"/>
    <w:rsid w:val="005217F2"/>
    <w:rsid w:val="00521810"/>
    <w:rsid w:val="00521835"/>
    <w:rsid w:val="00521931"/>
    <w:rsid w:val="00521D24"/>
    <w:rsid w:val="00521D65"/>
    <w:rsid w:val="00521D6F"/>
    <w:rsid w:val="005221A4"/>
    <w:rsid w:val="0052228F"/>
    <w:rsid w:val="00522432"/>
    <w:rsid w:val="0052301B"/>
    <w:rsid w:val="005231DC"/>
    <w:rsid w:val="00523366"/>
    <w:rsid w:val="00523483"/>
    <w:rsid w:val="005235BC"/>
    <w:rsid w:val="005236D7"/>
    <w:rsid w:val="0052381F"/>
    <w:rsid w:val="005238ED"/>
    <w:rsid w:val="00523B72"/>
    <w:rsid w:val="00523BA8"/>
    <w:rsid w:val="00523DE2"/>
    <w:rsid w:val="00523E18"/>
    <w:rsid w:val="00523F32"/>
    <w:rsid w:val="0052421F"/>
    <w:rsid w:val="0052422C"/>
    <w:rsid w:val="005244D5"/>
    <w:rsid w:val="00524AD1"/>
    <w:rsid w:val="00524AE9"/>
    <w:rsid w:val="00524C6E"/>
    <w:rsid w:val="00524E6A"/>
    <w:rsid w:val="005251DA"/>
    <w:rsid w:val="0052522B"/>
    <w:rsid w:val="00525407"/>
    <w:rsid w:val="00525CAA"/>
    <w:rsid w:val="00525F71"/>
    <w:rsid w:val="005261BC"/>
    <w:rsid w:val="00526270"/>
    <w:rsid w:val="00526874"/>
    <w:rsid w:val="0052693D"/>
    <w:rsid w:val="005269C2"/>
    <w:rsid w:val="00526A5E"/>
    <w:rsid w:val="00526C8A"/>
    <w:rsid w:val="00526D98"/>
    <w:rsid w:val="00527298"/>
    <w:rsid w:val="005272A8"/>
    <w:rsid w:val="00527489"/>
    <w:rsid w:val="0052761A"/>
    <w:rsid w:val="00527621"/>
    <w:rsid w:val="00527735"/>
    <w:rsid w:val="00527860"/>
    <w:rsid w:val="00527A20"/>
    <w:rsid w:val="00527A58"/>
    <w:rsid w:val="00527FAA"/>
    <w:rsid w:val="0053012B"/>
    <w:rsid w:val="0053064E"/>
    <w:rsid w:val="0053066C"/>
    <w:rsid w:val="00530925"/>
    <w:rsid w:val="00530AFD"/>
    <w:rsid w:val="00531000"/>
    <w:rsid w:val="005310D8"/>
    <w:rsid w:val="0053154F"/>
    <w:rsid w:val="00531562"/>
    <w:rsid w:val="0053166D"/>
    <w:rsid w:val="0053173A"/>
    <w:rsid w:val="0053174C"/>
    <w:rsid w:val="00531824"/>
    <w:rsid w:val="00531974"/>
    <w:rsid w:val="00531975"/>
    <w:rsid w:val="005319B3"/>
    <w:rsid w:val="005319D6"/>
    <w:rsid w:val="00531A70"/>
    <w:rsid w:val="00531AF4"/>
    <w:rsid w:val="00531EA2"/>
    <w:rsid w:val="00531F71"/>
    <w:rsid w:val="00532086"/>
    <w:rsid w:val="00532292"/>
    <w:rsid w:val="0053242A"/>
    <w:rsid w:val="00532462"/>
    <w:rsid w:val="005328D8"/>
    <w:rsid w:val="005329B3"/>
    <w:rsid w:val="005329D5"/>
    <w:rsid w:val="00532B16"/>
    <w:rsid w:val="00532C9D"/>
    <w:rsid w:val="00532F84"/>
    <w:rsid w:val="00533215"/>
    <w:rsid w:val="00533490"/>
    <w:rsid w:val="005334E4"/>
    <w:rsid w:val="00533B28"/>
    <w:rsid w:val="00533C61"/>
    <w:rsid w:val="00533D82"/>
    <w:rsid w:val="00533F4E"/>
    <w:rsid w:val="00534366"/>
    <w:rsid w:val="00534671"/>
    <w:rsid w:val="005347FB"/>
    <w:rsid w:val="00534908"/>
    <w:rsid w:val="00534963"/>
    <w:rsid w:val="005349EB"/>
    <w:rsid w:val="00534A74"/>
    <w:rsid w:val="00534AA6"/>
    <w:rsid w:val="00534C83"/>
    <w:rsid w:val="00534DD0"/>
    <w:rsid w:val="00534EE4"/>
    <w:rsid w:val="005351AB"/>
    <w:rsid w:val="005352C2"/>
    <w:rsid w:val="005355E0"/>
    <w:rsid w:val="00535809"/>
    <w:rsid w:val="0053580D"/>
    <w:rsid w:val="005358C4"/>
    <w:rsid w:val="00535946"/>
    <w:rsid w:val="00535A27"/>
    <w:rsid w:val="00535B60"/>
    <w:rsid w:val="00535E59"/>
    <w:rsid w:val="00535F5B"/>
    <w:rsid w:val="00536065"/>
    <w:rsid w:val="00536066"/>
    <w:rsid w:val="00536513"/>
    <w:rsid w:val="005365CB"/>
    <w:rsid w:val="00536AEE"/>
    <w:rsid w:val="00536D47"/>
    <w:rsid w:val="00537092"/>
    <w:rsid w:val="0053713B"/>
    <w:rsid w:val="00537640"/>
    <w:rsid w:val="00537989"/>
    <w:rsid w:val="00537BE9"/>
    <w:rsid w:val="00537E3F"/>
    <w:rsid w:val="00537F2B"/>
    <w:rsid w:val="00537F36"/>
    <w:rsid w:val="00540055"/>
    <w:rsid w:val="00540147"/>
    <w:rsid w:val="00540304"/>
    <w:rsid w:val="00540589"/>
    <w:rsid w:val="005406A6"/>
    <w:rsid w:val="005406E8"/>
    <w:rsid w:val="00540725"/>
    <w:rsid w:val="00540917"/>
    <w:rsid w:val="0054095A"/>
    <w:rsid w:val="00540A2C"/>
    <w:rsid w:val="00540C7A"/>
    <w:rsid w:val="00540C7D"/>
    <w:rsid w:val="00540C93"/>
    <w:rsid w:val="00540D05"/>
    <w:rsid w:val="00540F07"/>
    <w:rsid w:val="0054100C"/>
    <w:rsid w:val="00541164"/>
    <w:rsid w:val="005417A0"/>
    <w:rsid w:val="0054183A"/>
    <w:rsid w:val="00541AC8"/>
    <w:rsid w:val="00541D0D"/>
    <w:rsid w:val="00541E2B"/>
    <w:rsid w:val="00541EAD"/>
    <w:rsid w:val="005422F2"/>
    <w:rsid w:val="0054267B"/>
    <w:rsid w:val="005427CF"/>
    <w:rsid w:val="00542996"/>
    <w:rsid w:val="00542DF5"/>
    <w:rsid w:val="0054317C"/>
    <w:rsid w:val="005432B5"/>
    <w:rsid w:val="0054348B"/>
    <w:rsid w:val="005435DC"/>
    <w:rsid w:val="005436D7"/>
    <w:rsid w:val="00543703"/>
    <w:rsid w:val="00543750"/>
    <w:rsid w:val="00543A06"/>
    <w:rsid w:val="00543A66"/>
    <w:rsid w:val="00543A83"/>
    <w:rsid w:val="00543AB6"/>
    <w:rsid w:val="00543AB9"/>
    <w:rsid w:val="00543C4F"/>
    <w:rsid w:val="00543C87"/>
    <w:rsid w:val="00543D33"/>
    <w:rsid w:val="00543EBF"/>
    <w:rsid w:val="00543FA3"/>
    <w:rsid w:val="00543FB7"/>
    <w:rsid w:val="005447B6"/>
    <w:rsid w:val="00544A4D"/>
    <w:rsid w:val="005452C0"/>
    <w:rsid w:val="005453BA"/>
    <w:rsid w:val="0054556F"/>
    <w:rsid w:val="005456AD"/>
    <w:rsid w:val="00545B46"/>
    <w:rsid w:val="00545C3D"/>
    <w:rsid w:val="00545E6A"/>
    <w:rsid w:val="00545EBA"/>
    <w:rsid w:val="00546078"/>
    <w:rsid w:val="00546083"/>
    <w:rsid w:val="00546310"/>
    <w:rsid w:val="00546738"/>
    <w:rsid w:val="0054676A"/>
    <w:rsid w:val="0054679E"/>
    <w:rsid w:val="005467D6"/>
    <w:rsid w:val="005468ED"/>
    <w:rsid w:val="00546942"/>
    <w:rsid w:val="005469B6"/>
    <w:rsid w:val="00546BFE"/>
    <w:rsid w:val="00546D63"/>
    <w:rsid w:val="00547039"/>
    <w:rsid w:val="0054715F"/>
    <w:rsid w:val="0054717A"/>
    <w:rsid w:val="005471A3"/>
    <w:rsid w:val="005474C6"/>
    <w:rsid w:val="00547510"/>
    <w:rsid w:val="00547A54"/>
    <w:rsid w:val="00547D9B"/>
    <w:rsid w:val="00547F14"/>
    <w:rsid w:val="0055035E"/>
    <w:rsid w:val="0055049D"/>
    <w:rsid w:val="005507DA"/>
    <w:rsid w:val="0055088A"/>
    <w:rsid w:val="00550C90"/>
    <w:rsid w:val="00550CBD"/>
    <w:rsid w:val="00550D6F"/>
    <w:rsid w:val="00550F23"/>
    <w:rsid w:val="005511B1"/>
    <w:rsid w:val="00551248"/>
    <w:rsid w:val="00551593"/>
    <w:rsid w:val="00551C5B"/>
    <w:rsid w:val="00551C79"/>
    <w:rsid w:val="00551E52"/>
    <w:rsid w:val="00552038"/>
    <w:rsid w:val="00552168"/>
    <w:rsid w:val="0055233E"/>
    <w:rsid w:val="00552518"/>
    <w:rsid w:val="00552569"/>
    <w:rsid w:val="005528E1"/>
    <w:rsid w:val="00552A21"/>
    <w:rsid w:val="00552AF3"/>
    <w:rsid w:val="00552C03"/>
    <w:rsid w:val="00552D86"/>
    <w:rsid w:val="00552E20"/>
    <w:rsid w:val="00552E33"/>
    <w:rsid w:val="00552FF4"/>
    <w:rsid w:val="005530EF"/>
    <w:rsid w:val="00553856"/>
    <w:rsid w:val="00553A48"/>
    <w:rsid w:val="00553A55"/>
    <w:rsid w:val="00553ABB"/>
    <w:rsid w:val="00553BD9"/>
    <w:rsid w:val="00553D14"/>
    <w:rsid w:val="0055410A"/>
    <w:rsid w:val="005542F0"/>
    <w:rsid w:val="005546A4"/>
    <w:rsid w:val="005547CB"/>
    <w:rsid w:val="00554B81"/>
    <w:rsid w:val="00554DF7"/>
    <w:rsid w:val="005552B9"/>
    <w:rsid w:val="00555520"/>
    <w:rsid w:val="00555602"/>
    <w:rsid w:val="00555713"/>
    <w:rsid w:val="00555772"/>
    <w:rsid w:val="00555875"/>
    <w:rsid w:val="00555D6F"/>
    <w:rsid w:val="00555E91"/>
    <w:rsid w:val="00556036"/>
    <w:rsid w:val="00556680"/>
    <w:rsid w:val="005567BF"/>
    <w:rsid w:val="005569CA"/>
    <w:rsid w:val="005569D2"/>
    <w:rsid w:val="00556A3B"/>
    <w:rsid w:val="00556F43"/>
    <w:rsid w:val="00556F5C"/>
    <w:rsid w:val="005570E7"/>
    <w:rsid w:val="0055718D"/>
    <w:rsid w:val="00557464"/>
    <w:rsid w:val="0055771C"/>
    <w:rsid w:val="00557A2C"/>
    <w:rsid w:val="00557CAB"/>
    <w:rsid w:val="00557D87"/>
    <w:rsid w:val="00560003"/>
    <w:rsid w:val="005605AF"/>
    <w:rsid w:val="00560637"/>
    <w:rsid w:val="00560684"/>
    <w:rsid w:val="00560746"/>
    <w:rsid w:val="005607AA"/>
    <w:rsid w:val="00560A56"/>
    <w:rsid w:val="00560AC9"/>
    <w:rsid w:val="00560D7E"/>
    <w:rsid w:val="00560F7E"/>
    <w:rsid w:val="00561068"/>
    <w:rsid w:val="00561250"/>
    <w:rsid w:val="0056134D"/>
    <w:rsid w:val="00561421"/>
    <w:rsid w:val="005614BD"/>
    <w:rsid w:val="0056154F"/>
    <w:rsid w:val="005615A6"/>
    <w:rsid w:val="005619EB"/>
    <w:rsid w:val="00561A95"/>
    <w:rsid w:val="00561BF6"/>
    <w:rsid w:val="00561C79"/>
    <w:rsid w:val="00562637"/>
    <w:rsid w:val="005626C1"/>
    <w:rsid w:val="00562757"/>
    <w:rsid w:val="005627C0"/>
    <w:rsid w:val="00562869"/>
    <w:rsid w:val="00562B63"/>
    <w:rsid w:val="00562C90"/>
    <w:rsid w:val="00562CDC"/>
    <w:rsid w:val="00562D0D"/>
    <w:rsid w:val="005630AB"/>
    <w:rsid w:val="00563531"/>
    <w:rsid w:val="005636EA"/>
    <w:rsid w:val="00563D74"/>
    <w:rsid w:val="00563FA1"/>
    <w:rsid w:val="00563FD2"/>
    <w:rsid w:val="005640B3"/>
    <w:rsid w:val="0056434D"/>
    <w:rsid w:val="00564597"/>
    <w:rsid w:val="0056467B"/>
    <w:rsid w:val="00564B34"/>
    <w:rsid w:val="00564EB9"/>
    <w:rsid w:val="005651DA"/>
    <w:rsid w:val="0056529C"/>
    <w:rsid w:val="00565749"/>
    <w:rsid w:val="0056592D"/>
    <w:rsid w:val="00565A84"/>
    <w:rsid w:val="00565E7F"/>
    <w:rsid w:val="00565E87"/>
    <w:rsid w:val="005661E0"/>
    <w:rsid w:val="0056633A"/>
    <w:rsid w:val="00566C24"/>
    <w:rsid w:val="00567191"/>
    <w:rsid w:val="0056719E"/>
    <w:rsid w:val="00567273"/>
    <w:rsid w:val="0056743E"/>
    <w:rsid w:val="0056747F"/>
    <w:rsid w:val="005674A5"/>
    <w:rsid w:val="005675A8"/>
    <w:rsid w:val="005676F8"/>
    <w:rsid w:val="00567747"/>
    <w:rsid w:val="00567B21"/>
    <w:rsid w:val="00567B3B"/>
    <w:rsid w:val="00567B75"/>
    <w:rsid w:val="005701C5"/>
    <w:rsid w:val="0057021C"/>
    <w:rsid w:val="0057025F"/>
    <w:rsid w:val="005703E3"/>
    <w:rsid w:val="0057054C"/>
    <w:rsid w:val="00570764"/>
    <w:rsid w:val="0057087E"/>
    <w:rsid w:val="0057088B"/>
    <w:rsid w:val="005708C3"/>
    <w:rsid w:val="005708C6"/>
    <w:rsid w:val="0057095C"/>
    <w:rsid w:val="00570BB6"/>
    <w:rsid w:val="00570C83"/>
    <w:rsid w:val="00570F43"/>
    <w:rsid w:val="00571358"/>
    <w:rsid w:val="00571382"/>
    <w:rsid w:val="005713AE"/>
    <w:rsid w:val="00571807"/>
    <w:rsid w:val="005719F4"/>
    <w:rsid w:val="00571B71"/>
    <w:rsid w:val="00572085"/>
    <w:rsid w:val="00572583"/>
    <w:rsid w:val="0057260F"/>
    <w:rsid w:val="00572643"/>
    <w:rsid w:val="005727EA"/>
    <w:rsid w:val="00572995"/>
    <w:rsid w:val="00572B34"/>
    <w:rsid w:val="00572BA1"/>
    <w:rsid w:val="00572CD6"/>
    <w:rsid w:val="00572F26"/>
    <w:rsid w:val="005730FF"/>
    <w:rsid w:val="005731CD"/>
    <w:rsid w:val="00573455"/>
    <w:rsid w:val="0057380A"/>
    <w:rsid w:val="00573BB0"/>
    <w:rsid w:val="00573D2B"/>
    <w:rsid w:val="00573F24"/>
    <w:rsid w:val="00574167"/>
    <w:rsid w:val="00574400"/>
    <w:rsid w:val="005746EC"/>
    <w:rsid w:val="00574B6B"/>
    <w:rsid w:val="00574D14"/>
    <w:rsid w:val="00574FDC"/>
    <w:rsid w:val="005753DB"/>
    <w:rsid w:val="00575476"/>
    <w:rsid w:val="005756BD"/>
    <w:rsid w:val="005760C5"/>
    <w:rsid w:val="0057615C"/>
    <w:rsid w:val="0057661C"/>
    <w:rsid w:val="005766EA"/>
    <w:rsid w:val="005769F2"/>
    <w:rsid w:val="00576A2C"/>
    <w:rsid w:val="00576A37"/>
    <w:rsid w:val="00576EBA"/>
    <w:rsid w:val="00576FAE"/>
    <w:rsid w:val="00576FC8"/>
    <w:rsid w:val="005770DA"/>
    <w:rsid w:val="005771D7"/>
    <w:rsid w:val="00577368"/>
    <w:rsid w:val="005773FF"/>
    <w:rsid w:val="0057741C"/>
    <w:rsid w:val="00577540"/>
    <w:rsid w:val="0057777D"/>
    <w:rsid w:val="005777AC"/>
    <w:rsid w:val="00577CDA"/>
    <w:rsid w:val="00577D1F"/>
    <w:rsid w:val="00577DFB"/>
    <w:rsid w:val="00577EB4"/>
    <w:rsid w:val="00577ECC"/>
    <w:rsid w:val="005802E8"/>
    <w:rsid w:val="005805D7"/>
    <w:rsid w:val="0058067A"/>
    <w:rsid w:val="005808A9"/>
    <w:rsid w:val="00580A18"/>
    <w:rsid w:val="00580A62"/>
    <w:rsid w:val="00580DF5"/>
    <w:rsid w:val="00581081"/>
    <w:rsid w:val="00581149"/>
    <w:rsid w:val="0058125B"/>
    <w:rsid w:val="00581462"/>
    <w:rsid w:val="005815D2"/>
    <w:rsid w:val="005818D4"/>
    <w:rsid w:val="00581972"/>
    <w:rsid w:val="005819D7"/>
    <w:rsid w:val="00581A00"/>
    <w:rsid w:val="00581A6D"/>
    <w:rsid w:val="00581AB8"/>
    <w:rsid w:val="00581C6E"/>
    <w:rsid w:val="00581E7E"/>
    <w:rsid w:val="00581E81"/>
    <w:rsid w:val="00581F40"/>
    <w:rsid w:val="005828DA"/>
    <w:rsid w:val="005829CC"/>
    <w:rsid w:val="00582E3D"/>
    <w:rsid w:val="00582E70"/>
    <w:rsid w:val="00582F2C"/>
    <w:rsid w:val="00583140"/>
    <w:rsid w:val="00583147"/>
    <w:rsid w:val="005836D0"/>
    <w:rsid w:val="005837E9"/>
    <w:rsid w:val="00583DEF"/>
    <w:rsid w:val="00583E78"/>
    <w:rsid w:val="00584043"/>
    <w:rsid w:val="00584496"/>
    <w:rsid w:val="005844E3"/>
    <w:rsid w:val="0058467A"/>
    <w:rsid w:val="005846A6"/>
    <w:rsid w:val="00584885"/>
    <w:rsid w:val="005849BF"/>
    <w:rsid w:val="00584FAE"/>
    <w:rsid w:val="005850F4"/>
    <w:rsid w:val="005852AA"/>
    <w:rsid w:val="00585366"/>
    <w:rsid w:val="00585527"/>
    <w:rsid w:val="005856B5"/>
    <w:rsid w:val="005856CE"/>
    <w:rsid w:val="00585737"/>
    <w:rsid w:val="00585803"/>
    <w:rsid w:val="00585867"/>
    <w:rsid w:val="0058592D"/>
    <w:rsid w:val="00585C3A"/>
    <w:rsid w:val="00586013"/>
    <w:rsid w:val="0058628A"/>
    <w:rsid w:val="005862C9"/>
    <w:rsid w:val="0058656E"/>
    <w:rsid w:val="005866E3"/>
    <w:rsid w:val="00586910"/>
    <w:rsid w:val="00586B34"/>
    <w:rsid w:val="00586D8F"/>
    <w:rsid w:val="00586FE9"/>
    <w:rsid w:val="0058704C"/>
    <w:rsid w:val="00587117"/>
    <w:rsid w:val="00587586"/>
    <w:rsid w:val="0058759B"/>
    <w:rsid w:val="0058764D"/>
    <w:rsid w:val="0058784F"/>
    <w:rsid w:val="00587902"/>
    <w:rsid w:val="00587AF2"/>
    <w:rsid w:val="0059027C"/>
    <w:rsid w:val="0059028D"/>
    <w:rsid w:val="0059088E"/>
    <w:rsid w:val="005909AD"/>
    <w:rsid w:val="005909F3"/>
    <w:rsid w:val="00590A68"/>
    <w:rsid w:val="00590BF6"/>
    <w:rsid w:val="00590C48"/>
    <w:rsid w:val="00590C5B"/>
    <w:rsid w:val="00590E8A"/>
    <w:rsid w:val="00591030"/>
    <w:rsid w:val="00591400"/>
    <w:rsid w:val="005915A5"/>
    <w:rsid w:val="00591B9C"/>
    <w:rsid w:val="00591EAF"/>
    <w:rsid w:val="00592160"/>
    <w:rsid w:val="005923C9"/>
    <w:rsid w:val="0059248E"/>
    <w:rsid w:val="00592765"/>
    <w:rsid w:val="0059283C"/>
    <w:rsid w:val="0059284F"/>
    <w:rsid w:val="00592BC2"/>
    <w:rsid w:val="00592E68"/>
    <w:rsid w:val="00592FBD"/>
    <w:rsid w:val="0059323A"/>
    <w:rsid w:val="00593447"/>
    <w:rsid w:val="00593617"/>
    <w:rsid w:val="005936A9"/>
    <w:rsid w:val="005936FC"/>
    <w:rsid w:val="005937D1"/>
    <w:rsid w:val="00593891"/>
    <w:rsid w:val="00593A5B"/>
    <w:rsid w:val="00593B28"/>
    <w:rsid w:val="00593EDF"/>
    <w:rsid w:val="00593FBE"/>
    <w:rsid w:val="00594131"/>
    <w:rsid w:val="00594177"/>
    <w:rsid w:val="00594180"/>
    <w:rsid w:val="005942F4"/>
    <w:rsid w:val="00594302"/>
    <w:rsid w:val="005943C6"/>
    <w:rsid w:val="005943E4"/>
    <w:rsid w:val="00594448"/>
    <w:rsid w:val="005944BA"/>
    <w:rsid w:val="005944E2"/>
    <w:rsid w:val="005945B3"/>
    <w:rsid w:val="005945DA"/>
    <w:rsid w:val="0059464A"/>
    <w:rsid w:val="005946E2"/>
    <w:rsid w:val="0059486C"/>
    <w:rsid w:val="00595125"/>
    <w:rsid w:val="0059514B"/>
    <w:rsid w:val="005951F8"/>
    <w:rsid w:val="00595227"/>
    <w:rsid w:val="00595308"/>
    <w:rsid w:val="005953BA"/>
    <w:rsid w:val="0059559C"/>
    <w:rsid w:val="00595777"/>
    <w:rsid w:val="00595C5E"/>
    <w:rsid w:val="00595C98"/>
    <w:rsid w:val="00595DA2"/>
    <w:rsid w:val="00595E51"/>
    <w:rsid w:val="00595E99"/>
    <w:rsid w:val="00595F5C"/>
    <w:rsid w:val="0059610F"/>
    <w:rsid w:val="0059629D"/>
    <w:rsid w:val="00596308"/>
    <w:rsid w:val="005966D6"/>
    <w:rsid w:val="00596774"/>
    <w:rsid w:val="005967D3"/>
    <w:rsid w:val="005968C4"/>
    <w:rsid w:val="0059715B"/>
    <w:rsid w:val="00597465"/>
    <w:rsid w:val="005974DD"/>
    <w:rsid w:val="00597605"/>
    <w:rsid w:val="0059787E"/>
    <w:rsid w:val="005978AF"/>
    <w:rsid w:val="00597A36"/>
    <w:rsid w:val="00597DF6"/>
    <w:rsid w:val="00597ED3"/>
    <w:rsid w:val="005A01C0"/>
    <w:rsid w:val="005A0274"/>
    <w:rsid w:val="005A049F"/>
    <w:rsid w:val="005A0560"/>
    <w:rsid w:val="005A05C6"/>
    <w:rsid w:val="005A0753"/>
    <w:rsid w:val="005A079C"/>
    <w:rsid w:val="005A0805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903"/>
    <w:rsid w:val="005A1AA7"/>
    <w:rsid w:val="005A1AC6"/>
    <w:rsid w:val="005A1BAF"/>
    <w:rsid w:val="005A1C03"/>
    <w:rsid w:val="005A1CC6"/>
    <w:rsid w:val="005A1F4E"/>
    <w:rsid w:val="005A2229"/>
    <w:rsid w:val="005A23BE"/>
    <w:rsid w:val="005A240A"/>
    <w:rsid w:val="005A2490"/>
    <w:rsid w:val="005A29C1"/>
    <w:rsid w:val="005A2A5B"/>
    <w:rsid w:val="005A31AA"/>
    <w:rsid w:val="005A320D"/>
    <w:rsid w:val="005A331F"/>
    <w:rsid w:val="005A3538"/>
    <w:rsid w:val="005A36DF"/>
    <w:rsid w:val="005A36E3"/>
    <w:rsid w:val="005A386D"/>
    <w:rsid w:val="005A3A31"/>
    <w:rsid w:val="005A3B41"/>
    <w:rsid w:val="005A40C4"/>
    <w:rsid w:val="005A416C"/>
    <w:rsid w:val="005A48BD"/>
    <w:rsid w:val="005A4A53"/>
    <w:rsid w:val="005A4B5B"/>
    <w:rsid w:val="005A4BB0"/>
    <w:rsid w:val="005A4E93"/>
    <w:rsid w:val="005A4F5C"/>
    <w:rsid w:val="005A51BF"/>
    <w:rsid w:val="005A588D"/>
    <w:rsid w:val="005A59CF"/>
    <w:rsid w:val="005A5E7D"/>
    <w:rsid w:val="005A60A7"/>
    <w:rsid w:val="005A60F0"/>
    <w:rsid w:val="005A6223"/>
    <w:rsid w:val="005A639D"/>
    <w:rsid w:val="005A6A3A"/>
    <w:rsid w:val="005A6C40"/>
    <w:rsid w:val="005A6C4A"/>
    <w:rsid w:val="005A6D52"/>
    <w:rsid w:val="005A6E87"/>
    <w:rsid w:val="005A72D6"/>
    <w:rsid w:val="005A72E5"/>
    <w:rsid w:val="005A76A0"/>
    <w:rsid w:val="005A78CC"/>
    <w:rsid w:val="005A79EB"/>
    <w:rsid w:val="005A7BB3"/>
    <w:rsid w:val="005A7F2A"/>
    <w:rsid w:val="005A7F72"/>
    <w:rsid w:val="005B0636"/>
    <w:rsid w:val="005B081F"/>
    <w:rsid w:val="005B0A7D"/>
    <w:rsid w:val="005B0CBC"/>
    <w:rsid w:val="005B0F18"/>
    <w:rsid w:val="005B1197"/>
    <w:rsid w:val="005B152E"/>
    <w:rsid w:val="005B15A6"/>
    <w:rsid w:val="005B16A2"/>
    <w:rsid w:val="005B16CC"/>
    <w:rsid w:val="005B18BB"/>
    <w:rsid w:val="005B2070"/>
    <w:rsid w:val="005B2071"/>
    <w:rsid w:val="005B244A"/>
    <w:rsid w:val="005B26CB"/>
    <w:rsid w:val="005B2723"/>
    <w:rsid w:val="005B278E"/>
    <w:rsid w:val="005B2899"/>
    <w:rsid w:val="005B28AC"/>
    <w:rsid w:val="005B2AF4"/>
    <w:rsid w:val="005B2DA2"/>
    <w:rsid w:val="005B2EB8"/>
    <w:rsid w:val="005B355C"/>
    <w:rsid w:val="005B3895"/>
    <w:rsid w:val="005B3A1B"/>
    <w:rsid w:val="005B3C7C"/>
    <w:rsid w:val="005B3DB2"/>
    <w:rsid w:val="005B4002"/>
    <w:rsid w:val="005B411A"/>
    <w:rsid w:val="005B4911"/>
    <w:rsid w:val="005B4917"/>
    <w:rsid w:val="005B4A65"/>
    <w:rsid w:val="005B4C5C"/>
    <w:rsid w:val="005B4C83"/>
    <w:rsid w:val="005B4E83"/>
    <w:rsid w:val="005B5082"/>
    <w:rsid w:val="005B50EF"/>
    <w:rsid w:val="005B5152"/>
    <w:rsid w:val="005B51A1"/>
    <w:rsid w:val="005B5425"/>
    <w:rsid w:val="005B54FE"/>
    <w:rsid w:val="005B5A36"/>
    <w:rsid w:val="005B5A40"/>
    <w:rsid w:val="005B5A55"/>
    <w:rsid w:val="005B5A88"/>
    <w:rsid w:val="005B5F56"/>
    <w:rsid w:val="005B5FC4"/>
    <w:rsid w:val="005B66A4"/>
    <w:rsid w:val="005B67B8"/>
    <w:rsid w:val="005B6FAE"/>
    <w:rsid w:val="005B703E"/>
    <w:rsid w:val="005B781E"/>
    <w:rsid w:val="005B7824"/>
    <w:rsid w:val="005B7855"/>
    <w:rsid w:val="005B7952"/>
    <w:rsid w:val="005B7A4C"/>
    <w:rsid w:val="005B7A5C"/>
    <w:rsid w:val="005B7BC1"/>
    <w:rsid w:val="005C0008"/>
    <w:rsid w:val="005C001C"/>
    <w:rsid w:val="005C01BD"/>
    <w:rsid w:val="005C03F1"/>
    <w:rsid w:val="005C0625"/>
    <w:rsid w:val="005C0796"/>
    <w:rsid w:val="005C0904"/>
    <w:rsid w:val="005C09BF"/>
    <w:rsid w:val="005C0AEA"/>
    <w:rsid w:val="005C0D61"/>
    <w:rsid w:val="005C0DDE"/>
    <w:rsid w:val="005C0EF4"/>
    <w:rsid w:val="005C0F68"/>
    <w:rsid w:val="005C1005"/>
    <w:rsid w:val="005C10E4"/>
    <w:rsid w:val="005C1225"/>
    <w:rsid w:val="005C132F"/>
    <w:rsid w:val="005C1752"/>
    <w:rsid w:val="005C17D1"/>
    <w:rsid w:val="005C17DE"/>
    <w:rsid w:val="005C18AF"/>
    <w:rsid w:val="005C1A8D"/>
    <w:rsid w:val="005C1BF2"/>
    <w:rsid w:val="005C20E4"/>
    <w:rsid w:val="005C2144"/>
    <w:rsid w:val="005C22AE"/>
    <w:rsid w:val="005C22EA"/>
    <w:rsid w:val="005C247C"/>
    <w:rsid w:val="005C2557"/>
    <w:rsid w:val="005C267C"/>
    <w:rsid w:val="005C27BA"/>
    <w:rsid w:val="005C284A"/>
    <w:rsid w:val="005C28F7"/>
    <w:rsid w:val="005C29C4"/>
    <w:rsid w:val="005C2A69"/>
    <w:rsid w:val="005C2CD3"/>
    <w:rsid w:val="005C2D32"/>
    <w:rsid w:val="005C2DBA"/>
    <w:rsid w:val="005C2E4B"/>
    <w:rsid w:val="005C2F50"/>
    <w:rsid w:val="005C3345"/>
    <w:rsid w:val="005C367C"/>
    <w:rsid w:val="005C376D"/>
    <w:rsid w:val="005C3BBA"/>
    <w:rsid w:val="005C4B4D"/>
    <w:rsid w:val="005C4C7E"/>
    <w:rsid w:val="005C4DE3"/>
    <w:rsid w:val="005C4F2A"/>
    <w:rsid w:val="005C5024"/>
    <w:rsid w:val="005C5100"/>
    <w:rsid w:val="005C5372"/>
    <w:rsid w:val="005C5379"/>
    <w:rsid w:val="005C5425"/>
    <w:rsid w:val="005C5659"/>
    <w:rsid w:val="005C5792"/>
    <w:rsid w:val="005C5849"/>
    <w:rsid w:val="005C5A28"/>
    <w:rsid w:val="005C5AD4"/>
    <w:rsid w:val="005C5FBC"/>
    <w:rsid w:val="005C60E8"/>
    <w:rsid w:val="005C6222"/>
    <w:rsid w:val="005C6424"/>
    <w:rsid w:val="005C6B26"/>
    <w:rsid w:val="005C6EE0"/>
    <w:rsid w:val="005C6F33"/>
    <w:rsid w:val="005C7398"/>
    <w:rsid w:val="005C7440"/>
    <w:rsid w:val="005C772B"/>
    <w:rsid w:val="005C799E"/>
    <w:rsid w:val="005C7A54"/>
    <w:rsid w:val="005C7CAD"/>
    <w:rsid w:val="005C7CB8"/>
    <w:rsid w:val="005C7CF2"/>
    <w:rsid w:val="005C7EF8"/>
    <w:rsid w:val="005D01A8"/>
    <w:rsid w:val="005D02FA"/>
    <w:rsid w:val="005D03E3"/>
    <w:rsid w:val="005D0449"/>
    <w:rsid w:val="005D047B"/>
    <w:rsid w:val="005D0722"/>
    <w:rsid w:val="005D0790"/>
    <w:rsid w:val="005D0B86"/>
    <w:rsid w:val="005D0D3E"/>
    <w:rsid w:val="005D0EEC"/>
    <w:rsid w:val="005D0FE3"/>
    <w:rsid w:val="005D1295"/>
    <w:rsid w:val="005D143D"/>
    <w:rsid w:val="005D16DB"/>
    <w:rsid w:val="005D17BF"/>
    <w:rsid w:val="005D1817"/>
    <w:rsid w:val="005D18B1"/>
    <w:rsid w:val="005D18E0"/>
    <w:rsid w:val="005D1F21"/>
    <w:rsid w:val="005D20FC"/>
    <w:rsid w:val="005D23DA"/>
    <w:rsid w:val="005D2462"/>
    <w:rsid w:val="005D24A2"/>
    <w:rsid w:val="005D25D7"/>
    <w:rsid w:val="005D282C"/>
    <w:rsid w:val="005D2A49"/>
    <w:rsid w:val="005D2B5C"/>
    <w:rsid w:val="005D2BBD"/>
    <w:rsid w:val="005D2C7B"/>
    <w:rsid w:val="005D2CB0"/>
    <w:rsid w:val="005D2CDC"/>
    <w:rsid w:val="005D2EE8"/>
    <w:rsid w:val="005D3534"/>
    <w:rsid w:val="005D35B5"/>
    <w:rsid w:val="005D3707"/>
    <w:rsid w:val="005D382F"/>
    <w:rsid w:val="005D3919"/>
    <w:rsid w:val="005D3974"/>
    <w:rsid w:val="005D39E4"/>
    <w:rsid w:val="005D39ED"/>
    <w:rsid w:val="005D3AF0"/>
    <w:rsid w:val="005D3BFD"/>
    <w:rsid w:val="005D42E6"/>
    <w:rsid w:val="005D46E9"/>
    <w:rsid w:val="005D4703"/>
    <w:rsid w:val="005D47F1"/>
    <w:rsid w:val="005D4AD3"/>
    <w:rsid w:val="005D4C8C"/>
    <w:rsid w:val="005D4F0B"/>
    <w:rsid w:val="005D4F30"/>
    <w:rsid w:val="005D4F60"/>
    <w:rsid w:val="005D5012"/>
    <w:rsid w:val="005D53E1"/>
    <w:rsid w:val="005D59C1"/>
    <w:rsid w:val="005D5AA0"/>
    <w:rsid w:val="005D5B51"/>
    <w:rsid w:val="005D5E0B"/>
    <w:rsid w:val="005D5E46"/>
    <w:rsid w:val="005D5E87"/>
    <w:rsid w:val="005D609E"/>
    <w:rsid w:val="005D629E"/>
    <w:rsid w:val="005D64A5"/>
    <w:rsid w:val="005D6859"/>
    <w:rsid w:val="005D6929"/>
    <w:rsid w:val="005D6B30"/>
    <w:rsid w:val="005D6E1C"/>
    <w:rsid w:val="005D6F5B"/>
    <w:rsid w:val="005D7458"/>
    <w:rsid w:val="005D74B7"/>
    <w:rsid w:val="005D74F8"/>
    <w:rsid w:val="005D7539"/>
    <w:rsid w:val="005D76F4"/>
    <w:rsid w:val="005D7E04"/>
    <w:rsid w:val="005D7EB2"/>
    <w:rsid w:val="005E0082"/>
    <w:rsid w:val="005E046A"/>
    <w:rsid w:val="005E06E1"/>
    <w:rsid w:val="005E0899"/>
    <w:rsid w:val="005E0A6B"/>
    <w:rsid w:val="005E0E8B"/>
    <w:rsid w:val="005E0F31"/>
    <w:rsid w:val="005E106F"/>
    <w:rsid w:val="005E1393"/>
    <w:rsid w:val="005E1411"/>
    <w:rsid w:val="005E154C"/>
    <w:rsid w:val="005E15B3"/>
    <w:rsid w:val="005E15EC"/>
    <w:rsid w:val="005E194D"/>
    <w:rsid w:val="005E1BFD"/>
    <w:rsid w:val="005E1C50"/>
    <w:rsid w:val="005E2083"/>
    <w:rsid w:val="005E20F8"/>
    <w:rsid w:val="005E241C"/>
    <w:rsid w:val="005E25C8"/>
    <w:rsid w:val="005E2853"/>
    <w:rsid w:val="005E2E0E"/>
    <w:rsid w:val="005E3035"/>
    <w:rsid w:val="005E35FD"/>
    <w:rsid w:val="005E36BA"/>
    <w:rsid w:val="005E383F"/>
    <w:rsid w:val="005E3B77"/>
    <w:rsid w:val="005E412D"/>
    <w:rsid w:val="005E414B"/>
    <w:rsid w:val="005E4481"/>
    <w:rsid w:val="005E44D9"/>
    <w:rsid w:val="005E46FA"/>
    <w:rsid w:val="005E48F7"/>
    <w:rsid w:val="005E4C24"/>
    <w:rsid w:val="005E4CCB"/>
    <w:rsid w:val="005E4E67"/>
    <w:rsid w:val="005E4EC2"/>
    <w:rsid w:val="005E4F26"/>
    <w:rsid w:val="005E50FC"/>
    <w:rsid w:val="005E50FE"/>
    <w:rsid w:val="005E5266"/>
    <w:rsid w:val="005E5439"/>
    <w:rsid w:val="005E5563"/>
    <w:rsid w:val="005E5582"/>
    <w:rsid w:val="005E59C5"/>
    <w:rsid w:val="005E5DFD"/>
    <w:rsid w:val="005E5E44"/>
    <w:rsid w:val="005E5E74"/>
    <w:rsid w:val="005E60C2"/>
    <w:rsid w:val="005E61A8"/>
    <w:rsid w:val="005E63C1"/>
    <w:rsid w:val="005E64FF"/>
    <w:rsid w:val="005E66F1"/>
    <w:rsid w:val="005E6AFB"/>
    <w:rsid w:val="005E6CA5"/>
    <w:rsid w:val="005E6D98"/>
    <w:rsid w:val="005E7023"/>
    <w:rsid w:val="005E7315"/>
    <w:rsid w:val="005E7698"/>
    <w:rsid w:val="005E7849"/>
    <w:rsid w:val="005E7888"/>
    <w:rsid w:val="005E7A8C"/>
    <w:rsid w:val="005E7ABA"/>
    <w:rsid w:val="005E7B70"/>
    <w:rsid w:val="005E7E16"/>
    <w:rsid w:val="005E7E46"/>
    <w:rsid w:val="005F00CC"/>
    <w:rsid w:val="005F046D"/>
    <w:rsid w:val="005F04C8"/>
    <w:rsid w:val="005F067C"/>
    <w:rsid w:val="005F06FA"/>
    <w:rsid w:val="005F06FD"/>
    <w:rsid w:val="005F0AB9"/>
    <w:rsid w:val="005F0B4C"/>
    <w:rsid w:val="005F0B53"/>
    <w:rsid w:val="005F0C46"/>
    <w:rsid w:val="005F0DDD"/>
    <w:rsid w:val="005F107E"/>
    <w:rsid w:val="005F10BF"/>
    <w:rsid w:val="005F11D9"/>
    <w:rsid w:val="005F13F5"/>
    <w:rsid w:val="005F15D5"/>
    <w:rsid w:val="005F1D07"/>
    <w:rsid w:val="005F1FE4"/>
    <w:rsid w:val="005F227F"/>
    <w:rsid w:val="005F2528"/>
    <w:rsid w:val="005F2E64"/>
    <w:rsid w:val="005F3132"/>
    <w:rsid w:val="005F32AF"/>
    <w:rsid w:val="005F35BD"/>
    <w:rsid w:val="005F35E5"/>
    <w:rsid w:val="005F369B"/>
    <w:rsid w:val="005F385E"/>
    <w:rsid w:val="005F3955"/>
    <w:rsid w:val="005F3E41"/>
    <w:rsid w:val="005F3F7F"/>
    <w:rsid w:val="005F40E5"/>
    <w:rsid w:val="005F419B"/>
    <w:rsid w:val="005F4228"/>
    <w:rsid w:val="005F432D"/>
    <w:rsid w:val="005F4603"/>
    <w:rsid w:val="005F46D9"/>
    <w:rsid w:val="005F46EC"/>
    <w:rsid w:val="005F4950"/>
    <w:rsid w:val="005F4BF6"/>
    <w:rsid w:val="005F4CBC"/>
    <w:rsid w:val="005F4D16"/>
    <w:rsid w:val="005F5181"/>
    <w:rsid w:val="005F523F"/>
    <w:rsid w:val="005F5362"/>
    <w:rsid w:val="005F5369"/>
    <w:rsid w:val="005F547B"/>
    <w:rsid w:val="005F556F"/>
    <w:rsid w:val="005F5637"/>
    <w:rsid w:val="005F5793"/>
    <w:rsid w:val="005F58FD"/>
    <w:rsid w:val="005F5C3D"/>
    <w:rsid w:val="005F6078"/>
    <w:rsid w:val="005F660A"/>
    <w:rsid w:val="005F6697"/>
    <w:rsid w:val="005F676D"/>
    <w:rsid w:val="005F69DD"/>
    <w:rsid w:val="005F6CA5"/>
    <w:rsid w:val="005F6CC9"/>
    <w:rsid w:val="005F6E07"/>
    <w:rsid w:val="005F6EF0"/>
    <w:rsid w:val="005F6F60"/>
    <w:rsid w:val="005F6F9C"/>
    <w:rsid w:val="005F6FFC"/>
    <w:rsid w:val="005F70D3"/>
    <w:rsid w:val="005F70F6"/>
    <w:rsid w:val="005F75E7"/>
    <w:rsid w:val="005F75EC"/>
    <w:rsid w:val="005F7956"/>
    <w:rsid w:val="005F7AC5"/>
    <w:rsid w:val="005F7CC1"/>
    <w:rsid w:val="005F7F50"/>
    <w:rsid w:val="006004DE"/>
    <w:rsid w:val="00600AAB"/>
    <w:rsid w:val="00600B6C"/>
    <w:rsid w:val="00600CDA"/>
    <w:rsid w:val="00601072"/>
    <w:rsid w:val="00601097"/>
    <w:rsid w:val="00601262"/>
    <w:rsid w:val="0060144E"/>
    <w:rsid w:val="006019FA"/>
    <w:rsid w:val="00601BE3"/>
    <w:rsid w:val="00601CE4"/>
    <w:rsid w:val="00601FCD"/>
    <w:rsid w:val="006022B4"/>
    <w:rsid w:val="00602354"/>
    <w:rsid w:val="0060254B"/>
    <w:rsid w:val="0060268D"/>
    <w:rsid w:val="006027D5"/>
    <w:rsid w:val="00602A99"/>
    <w:rsid w:val="00602AD6"/>
    <w:rsid w:val="00602CA9"/>
    <w:rsid w:val="00602F37"/>
    <w:rsid w:val="0060305B"/>
    <w:rsid w:val="00603816"/>
    <w:rsid w:val="006039C5"/>
    <w:rsid w:val="00603B1B"/>
    <w:rsid w:val="00603D08"/>
    <w:rsid w:val="006043D7"/>
    <w:rsid w:val="00604594"/>
    <w:rsid w:val="006046A3"/>
    <w:rsid w:val="00604708"/>
    <w:rsid w:val="00604770"/>
    <w:rsid w:val="00604CFF"/>
    <w:rsid w:val="006052EA"/>
    <w:rsid w:val="00605399"/>
    <w:rsid w:val="006054EE"/>
    <w:rsid w:val="00605738"/>
    <w:rsid w:val="0060591D"/>
    <w:rsid w:val="0060595A"/>
    <w:rsid w:val="006059EC"/>
    <w:rsid w:val="00605A02"/>
    <w:rsid w:val="00605A5D"/>
    <w:rsid w:val="00605B07"/>
    <w:rsid w:val="00605B5D"/>
    <w:rsid w:val="00605CC9"/>
    <w:rsid w:val="00605FD1"/>
    <w:rsid w:val="00606301"/>
    <w:rsid w:val="00606D77"/>
    <w:rsid w:val="00606E0E"/>
    <w:rsid w:val="00607391"/>
    <w:rsid w:val="006074B1"/>
    <w:rsid w:val="006074E5"/>
    <w:rsid w:val="00607843"/>
    <w:rsid w:val="00607964"/>
    <w:rsid w:val="00607AB2"/>
    <w:rsid w:val="00607ADE"/>
    <w:rsid w:val="00607B14"/>
    <w:rsid w:val="00607C1F"/>
    <w:rsid w:val="00607D2B"/>
    <w:rsid w:val="00607E1D"/>
    <w:rsid w:val="00607E68"/>
    <w:rsid w:val="00610224"/>
    <w:rsid w:val="006102C6"/>
    <w:rsid w:val="006103F0"/>
    <w:rsid w:val="0061056A"/>
    <w:rsid w:val="00610776"/>
    <w:rsid w:val="00610B78"/>
    <w:rsid w:val="00610E9D"/>
    <w:rsid w:val="00610F9E"/>
    <w:rsid w:val="006113A9"/>
    <w:rsid w:val="00611C82"/>
    <w:rsid w:val="00612137"/>
    <w:rsid w:val="006125DB"/>
    <w:rsid w:val="006128CF"/>
    <w:rsid w:val="00612C73"/>
    <w:rsid w:val="00612D80"/>
    <w:rsid w:val="00612E96"/>
    <w:rsid w:val="00613304"/>
    <w:rsid w:val="006133A2"/>
    <w:rsid w:val="006134CE"/>
    <w:rsid w:val="006138D8"/>
    <w:rsid w:val="006139DD"/>
    <w:rsid w:val="00613A55"/>
    <w:rsid w:val="00613ADF"/>
    <w:rsid w:val="00613CB7"/>
    <w:rsid w:val="00613CDA"/>
    <w:rsid w:val="0061400A"/>
    <w:rsid w:val="00614016"/>
    <w:rsid w:val="00614064"/>
    <w:rsid w:val="00614147"/>
    <w:rsid w:val="006141D8"/>
    <w:rsid w:val="0061429C"/>
    <w:rsid w:val="006144B0"/>
    <w:rsid w:val="00614BDA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3BD"/>
    <w:rsid w:val="0061666B"/>
    <w:rsid w:val="00616885"/>
    <w:rsid w:val="00616B6B"/>
    <w:rsid w:val="00616E4B"/>
    <w:rsid w:val="00616F90"/>
    <w:rsid w:val="0061717B"/>
    <w:rsid w:val="0061717F"/>
    <w:rsid w:val="006174CE"/>
    <w:rsid w:val="006175CF"/>
    <w:rsid w:val="006176A8"/>
    <w:rsid w:val="00617B93"/>
    <w:rsid w:val="00617FB0"/>
    <w:rsid w:val="00620020"/>
    <w:rsid w:val="00620049"/>
    <w:rsid w:val="006201A2"/>
    <w:rsid w:val="006201CD"/>
    <w:rsid w:val="006201E5"/>
    <w:rsid w:val="006201F0"/>
    <w:rsid w:val="006201F5"/>
    <w:rsid w:val="00620254"/>
    <w:rsid w:val="006205EA"/>
    <w:rsid w:val="00620686"/>
    <w:rsid w:val="00620721"/>
    <w:rsid w:val="00620937"/>
    <w:rsid w:val="00620978"/>
    <w:rsid w:val="006209E8"/>
    <w:rsid w:val="00620CC5"/>
    <w:rsid w:val="006210E4"/>
    <w:rsid w:val="0062168A"/>
    <w:rsid w:val="0062190C"/>
    <w:rsid w:val="00621B6A"/>
    <w:rsid w:val="00621C0B"/>
    <w:rsid w:val="00621C25"/>
    <w:rsid w:val="00621C72"/>
    <w:rsid w:val="00621CAD"/>
    <w:rsid w:val="00621FDC"/>
    <w:rsid w:val="006228FA"/>
    <w:rsid w:val="00622D99"/>
    <w:rsid w:val="0062323E"/>
    <w:rsid w:val="00623367"/>
    <w:rsid w:val="00623427"/>
    <w:rsid w:val="00623451"/>
    <w:rsid w:val="006235F2"/>
    <w:rsid w:val="006237F7"/>
    <w:rsid w:val="0062393D"/>
    <w:rsid w:val="00623AEB"/>
    <w:rsid w:val="00623E4E"/>
    <w:rsid w:val="006240D0"/>
    <w:rsid w:val="00624147"/>
    <w:rsid w:val="006246D8"/>
    <w:rsid w:val="00624A3A"/>
    <w:rsid w:val="00624B28"/>
    <w:rsid w:val="00624BC6"/>
    <w:rsid w:val="00624C2C"/>
    <w:rsid w:val="00624C6E"/>
    <w:rsid w:val="00624D74"/>
    <w:rsid w:val="00624EE9"/>
    <w:rsid w:val="00624FB3"/>
    <w:rsid w:val="00625586"/>
    <w:rsid w:val="006255C1"/>
    <w:rsid w:val="00625889"/>
    <w:rsid w:val="00625B24"/>
    <w:rsid w:val="00625D8F"/>
    <w:rsid w:val="00625F31"/>
    <w:rsid w:val="006260C3"/>
    <w:rsid w:val="0062657C"/>
    <w:rsid w:val="006265C9"/>
    <w:rsid w:val="00626634"/>
    <w:rsid w:val="00626785"/>
    <w:rsid w:val="00626919"/>
    <w:rsid w:val="00626C25"/>
    <w:rsid w:val="00626D6F"/>
    <w:rsid w:val="00626E64"/>
    <w:rsid w:val="0062704B"/>
    <w:rsid w:val="006270A5"/>
    <w:rsid w:val="0062725A"/>
    <w:rsid w:val="00627338"/>
    <w:rsid w:val="00627BA3"/>
    <w:rsid w:val="00627C39"/>
    <w:rsid w:val="00627E44"/>
    <w:rsid w:val="00627F29"/>
    <w:rsid w:val="006300D7"/>
    <w:rsid w:val="006301B8"/>
    <w:rsid w:val="00630312"/>
    <w:rsid w:val="00630333"/>
    <w:rsid w:val="006304D6"/>
    <w:rsid w:val="006304E7"/>
    <w:rsid w:val="006305A9"/>
    <w:rsid w:val="00630875"/>
    <w:rsid w:val="00631007"/>
    <w:rsid w:val="00631826"/>
    <w:rsid w:val="006319BB"/>
    <w:rsid w:val="00631B91"/>
    <w:rsid w:val="00631BF7"/>
    <w:rsid w:val="00631D0E"/>
    <w:rsid w:val="006326BC"/>
    <w:rsid w:val="00632763"/>
    <w:rsid w:val="006327D5"/>
    <w:rsid w:val="00632927"/>
    <w:rsid w:val="006329D8"/>
    <w:rsid w:val="00632A0E"/>
    <w:rsid w:val="00632A4C"/>
    <w:rsid w:val="00632AC6"/>
    <w:rsid w:val="00632DF3"/>
    <w:rsid w:val="00632E7E"/>
    <w:rsid w:val="00632EBB"/>
    <w:rsid w:val="00632EEF"/>
    <w:rsid w:val="00632F6C"/>
    <w:rsid w:val="0063305B"/>
    <w:rsid w:val="00633314"/>
    <w:rsid w:val="00633548"/>
    <w:rsid w:val="00633951"/>
    <w:rsid w:val="00633965"/>
    <w:rsid w:val="00633A29"/>
    <w:rsid w:val="00633A3A"/>
    <w:rsid w:val="00633B29"/>
    <w:rsid w:val="00633B5E"/>
    <w:rsid w:val="00633C0A"/>
    <w:rsid w:val="0063405E"/>
    <w:rsid w:val="006341AD"/>
    <w:rsid w:val="006341FE"/>
    <w:rsid w:val="006346F1"/>
    <w:rsid w:val="006347C3"/>
    <w:rsid w:val="006347F5"/>
    <w:rsid w:val="00634A5B"/>
    <w:rsid w:val="00634B05"/>
    <w:rsid w:val="00634B1E"/>
    <w:rsid w:val="00634B2C"/>
    <w:rsid w:val="00634EC0"/>
    <w:rsid w:val="0063505C"/>
    <w:rsid w:val="0063506C"/>
    <w:rsid w:val="00635131"/>
    <w:rsid w:val="006353D0"/>
    <w:rsid w:val="00635AD3"/>
    <w:rsid w:val="00635E27"/>
    <w:rsid w:val="00635EDC"/>
    <w:rsid w:val="00635F56"/>
    <w:rsid w:val="00636094"/>
    <w:rsid w:val="0063612C"/>
    <w:rsid w:val="0063633A"/>
    <w:rsid w:val="0063636A"/>
    <w:rsid w:val="0063650D"/>
    <w:rsid w:val="00636983"/>
    <w:rsid w:val="00636A76"/>
    <w:rsid w:val="00636BAF"/>
    <w:rsid w:val="00636FBD"/>
    <w:rsid w:val="00637044"/>
    <w:rsid w:val="00637068"/>
    <w:rsid w:val="006370D6"/>
    <w:rsid w:val="0063720A"/>
    <w:rsid w:val="00637280"/>
    <w:rsid w:val="00637369"/>
    <w:rsid w:val="006373C7"/>
    <w:rsid w:val="00637406"/>
    <w:rsid w:val="006375C3"/>
    <w:rsid w:val="006377AB"/>
    <w:rsid w:val="00637A07"/>
    <w:rsid w:val="00637D12"/>
    <w:rsid w:val="00637DDD"/>
    <w:rsid w:val="00637E00"/>
    <w:rsid w:val="0064010F"/>
    <w:rsid w:val="0064013B"/>
    <w:rsid w:val="006401C6"/>
    <w:rsid w:val="00640207"/>
    <w:rsid w:val="00640222"/>
    <w:rsid w:val="006402C9"/>
    <w:rsid w:val="00640630"/>
    <w:rsid w:val="00640743"/>
    <w:rsid w:val="0064076F"/>
    <w:rsid w:val="006408F4"/>
    <w:rsid w:val="006409F3"/>
    <w:rsid w:val="00640AEA"/>
    <w:rsid w:val="00641061"/>
    <w:rsid w:val="006411DF"/>
    <w:rsid w:val="0064143E"/>
    <w:rsid w:val="00641598"/>
    <w:rsid w:val="006419ED"/>
    <w:rsid w:val="00641A62"/>
    <w:rsid w:val="00641AF3"/>
    <w:rsid w:val="00641B2B"/>
    <w:rsid w:val="00641D84"/>
    <w:rsid w:val="006420A9"/>
    <w:rsid w:val="00642711"/>
    <w:rsid w:val="00642720"/>
    <w:rsid w:val="006427DE"/>
    <w:rsid w:val="00642C85"/>
    <w:rsid w:val="00642D10"/>
    <w:rsid w:val="00642E65"/>
    <w:rsid w:val="00643268"/>
    <w:rsid w:val="0064353F"/>
    <w:rsid w:val="0064366E"/>
    <w:rsid w:val="00643769"/>
    <w:rsid w:val="00643891"/>
    <w:rsid w:val="00643A93"/>
    <w:rsid w:val="00643ABC"/>
    <w:rsid w:val="00643AC7"/>
    <w:rsid w:val="00643DCD"/>
    <w:rsid w:val="00644200"/>
    <w:rsid w:val="0064428B"/>
    <w:rsid w:val="00644511"/>
    <w:rsid w:val="00644596"/>
    <w:rsid w:val="00644627"/>
    <w:rsid w:val="00644761"/>
    <w:rsid w:val="0064479C"/>
    <w:rsid w:val="0064486C"/>
    <w:rsid w:val="00644E60"/>
    <w:rsid w:val="00644E95"/>
    <w:rsid w:val="00644EC3"/>
    <w:rsid w:val="006450DC"/>
    <w:rsid w:val="00645190"/>
    <w:rsid w:val="00645248"/>
    <w:rsid w:val="0064563A"/>
    <w:rsid w:val="00645652"/>
    <w:rsid w:val="00645970"/>
    <w:rsid w:val="006459D7"/>
    <w:rsid w:val="00645ACC"/>
    <w:rsid w:val="00645C50"/>
    <w:rsid w:val="0064655B"/>
    <w:rsid w:val="006466B5"/>
    <w:rsid w:val="00646AF4"/>
    <w:rsid w:val="00646F76"/>
    <w:rsid w:val="006477A7"/>
    <w:rsid w:val="00647914"/>
    <w:rsid w:val="00647AC0"/>
    <w:rsid w:val="00647C88"/>
    <w:rsid w:val="00647CB3"/>
    <w:rsid w:val="00647DF3"/>
    <w:rsid w:val="00650150"/>
    <w:rsid w:val="006502D0"/>
    <w:rsid w:val="006504A7"/>
    <w:rsid w:val="00650810"/>
    <w:rsid w:val="00650839"/>
    <w:rsid w:val="00650854"/>
    <w:rsid w:val="00650D1E"/>
    <w:rsid w:val="00650D3F"/>
    <w:rsid w:val="00650E8B"/>
    <w:rsid w:val="00650EB8"/>
    <w:rsid w:val="00650F7C"/>
    <w:rsid w:val="00650FBE"/>
    <w:rsid w:val="006513D5"/>
    <w:rsid w:val="006513D9"/>
    <w:rsid w:val="0065184F"/>
    <w:rsid w:val="006518B1"/>
    <w:rsid w:val="00651AD3"/>
    <w:rsid w:val="00651B74"/>
    <w:rsid w:val="00651FA0"/>
    <w:rsid w:val="0065208F"/>
    <w:rsid w:val="006520F6"/>
    <w:rsid w:val="00652361"/>
    <w:rsid w:val="00652402"/>
    <w:rsid w:val="006524DF"/>
    <w:rsid w:val="00652FC5"/>
    <w:rsid w:val="00653217"/>
    <w:rsid w:val="00653273"/>
    <w:rsid w:val="006532C2"/>
    <w:rsid w:val="00653433"/>
    <w:rsid w:val="00653594"/>
    <w:rsid w:val="006538D5"/>
    <w:rsid w:val="00653CCF"/>
    <w:rsid w:val="00653FED"/>
    <w:rsid w:val="0065406B"/>
    <w:rsid w:val="006541DE"/>
    <w:rsid w:val="0065424F"/>
    <w:rsid w:val="00654274"/>
    <w:rsid w:val="00654310"/>
    <w:rsid w:val="006544F6"/>
    <w:rsid w:val="00654EF7"/>
    <w:rsid w:val="00655070"/>
    <w:rsid w:val="006550FB"/>
    <w:rsid w:val="0065517F"/>
    <w:rsid w:val="00655223"/>
    <w:rsid w:val="0065558C"/>
    <w:rsid w:val="00655780"/>
    <w:rsid w:val="0065594D"/>
    <w:rsid w:val="00655AA3"/>
    <w:rsid w:val="00655D0F"/>
    <w:rsid w:val="00655FC5"/>
    <w:rsid w:val="006561FF"/>
    <w:rsid w:val="00656461"/>
    <w:rsid w:val="00656936"/>
    <w:rsid w:val="00656B79"/>
    <w:rsid w:val="00656BB0"/>
    <w:rsid w:val="00656D6F"/>
    <w:rsid w:val="00657005"/>
    <w:rsid w:val="006572FB"/>
    <w:rsid w:val="006578D9"/>
    <w:rsid w:val="00657F67"/>
    <w:rsid w:val="0066034C"/>
    <w:rsid w:val="0066056E"/>
    <w:rsid w:val="006605DC"/>
    <w:rsid w:val="006606C3"/>
    <w:rsid w:val="00660BA3"/>
    <w:rsid w:val="00660DBF"/>
    <w:rsid w:val="006613A3"/>
    <w:rsid w:val="0066146F"/>
    <w:rsid w:val="006615A3"/>
    <w:rsid w:val="00661636"/>
    <w:rsid w:val="00661694"/>
    <w:rsid w:val="006616B0"/>
    <w:rsid w:val="006617E7"/>
    <w:rsid w:val="00661843"/>
    <w:rsid w:val="00661C4E"/>
    <w:rsid w:val="00661CC2"/>
    <w:rsid w:val="00661FA0"/>
    <w:rsid w:val="00662166"/>
    <w:rsid w:val="006627E5"/>
    <w:rsid w:val="00662836"/>
    <w:rsid w:val="0066287E"/>
    <w:rsid w:val="00662FA2"/>
    <w:rsid w:val="0066310A"/>
    <w:rsid w:val="006635DC"/>
    <w:rsid w:val="0066369A"/>
    <w:rsid w:val="0066381D"/>
    <w:rsid w:val="006638C6"/>
    <w:rsid w:val="00663908"/>
    <w:rsid w:val="00663DAB"/>
    <w:rsid w:val="006642AE"/>
    <w:rsid w:val="006644E1"/>
    <w:rsid w:val="00664678"/>
    <w:rsid w:val="006646F4"/>
    <w:rsid w:val="00664838"/>
    <w:rsid w:val="00664AE8"/>
    <w:rsid w:val="00664DE5"/>
    <w:rsid w:val="00664F20"/>
    <w:rsid w:val="006651A0"/>
    <w:rsid w:val="006651D8"/>
    <w:rsid w:val="00665229"/>
    <w:rsid w:val="00665316"/>
    <w:rsid w:val="00665390"/>
    <w:rsid w:val="006654E8"/>
    <w:rsid w:val="0066568F"/>
    <w:rsid w:val="006656AB"/>
    <w:rsid w:val="006656C8"/>
    <w:rsid w:val="006657FE"/>
    <w:rsid w:val="00665A8A"/>
    <w:rsid w:val="00665BFF"/>
    <w:rsid w:val="00665CCE"/>
    <w:rsid w:val="00665ED9"/>
    <w:rsid w:val="00665F03"/>
    <w:rsid w:val="00666645"/>
    <w:rsid w:val="00666826"/>
    <w:rsid w:val="0066686C"/>
    <w:rsid w:val="006668D3"/>
    <w:rsid w:val="006668EB"/>
    <w:rsid w:val="00666E49"/>
    <w:rsid w:val="00666EA6"/>
    <w:rsid w:val="0066704A"/>
    <w:rsid w:val="006672ED"/>
    <w:rsid w:val="006672FC"/>
    <w:rsid w:val="00667378"/>
    <w:rsid w:val="0066745C"/>
    <w:rsid w:val="006679FC"/>
    <w:rsid w:val="00667A27"/>
    <w:rsid w:val="00667B3D"/>
    <w:rsid w:val="00667E84"/>
    <w:rsid w:val="00667F83"/>
    <w:rsid w:val="006701FC"/>
    <w:rsid w:val="00670204"/>
    <w:rsid w:val="00670290"/>
    <w:rsid w:val="00670429"/>
    <w:rsid w:val="006704BF"/>
    <w:rsid w:val="00670517"/>
    <w:rsid w:val="00670646"/>
    <w:rsid w:val="00670A93"/>
    <w:rsid w:val="00670AD6"/>
    <w:rsid w:val="00670D70"/>
    <w:rsid w:val="00670ECD"/>
    <w:rsid w:val="00671010"/>
    <w:rsid w:val="0067106A"/>
    <w:rsid w:val="00671213"/>
    <w:rsid w:val="00671AD5"/>
    <w:rsid w:val="00671B4F"/>
    <w:rsid w:val="00671FDD"/>
    <w:rsid w:val="00672101"/>
    <w:rsid w:val="00672565"/>
    <w:rsid w:val="00672566"/>
    <w:rsid w:val="006725CC"/>
    <w:rsid w:val="0067273D"/>
    <w:rsid w:val="006728DF"/>
    <w:rsid w:val="00672966"/>
    <w:rsid w:val="00672F20"/>
    <w:rsid w:val="006733B2"/>
    <w:rsid w:val="006735BC"/>
    <w:rsid w:val="00673936"/>
    <w:rsid w:val="00673A34"/>
    <w:rsid w:val="00673AAE"/>
    <w:rsid w:val="00673B35"/>
    <w:rsid w:val="00673BDE"/>
    <w:rsid w:val="00673EB7"/>
    <w:rsid w:val="00673EED"/>
    <w:rsid w:val="00673FBF"/>
    <w:rsid w:val="00674087"/>
    <w:rsid w:val="006740F1"/>
    <w:rsid w:val="0067430E"/>
    <w:rsid w:val="0067439E"/>
    <w:rsid w:val="00674449"/>
    <w:rsid w:val="00674460"/>
    <w:rsid w:val="00674548"/>
    <w:rsid w:val="006746EB"/>
    <w:rsid w:val="00674786"/>
    <w:rsid w:val="00674888"/>
    <w:rsid w:val="00674B75"/>
    <w:rsid w:val="00674CDE"/>
    <w:rsid w:val="006751AB"/>
    <w:rsid w:val="006754D4"/>
    <w:rsid w:val="00675523"/>
    <w:rsid w:val="00675652"/>
    <w:rsid w:val="0067570A"/>
    <w:rsid w:val="006757E8"/>
    <w:rsid w:val="006758E5"/>
    <w:rsid w:val="006758ED"/>
    <w:rsid w:val="00675A3D"/>
    <w:rsid w:val="00675ECB"/>
    <w:rsid w:val="006762CA"/>
    <w:rsid w:val="0067649C"/>
    <w:rsid w:val="0067652C"/>
    <w:rsid w:val="00676567"/>
    <w:rsid w:val="006767B8"/>
    <w:rsid w:val="00676AC5"/>
    <w:rsid w:val="00676CAC"/>
    <w:rsid w:val="00677285"/>
    <w:rsid w:val="00677348"/>
    <w:rsid w:val="00677402"/>
    <w:rsid w:val="00677670"/>
    <w:rsid w:val="0067771C"/>
    <w:rsid w:val="00677725"/>
    <w:rsid w:val="006779CA"/>
    <w:rsid w:val="00677F10"/>
    <w:rsid w:val="0068013A"/>
    <w:rsid w:val="00680445"/>
    <w:rsid w:val="006804F8"/>
    <w:rsid w:val="00680648"/>
    <w:rsid w:val="00680A97"/>
    <w:rsid w:val="00680BA9"/>
    <w:rsid w:val="00680F30"/>
    <w:rsid w:val="00680F64"/>
    <w:rsid w:val="00680F72"/>
    <w:rsid w:val="00680F81"/>
    <w:rsid w:val="0068102D"/>
    <w:rsid w:val="0068116F"/>
    <w:rsid w:val="00681254"/>
    <w:rsid w:val="00681307"/>
    <w:rsid w:val="00681591"/>
    <w:rsid w:val="0068159A"/>
    <w:rsid w:val="006815B9"/>
    <w:rsid w:val="0068186C"/>
    <w:rsid w:val="006818CE"/>
    <w:rsid w:val="00681C00"/>
    <w:rsid w:val="00681FC8"/>
    <w:rsid w:val="006820C0"/>
    <w:rsid w:val="00682192"/>
    <w:rsid w:val="0068226B"/>
    <w:rsid w:val="00682775"/>
    <w:rsid w:val="00682D98"/>
    <w:rsid w:val="00682E47"/>
    <w:rsid w:val="00682ED3"/>
    <w:rsid w:val="00682FD3"/>
    <w:rsid w:val="0068313E"/>
    <w:rsid w:val="0068336C"/>
    <w:rsid w:val="006835E7"/>
    <w:rsid w:val="0068360C"/>
    <w:rsid w:val="00683AD2"/>
    <w:rsid w:val="00683D7F"/>
    <w:rsid w:val="00683E9E"/>
    <w:rsid w:val="00683F81"/>
    <w:rsid w:val="00684228"/>
    <w:rsid w:val="00684258"/>
    <w:rsid w:val="006844EE"/>
    <w:rsid w:val="006845C9"/>
    <w:rsid w:val="006846BD"/>
    <w:rsid w:val="006849BF"/>
    <w:rsid w:val="006849E2"/>
    <w:rsid w:val="00684C51"/>
    <w:rsid w:val="00684DFA"/>
    <w:rsid w:val="00685304"/>
    <w:rsid w:val="006853FF"/>
    <w:rsid w:val="00685725"/>
    <w:rsid w:val="00685834"/>
    <w:rsid w:val="006859C4"/>
    <w:rsid w:val="00685BC9"/>
    <w:rsid w:val="00685D00"/>
    <w:rsid w:val="00685D3B"/>
    <w:rsid w:val="00685D5D"/>
    <w:rsid w:val="00685DB7"/>
    <w:rsid w:val="00685E34"/>
    <w:rsid w:val="0068623E"/>
    <w:rsid w:val="006862AF"/>
    <w:rsid w:val="00686366"/>
    <w:rsid w:val="0068653A"/>
    <w:rsid w:val="00686586"/>
    <w:rsid w:val="006869A4"/>
    <w:rsid w:val="00686A14"/>
    <w:rsid w:val="00686E95"/>
    <w:rsid w:val="00686FAD"/>
    <w:rsid w:val="006870FE"/>
    <w:rsid w:val="0068721F"/>
    <w:rsid w:val="006878B2"/>
    <w:rsid w:val="00687A10"/>
    <w:rsid w:val="00687CE6"/>
    <w:rsid w:val="006901FF"/>
    <w:rsid w:val="006903E2"/>
    <w:rsid w:val="00690A52"/>
    <w:rsid w:val="00690BAE"/>
    <w:rsid w:val="00690C48"/>
    <w:rsid w:val="00690D12"/>
    <w:rsid w:val="00690E39"/>
    <w:rsid w:val="00690EBF"/>
    <w:rsid w:val="00690F0E"/>
    <w:rsid w:val="006910DC"/>
    <w:rsid w:val="00691382"/>
    <w:rsid w:val="006914C2"/>
    <w:rsid w:val="0069190F"/>
    <w:rsid w:val="006919C5"/>
    <w:rsid w:val="00691F47"/>
    <w:rsid w:val="0069200B"/>
    <w:rsid w:val="006924A0"/>
    <w:rsid w:val="00692584"/>
    <w:rsid w:val="0069258C"/>
    <w:rsid w:val="00692799"/>
    <w:rsid w:val="006927F0"/>
    <w:rsid w:val="006927F9"/>
    <w:rsid w:val="00692886"/>
    <w:rsid w:val="00692A0D"/>
    <w:rsid w:val="00692B23"/>
    <w:rsid w:val="00692BDC"/>
    <w:rsid w:val="00693077"/>
    <w:rsid w:val="006930FA"/>
    <w:rsid w:val="00693295"/>
    <w:rsid w:val="006932CA"/>
    <w:rsid w:val="00693529"/>
    <w:rsid w:val="006935B9"/>
    <w:rsid w:val="006935E1"/>
    <w:rsid w:val="006936C3"/>
    <w:rsid w:val="00693719"/>
    <w:rsid w:val="00693839"/>
    <w:rsid w:val="00693A5C"/>
    <w:rsid w:val="00693B53"/>
    <w:rsid w:val="00693BDD"/>
    <w:rsid w:val="00693EAC"/>
    <w:rsid w:val="00693ECF"/>
    <w:rsid w:val="00693F0A"/>
    <w:rsid w:val="0069406B"/>
    <w:rsid w:val="006941C1"/>
    <w:rsid w:val="0069447C"/>
    <w:rsid w:val="00694531"/>
    <w:rsid w:val="006945F6"/>
    <w:rsid w:val="0069463D"/>
    <w:rsid w:val="006949AD"/>
    <w:rsid w:val="006949FF"/>
    <w:rsid w:val="00694A60"/>
    <w:rsid w:val="00694E1F"/>
    <w:rsid w:val="006952B7"/>
    <w:rsid w:val="00695311"/>
    <w:rsid w:val="00695315"/>
    <w:rsid w:val="00695CF1"/>
    <w:rsid w:val="00696244"/>
    <w:rsid w:val="00696326"/>
    <w:rsid w:val="0069681E"/>
    <w:rsid w:val="0069696B"/>
    <w:rsid w:val="006969D6"/>
    <w:rsid w:val="00696A0E"/>
    <w:rsid w:val="00696B6A"/>
    <w:rsid w:val="00696C18"/>
    <w:rsid w:val="00696DD1"/>
    <w:rsid w:val="00696EDD"/>
    <w:rsid w:val="00697004"/>
    <w:rsid w:val="0069727E"/>
    <w:rsid w:val="00697409"/>
    <w:rsid w:val="0069755C"/>
    <w:rsid w:val="006979DC"/>
    <w:rsid w:val="00697AEA"/>
    <w:rsid w:val="00697B7A"/>
    <w:rsid w:val="00697BF1"/>
    <w:rsid w:val="00697C2C"/>
    <w:rsid w:val="00697E0B"/>
    <w:rsid w:val="00697EA5"/>
    <w:rsid w:val="00697F71"/>
    <w:rsid w:val="006A00C4"/>
    <w:rsid w:val="006A04D8"/>
    <w:rsid w:val="006A05EF"/>
    <w:rsid w:val="006A093A"/>
    <w:rsid w:val="006A0942"/>
    <w:rsid w:val="006A0B21"/>
    <w:rsid w:val="006A0E6D"/>
    <w:rsid w:val="006A1667"/>
    <w:rsid w:val="006A17DA"/>
    <w:rsid w:val="006A18DD"/>
    <w:rsid w:val="006A20BD"/>
    <w:rsid w:val="006A2312"/>
    <w:rsid w:val="006A2347"/>
    <w:rsid w:val="006A23E1"/>
    <w:rsid w:val="006A24B3"/>
    <w:rsid w:val="006A2A70"/>
    <w:rsid w:val="006A2A8B"/>
    <w:rsid w:val="006A2AEE"/>
    <w:rsid w:val="006A2B37"/>
    <w:rsid w:val="006A2BF5"/>
    <w:rsid w:val="006A2C12"/>
    <w:rsid w:val="006A2CFF"/>
    <w:rsid w:val="006A2D0E"/>
    <w:rsid w:val="006A2DFB"/>
    <w:rsid w:val="006A2E66"/>
    <w:rsid w:val="006A2EE6"/>
    <w:rsid w:val="006A2F7F"/>
    <w:rsid w:val="006A3005"/>
    <w:rsid w:val="006A3227"/>
    <w:rsid w:val="006A3396"/>
    <w:rsid w:val="006A3496"/>
    <w:rsid w:val="006A3B30"/>
    <w:rsid w:val="006A3DA9"/>
    <w:rsid w:val="006A3F94"/>
    <w:rsid w:val="006A4003"/>
    <w:rsid w:val="006A40D0"/>
    <w:rsid w:val="006A4113"/>
    <w:rsid w:val="006A4295"/>
    <w:rsid w:val="006A48FF"/>
    <w:rsid w:val="006A49B5"/>
    <w:rsid w:val="006A4EFB"/>
    <w:rsid w:val="006A4FF3"/>
    <w:rsid w:val="006A53A6"/>
    <w:rsid w:val="006A56EE"/>
    <w:rsid w:val="006A57BE"/>
    <w:rsid w:val="006A57DB"/>
    <w:rsid w:val="006A583A"/>
    <w:rsid w:val="006A5A45"/>
    <w:rsid w:val="006A5B3E"/>
    <w:rsid w:val="006A5CA3"/>
    <w:rsid w:val="006A5D3C"/>
    <w:rsid w:val="006A5D5C"/>
    <w:rsid w:val="006A5DC5"/>
    <w:rsid w:val="006A5E26"/>
    <w:rsid w:val="006A6115"/>
    <w:rsid w:val="006A658A"/>
    <w:rsid w:val="006A65C3"/>
    <w:rsid w:val="006A6B3F"/>
    <w:rsid w:val="006A6B5E"/>
    <w:rsid w:val="006A6B69"/>
    <w:rsid w:val="006A7415"/>
    <w:rsid w:val="006A7497"/>
    <w:rsid w:val="006A74C0"/>
    <w:rsid w:val="006A7574"/>
    <w:rsid w:val="006A78D9"/>
    <w:rsid w:val="006A7BDA"/>
    <w:rsid w:val="006A7F53"/>
    <w:rsid w:val="006A7FD4"/>
    <w:rsid w:val="006B00E7"/>
    <w:rsid w:val="006B0489"/>
    <w:rsid w:val="006B05F5"/>
    <w:rsid w:val="006B0A30"/>
    <w:rsid w:val="006B0BE4"/>
    <w:rsid w:val="006B0E91"/>
    <w:rsid w:val="006B1213"/>
    <w:rsid w:val="006B163E"/>
    <w:rsid w:val="006B166D"/>
    <w:rsid w:val="006B17FC"/>
    <w:rsid w:val="006B19B2"/>
    <w:rsid w:val="006B1A07"/>
    <w:rsid w:val="006B1CA2"/>
    <w:rsid w:val="006B1CB3"/>
    <w:rsid w:val="006B1D27"/>
    <w:rsid w:val="006B1DA2"/>
    <w:rsid w:val="006B1F5F"/>
    <w:rsid w:val="006B1FE8"/>
    <w:rsid w:val="006B2008"/>
    <w:rsid w:val="006B2070"/>
    <w:rsid w:val="006B21AF"/>
    <w:rsid w:val="006B21E9"/>
    <w:rsid w:val="006B242D"/>
    <w:rsid w:val="006B2431"/>
    <w:rsid w:val="006B2522"/>
    <w:rsid w:val="006B2651"/>
    <w:rsid w:val="006B276E"/>
    <w:rsid w:val="006B3072"/>
    <w:rsid w:val="006B3352"/>
    <w:rsid w:val="006B36C0"/>
    <w:rsid w:val="006B393F"/>
    <w:rsid w:val="006B3D68"/>
    <w:rsid w:val="006B3E28"/>
    <w:rsid w:val="006B3E55"/>
    <w:rsid w:val="006B3FCC"/>
    <w:rsid w:val="006B401E"/>
    <w:rsid w:val="006B4044"/>
    <w:rsid w:val="006B44D1"/>
    <w:rsid w:val="006B47B9"/>
    <w:rsid w:val="006B487E"/>
    <w:rsid w:val="006B4931"/>
    <w:rsid w:val="006B4C3C"/>
    <w:rsid w:val="006B4F42"/>
    <w:rsid w:val="006B5111"/>
    <w:rsid w:val="006B5A69"/>
    <w:rsid w:val="006B5E23"/>
    <w:rsid w:val="006B5FEE"/>
    <w:rsid w:val="006B602D"/>
    <w:rsid w:val="006B612B"/>
    <w:rsid w:val="006B62CC"/>
    <w:rsid w:val="006B6346"/>
    <w:rsid w:val="006B642C"/>
    <w:rsid w:val="006B64E0"/>
    <w:rsid w:val="006B6639"/>
    <w:rsid w:val="006B67C5"/>
    <w:rsid w:val="006B68AC"/>
    <w:rsid w:val="006B6AD0"/>
    <w:rsid w:val="006B6B52"/>
    <w:rsid w:val="006B6BA3"/>
    <w:rsid w:val="006B6C83"/>
    <w:rsid w:val="006B6C95"/>
    <w:rsid w:val="006B6DF4"/>
    <w:rsid w:val="006B71D8"/>
    <w:rsid w:val="006B725C"/>
    <w:rsid w:val="006B73C4"/>
    <w:rsid w:val="006B7864"/>
    <w:rsid w:val="006B7873"/>
    <w:rsid w:val="006C009E"/>
    <w:rsid w:val="006C00FD"/>
    <w:rsid w:val="006C0206"/>
    <w:rsid w:val="006C03B2"/>
    <w:rsid w:val="006C04CC"/>
    <w:rsid w:val="006C09DD"/>
    <w:rsid w:val="006C0B08"/>
    <w:rsid w:val="006C0F18"/>
    <w:rsid w:val="006C1142"/>
    <w:rsid w:val="006C11D6"/>
    <w:rsid w:val="006C122F"/>
    <w:rsid w:val="006C131D"/>
    <w:rsid w:val="006C146A"/>
    <w:rsid w:val="006C16B4"/>
    <w:rsid w:val="006C1807"/>
    <w:rsid w:val="006C1A29"/>
    <w:rsid w:val="006C1B3F"/>
    <w:rsid w:val="006C1F77"/>
    <w:rsid w:val="006C22BD"/>
    <w:rsid w:val="006C2419"/>
    <w:rsid w:val="006C2604"/>
    <w:rsid w:val="006C29CC"/>
    <w:rsid w:val="006C2A9B"/>
    <w:rsid w:val="006C2E45"/>
    <w:rsid w:val="006C30C3"/>
    <w:rsid w:val="006C3309"/>
    <w:rsid w:val="006C3421"/>
    <w:rsid w:val="006C342F"/>
    <w:rsid w:val="006C35B0"/>
    <w:rsid w:val="006C360F"/>
    <w:rsid w:val="006C375B"/>
    <w:rsid w:val="006C3A32"/>
    <w:rsid w:val="006C3F6B"/>
    <w:rsid w:val="006C3F91"/>
    <w:rsid w:val="006C3FF3"/>
    <w:rsid w:val="006C410A"/>
    <w:rsid w:val="006C44D3"/>
    <w:rsid w:val="006C456C"/>
    <w:rsid w:val="006C45C1"/>
    <w:rsid w:val="006C4AA3"/>
    <w:rsid w:val="006C4AED"/>
    <w:rsid w:val="006C4B11"/>
    <w:rsid w:val="006C4D3A"/>
    <w:rsid w:val="006C4D69"/>
    <w:rsid w:val="006C4E89"/>
    <w:rsid w:val="006C504F"/>
    <w:rsid w:val="006C505D"/>
    <w:rsid w:val="006C50C3"/>
    <w:rsid w:val="006C54AC"/>
    <w:rsid w:val="006C566C"/>
    <w:rsid w:val="006C57EC"/>
    <w:rsid w:val="006C5842"/>
    <w:rsid w:val="006C5C20"/>
    <w:rsid w:val="006C5CB5"/>
    <w:rsid w:val="006C5D82"/>
    <w:rsid w:val="006C5DE8"/>
    <w:rsid w:val="006C5FF1"/>
    <w:rsid w:val="006C61A3"/>
    <w:rsid w:val="006C6287"/>
    <w:rsid w:val="006C65F9"/>
    <w:rsid w:val="006C671A"/>
    <w:rsid w:val="006C677C"/>
    <w:rsid w:val="006C6E92"/>
    <w:rsid w:val="006C7090"/>
    <w:rsid w:val="006C7144"/>
    <w:rsid w:val="006C7464"/>
    <w:rsid w:val="006C75C9"/>
    <w:rsid w:val="006C786C"/>
    <w:rsid w:val="006C7CAC"/>
    <w:rsid w:val="006C7D7A"/>
    <w:rsid w:val="006C7E53"/>
    <w:rsid w:val="006C7FB9"/>
    <w:rsid w:val="006C7FBE"/>
    <w:rsid w:val="006D008B"/>
    <w:rsid w:val="006D0208"/>
    <w:rsid w:val="006D0395"/>
    <w:rsid w:val="006D03B0"/>
    <w:rsid w:val="006D0799"/>
    <w:rsid w:val="006D07F3"/>
    <w:rsid w:val="006D0846"/>
    <w:rsid w:val="006D0C09"/>
    <w:rsid w:val="006D0E60"/>
    <w:rsid w:val="006D0F07"/>
    <w:rsid w:val="006D12E5"/>
    <w:rsid w:val="006D1863"/>
    <w:rsid w:val="006D1A23"/>
    <w:rsid w:val="006D1B83"/>
    <w:rsid w:val="006D1D0D"/>
    <w:rsid w:val="006D1DFA"/>
    <w:rsid w:val="006D1F1A"/>
    <w:rsid w:val="006D2039"/>
    <w:rsid w:val="006D2061"/>
    <w:rsid w:val="006D208D"/>
    <w:rsid w:val="006D21FF"/>
    <w:rsid w:val="006D23C8"/>
    <w:rsid w:val="006D272A"/>
    <w:rsid w:val="006D28B8"/>
    <w:rsid w:val="006D29A7"/>
    <w:rsid w:val="006D2D16"/>
    <w:rsid w:val="006D3014"/>
    <w:rsid w:val="006D30A8"/>
    <w:rsid w:val="006D3130"/>
    <w:rsid w:val="006D31AF"/>
    <w:rsid w:val="006D31DD"/>
    <w:rsid w:val="006D3331"/>
    <w:rsid w:val="006D3344"/>
    <w:rsid w:val="006D35B5"/>
    <w:rsid w:val="006D35CD"/>
    <w:rsid w:val="006D363D"/>
    <w:rsid w:val="006D36D8"/>
    <w:rsid w:val="006D3728"/>
    <w:rsid w:val="006D39FC"/>
    <w:rsid w:val="006D3D01"/>
    <w:rsid w:val="006D3F33"/>
    <w:rsid w:val="006D4133"/>
    <w:rsid w:val="006D419F"/>
    <w:rsid w:val="006D4373"/>
    <w:rsid w:val="006D492A"/>
    <w:rsid w:val="006D493C"/>
    <w:rsid w:val="006D4A22"/>
    <w:rsid w:val="006D4CCB"/>
    <w:rsid w:val="006D4E15"/>
    <w:rsid w:val="006D4E3F"/>
    <w:rsid w:val="006D5384"/>
    <w:rsid w:val="006D5457"/>
    <w:rsid w:val="006D582A"/>
    <w:rsid w:val="006D59BF"/>
    <w:rsid w:val="006D5A62"/>
    <w:rsid w:val="006D5ACE"/>
    <w:rsid w:val="006D5BC7"/>
    <w:rsid w:val="006D5C79"/>
    <w:rsid w:val="006D5D34"/>
    <w:rsid w:val="006D5EC2"/>
    <w:rsid w:val="006D5FEF"/>
    <w:rsid w:val="006D60F2"/>
    <w:rsid w:val="006D611C"/>
    <w:rsid w:val="006D6275"/>
    <w:rsid w:val="006D667A"/>
    <w:rsid w:val="006D66C2"/>
    <w:rsid w:val="006D6AA6"/>
    <w:rsid w:val="006D6FC6"/>
    <w:rsid w:val="006D72E1"/>
    <w:rsid w:val="006D730A"/>
    <w:rsid w:val="006D74C9"/>
    <w:rsid w:val="006D7598"/>
    <w:rsid w:val="006D764B"/>
    <w:rsid w:val="006D776F"/>
    <w:rsid w:val="006D7B93"/>
    <w:rsid w:val="006D7BBD"/>
    <w:rsid w:val="006D7C30"/>
    <w:rsid w:val="006D7C86"/>
    <w:rsid w:val="006D7D69"/>
    <w:rsid w:val="006D7DAD"/>
    <w:rsid w:val="006D7EC6"/>
    <w:rsid w:val="006E0566"/>
    <w:rsid w:val="006E076B"/>
    <w:rsid w:val="006E0AB1"/>
    <w:rsid w:val="006E0B16"/>
    <w:rsid w:val="006E1135"/>
    <w:rsid w:val="006E13DB"/>
    <w:rsid w:val="006E13E5"/>
    <w:rsid w:val="006E1437"/>
    <w:rsid w:val="006E1469"/>
    <w:rsid w:val="006E176F"/>
    <w:rsid w:val="006E17EB"/>
    <w:rsid w:val="006E1A01"/>
    <w:rsid w:val="006E1A68"/>
    <w:rsid w:val="006E1C34"/>
    <w:rsid w:val="006E1D40"/>
    <w:rsid w:val="006E1E45"/>
    <w:rsid w:val="006E2071"/>
    <w:rsid w:val="006E208B"/>
    <w:rsid w:val="006E22CC"/>
    <w:rsid w:val="006E22F5"/>
    <w:rsid w:val="006E28DB"/>
    <w:rsid w:val="006E2B0C"/>
    <w:rsid w:val="006E2D26"/>
    <w:rsid w:val="006E2DDD"/>
    <w:rsid w:val="006E323B"/>
    <w:rsid w:val="006E32F7"/>
    <w:rsid w:val="006E358A"/>
    <w:rsid w:val="006E3B7E"/>
    <w:rsid w:val="006E3C12"/>
    <w:rsid w:val="006E3CE7"/>
    <w:rsid w:val="006E3D3A"/>
    <w:rsid w:val="006E3F64"/>
    <w:rsid w:val="006E414A"/>
    <w:rsid w:val="006E4646"/>
    <w:rsid w:val="006E4BCF"/>
    <w:rsid w:val="006E4BD2"/>
    <w:rsid w:val="006E4D3D"/>
    <w:rsid w:val="006E4D52"/>
    <w:rsid w:val="006E4E0A"/>
    <w:rsid w:val="006E4EC5"/>
    <w:rsid w:val="006E4F27"/>
    <w:rsid w:val="006E508C"/>
    <w:rsid w:val="006E512D"/>
    <w:rsid w:val="006E5217"/>
    <w:rsid w:val="006E5477"/>
    <w:rsid w:val="006E554E"/>
    <w:rsid w:val="006E561B"/>
    <w:rsid w:val="006E576C"/>
    <w:rsid w:val="006E5AFE"/>
    <w:rsid w:val="006E5B96"/>
    <w:rsid w:val="006E60B5"/>
    <w:rsid w:val="006E60E3"/>
    <w:rsid w:val="006E6313"/>
    <w:rsid w:val="006E67DB"/>
    <w:rsid w:val="006E696A"/>
    <w:rsid w:val="006E6B13"/>
    <w:rsid w:val="006E6B27"/>
    <w:rsid w:val="006E6C33"/>
    <w:rsid w:val="006E6F03"/>
    <w:rsid w:val="006E7096"/>
    <w:rsid w:val="006E7117"/>
    <w:rsid w:val="006E718D"/>
    <w:rsid w:val="006E71A8"/>
    <w:rsid w:val="006E7496"/>
    <w:rsid w:val="006E752A"/>
    <w:rsid w:val="006E7633"/>
    <w:rsid w:val="006E7646"/>
    <w:rsid w:val="006E7883"/>
    <w:rsid w:val="006E7969"/>
    <w:rsid w:val="006E79E4"/>
    <w:rsid w:val="006E7AFA"/>
    <w:rsid w:val="006E7CCB"/>
    <w:rsid w:val="006E7E49"/>
    <w:rsid w:val="006E7F71"/>
    <w:rsid w:val="006E7FA8"/>
    <w:rsid w:val="006F0209"/>
    <w:rsid w:val="006F02BC"/>
    <w:rsid w:val="006F0418"/>
    <w:rsid w:val="006F04D2"/>
    <w:rsid w:val="006F05C2"/>
    <w:rsid w:val="006F090B"/>
    <w:rsid w:val="006F0B05"/>
    <w:rsid w:val="006F0B8D"/>
    <w:rsid w:val="006F0B97"/>
    <w:rsid w:val="006F0C12"/>
    <w:rsid w:val="006F0D00"/>
    <w:rsid w:val="006F0DB2"/>
    <w:rsid w:val="006F0E07"/>
    <w:rsid w:val="006F0E38"/>
    <w:rsid w:val="006F0EB1"/>
    <w:rsid w:val="006F1052"/>
    <w:rsid w:val="006F10FE"/>
    <w:rsid w:val="006F1337"/>
    <w:rsid w:val="006F1744"/>
    <w:rsid w:val="006F190F"/>
    <w:rsid w:val="006F1D31"/>
    <w:rsid w:val="006F1D86"/>
    <w:rsid w:val="006F1E30"/>
    <w:rsid w:val="006F20A6"/>
    <w:rsid w:val="006F2659"/>
    <w:rsid w:val="006F28E4"/>
    <w:rsid w:val="006F291E"/>
    <w:rsid w:val="006F299F"/>
    <w:rsid w:val="006F2A92"/>
    <w:rsid w:val="006F2AEC"/>
    <w:rsid w:val="006F2FFF"/>
    <w:rsid w:val="006F3052"/>
    <w:rsid w:val="006F314D"/>
    <w:rsid w:val="006F38D0"/>
    <w:rsid w:val="006F38F2"/>
    <w:rsid w:val="006F3B01"/>
    <w:rsid w:val="006F3C66"/>
    <w:rsid w:val="006F3CB1"/>
    <w:rsid w:val="006F4189"/>
    <w:rsid w:val="006F42E8"/>
    <w:rsid w:val="006F468E"/>
    <w:rsid w:val="006F544F"/>
    <w:rsid w:val="006F546D"/>
    <w:rsid w:val="006F557B"/>
    <w:rsid w:val="006F5674"/>
    <w:rsid w:val="006F571B"/>
    <w:rsid w:val="006F5B41"/>
    <w:rsid w:val="006F61D7"/>
    <w:rsid w:val="006F6520"/>
    <w:rsid w:val="006F6689"/>
    <w:rsid w:val="006F6740"/>
    <w:rsid w:val="006F6859"/>
    <w:rsid w:val="006F6A47"/>
    <w:rsid w:val="006F6C7E"/>
    <w:rsid w:val="006F6E71"/>
    <w:rsid w:val="006F6F48"/>
    <w:rsid w:val="006F6FEA"/>
    <w:rsid w:val="006F70E1"/>
    <w:rsid w:val="006F7427"/>
    <w:rsid w:val="006F746D"/>
    <w:rsid w:val="006F773A"/>
    <w:rsid w:val="006F7A92"/>
    <w:rsid w:val="006F7D23"/>
    <w:rsid w:val="006F7E42"/>
    <w:rsid w:val="00700042"/>
    <w:rsid w:val="007000F2"/>
    <w:rsid w:val="0070013F"/>
    <w:rsid w:val="007001EA"/>
    <w:rsid w:val="0070023A"/>
    <w:rsid w:val="0070063F"/>
    <w:rsid w:val="00700784"/>
    <w:rsid w:val="0070078C"/>
    <w:rsid w:val="00700953"/>
    <w:rsid w:val="00700BF8"/>
    <w:rsid w:val="0070109F"/>
    <w:rsid w:val="0070124B"/>
    <w:rsid w:val="00701274"/>
    <w:rsid w:val="00701662"/>
    <w:rsid w:val="007017EA"/>
    <w:rsid w:val="0070181F"/>
    <w:rsid w:val="0070193E"/>
    <w:rsid w:val="00701986"/>
    <w:rsid w:val="00701B27"/>
    <w:rsid w:val="00701E6C"/>
    <w:rsid w:val="00701ECA"/>
    <w:rsid w:val="00701F97"/>
    <w:rsid w:val="00702857"/>
    <w:rsid w:val="0070292C"/>
    <w:rsid w:val="00702974"/>
    <w:rsid w:val="007029C4"/>
    <w:rsid w:val="00702C86"/>
    <w:rsid w:val="00702D59"/>
    <w:rsid w:val="007031F8"/>
    <w:rsid w:val="007032E5"/>
    <w:rsid w:val="007032E6"/>
    <w:rsid w:val="007033C6"/>
    <w:rsid w:val="007036E5"/>
    <w:rsid w:val="00703D0F"/>
    <w:rsid w:val="00703D8A"/>
    <w:rsid w:val="00704123"/>
    <w:rsid w:val="00704307"/>
    <w:rsid w:val="00704641"/>
    <w:rsid w:val="0070470E"/>
    <w:rsid w:val="007047A7"/>
    <w:rsid w:val="00705012"/>
    <w:rsid w:val="0070502E"/>
    <w:rsid w:val="007050A6"/>
    <w:rsid w:val="0070520D"/>
    <w:rsid w:val="0070546C"/>
    <w:rsid w:val="00705679"/>
    <w:rsid w:val="007056ED"/>
    <w:rsid w:val="007059CD"/>
    <w:rsid w:val="00705D28"/>
    <w:rsid w:val="00705FC4"/>
    <w:rsid w:val="00706AC2"/>
    <w:rsid w:val="00706CEB"/>
    <w:rsid w:val="00706E15"/>
    <w:rsid w:val="00706ED0"/>
    <w:rsid w:val="00707376"/>
    <w:rsid w:val="007073F3"/>
    <w:rsid w:val="0070743B"/>
    <w:rsid w:val="0070761D"/>
    <w:rsid w:val="00707963"/>
    <w:rsid w:val="00707CC2"/>
    <w:rsid w:val="00707D9C"/>
    <w:rsid w:val="00707EC1"/>
    <w:rsid w:val="00707EC9"/>
    <w:rsid w:val="00707F03"/>
    <w:rsid w:val="00710147"/>
    <w:rsid w:val="007101EE"/>
    <w:rsid w:val="007101F4"/>
    <w:rsid w:val="00710575"/>
    <w:rsid w:val="00710994"/>
    <w:rsid w:val="007109CD"/>
    <w:rsid w:val="00710A02"/>
    <w:rsid w:val="00710A3E"/>
    <w:rsid w:val="00710B86"/>
    <w:rsid w:val="00710BD7"/>
    <w:rsid w:val="00710C7D"/>
    <w:rsid w:val="00710D26"/>
    <w:rsid w:val="00710D33"/>
    <w:rsid w:val="0071127B"/>
    <w:rsid w:val="00711747"/>
    <w:rsid w:val="00711760"/>
    <w:rsid w:val="00711917"/>
    <w:rsid w:val="00711921"/>
    <w:rsid w:val="0071196B"/>
    <w:rsid w:val="00711A0F"/>
    <w:rsid w:val="00711AE4"/>
    <w:rsid w:val="00711B30"/>
    <w:rsid w:val="00711D10"/>
    <w:rsid w:val="00711D73"/>
    <w:rsid w:val="0071218E"/>
    <w:rsid w:val="00712202"/>
    <w:rsid w:val="00712465"/>
    <w:rsid w:val="00712584"/>
    <w:rsid w:val="00712A0F"/>
    <w:rsid w:val="00712C00"/>
    <w:rsid w:val="00712E9A"/>
    <w:rsid w:val="00712FDB"/>
    <w:rsid w:val="007131B0"/>
    <w:rsid w:val="00713315"/>
    <w:rsid w:val="00713606"/>
    <w:rsid w:val="00713712"/>
    <w:rsid w:val="0071371F"/>
    <w:rsid w:val="0071374D"/>
    <w:rsid w:val="0071375F"/>
    <w:rsid w:val="00713786"/>
    <w:rsid w:val="00713891"/>
    <w:rsid w:val="00713A5B"/>
    <w:rsid w:val="00713AC0"/>
    <w:rsid w:val="00713C6C"/>
    <w:rsid w:val="00714065"/>
    <w:rsid w:val="00714186"/>
    <w:rsid w:val="00714312"/>
    <w:rsid w:val="00714656"/>
    <w:rsid w:val="0071473D"/>
    <w:rsid w:val="00714796"/>
    <w:rsid w:val="00714A81"/>
    <w:rsid w:val="00714D3C"/>
    <w:rsid w:val="00714D6A"/>
    <w:rsid w:val="00714DD6"/>
    <w:rsid w:val="00715352"/>
    <w:rsid w:val="007154C1"/>
    <w:rsid w:val="007154D5"/>
    <w:rsid w:val="007154FD"/>
    <w:rsid w:val="007156E7"/>
    <w:rsid w:val="00715C27"/>
    <w:rsid w:val="00715CC6"/>
    <w:rsid w:val="00715F49"/>
    <w:rsid w:val="00716324"/>
    <w:rsid w:val="007163BF"/>
    <w:rsid w:val="0071649C"/>
    <w:rsid w:val="00716826"/>
    <w:rsid w:val="00716B63"/>
    <w:rsid w:val="00716D67"/>
    <w:rsid w:val="00716FC0"/>
    <w:rsid w:val="00717267"/>
    <w:rsid w:val="007175FC"/>
    <w:rsid w:val="00717890"/>
    <w:rsid w:val="007178EE"/>
    <w:rsid w:val="00717F22"/>
    <w:rsid w:val="007202D3"/>
    <w:rsid w:val="00720759"/>
    <w:rsid w:val="00720A0C"/>
    <w:rsid w:val="00720A22"/>
    <w:rsid w:val="00720A7C"/>
    <w:rsid w:val="0072117B"/>
    <w:rsid w:val="00721549"/>
    <w:rsid w:val="007215A9"/>
    <w:rsid w:val="0072190B"/>
    <w:rsid w:val="0072198D"/>
    <w:rsid w:val="00721AD5"/>
    <w:rsid w:val="00721C7B"/>
    <w:rsid w:val="00721CB7"/>
    <w:rsid w:val="00721DB3"/>
    <w:rsid w:val="00721E1D"/>
    <w:rsid w:val="00721EB9"/>
    <w:rsid w:val="00721F5F"/>
    <w:rsid w:val="00722260"/>
    <w:rsid w:val="00722606"/>
    <w:rsid w:val="0072278A"/>
    <w:rsid w:val="007228BB"/>
    <w:rsid w:val="007229BA"/>
    <w:rsid w:val="00722B61"/>
    <w:rsid w:val="00722B72"/>
    <w:rsid w:val="00722B7D"/>
    <w:rsid w:val="00722BD3"/>
    <w:rsid w:val="00722D22"/>
    <w:rsid w:val="00722F0B"/>
    <w:rsid w:val="00723099"/>
    <w:rsid w:val="007232D5"/>
    <w:rsid w:val="007233B6"/>
    <w:rsid w:val="0072350B"/>
    <w:rsid w:val="00723859"/>
    <w:rsid w:val="007238B1"/>
    <w:rsid w:val="007238F1"/>
    <w:rsid w:val="00723AA3"/>
    <w:rsid w:val="00723CA0"/>
    <w:rsid w:val="00723F3D"/>
    <w:rsid w:val="00724426"/>
    <w:rsid w:val="00724437"/>
    <w:rsid w:val="007244BA"/>
    <w:rsid w:val="007245F9"/>
    <w:rsid w:val="0072461A"/>
    <w:rsid w:val="007249EB"/>
    <w:rsid w:val="00724C2A"/>
    <w:rsid w:val="00724D0D"/>
    <w:rsid w:val="00725056"/>
    <w:rsid w:val="00725068"/>
    <w:rsid w:val="007253AD"/>
    <w:rsid w:val="007254BD"/>
    <w:rsid w:val="0072560E"/>
    <w:rsid w:val="00725B4E"/>
    <w:rsid w:val="00725CB6"/>
    <w:rsid w:val="00725CDC"/>
    <w:rsid w:val="007260BB"/>
    <w:rsid w:val="00726281"/>
    <w:rsid w:val="0072643C"/>
    <w:rsid w:val="0072650B"/>
    <w:rsid w:val="00726516"/>
    <w:rsid w:val="00726537"/>
    <w:rsid w:val="0072665F"/>
    <w:rsid w:val="00726DE2"/>
    <w:rsid w:val="007270D7"/>
    <w:rsid w:val="00727213"/>
    <w:rsid w:val="00727317"/>
    <w:rsid w:val="007273EC"/>
    <w:rsid w:val="007273FE"/>
    <w:rsid w:val="00727615"/>
    <w:rsid w:val="007279F1"/>
    <w:rsid w:val="00727A21"/>
    <w:rsid w:val="00727A88"/>
    <w:rsid w:val="00727BDB"/>
    <w:rsid w:val="00727CBE"/>
    <w:rsid w:val="00727E9F"/>
    <w:rsid w:val="007304B8"/>
    <w:rsid w:val="007306E9"/>
    <w:rsid w:val="00730F12"/>
    <w:rsid w:val="0073128B"/>
    <w:rsid w:val="0073150C"/>
    <w:rsid w:val="00731672"/>
    <w:rsid w:val="0073171A"/>
    <w:rsid w:val="00731726"/>
    <w:rsid w:val="00731D75"/>
    <w:rsid w:val="00731EC7"/>
    <w:rsid w:val="0073208E"/>
    <w:rsid w:val="00732418"/>
    <w:rsid w:val="0073257B"/>
    <w:rsid w:val="00732587"/>
    <w:rsid w:val="007325D3"/>
    <w:rsid w:val="00732601"/>
    <w:rsid w:val="00732860"/>
    <w:rsid w:val="00732885"/>
    <w:rsid w:val="00732C4F"/>
    <w:rsid w:val="007330BD"/>
    <w:rsid w:val="007331B9"/>
    <w:rsid w:val="00733858"/>
    <w:rsid w:val="00733A80"/>
    <w:rsid w:val="00733C56"/>
    <w:rsid w:val="00733EBF"/>
    <w:rsid w:val="0073487C"/>
    <w:rsid w:val="0073497A"/>
    <w:rsid w:val="00734E89"/>
    <w:rsid w:val="007350F7"/>
    <w:rsid w:val="007351F6"/>
    <w:rsid w:val="0073532A"/>
    <w:rsid w:val="007359BD"/>
    <w:rsid w:val="00735A92"/>
    <w:rsid w:val="00735E35"/>
    <w:rsid w:val="00735FF2"/>
    <w:rsid w:val="0073637C"/>
    <w:rsid w:val="00736886"/>
    <w:rsid w:val="007368E4"/>
    <w:rsid w:val="007368F8"/>
    <w:rsid w:val="00736C0F"/>
    <w:rsid w:val="00736D7B"/>
    <w:rsid w:val="00737013"/>
    <w:rsid w:val="007371B6"/>
    <w:rsid w:val="00737307"/>
    <w:rsid w:val="0073739A"/>
    <w:rsid w:val="007377ED"/>
    <w:rsid w:val="007379C8"/>
    <w:rsid w:val="00737C64"/>
    <w:rsid w:val="00737E51"/>
    <w:rsid w:val="00740003"/>
    <w:rsid w:val="00740633"/>
    <w:rsid w:val="00740688"/>
    <w:rsid w:val="007406A2"/>
    <w:rsid w:val="007406C0"/>
    <w:rsid w:val="00740772"/>
    <w:rsid w:val="00740871"/>
    <w:rsid w:val="00740875"/>
    <w:rsid w:val="00740A18"/>
    <w:rsid w:val="00740AC1"/>
    <w:rsid w:val="00740B5C"/>
    <w:rsid w:val="00740BB7"/>
    <w:rsid w:val="00740BF9"/>
    <w:rsid w:val="00740C58"/>
    <w:rsid w:val="0074108B"/>
    <w:rsid w:val="007410B6"/>
    <w:rsid w:val="007411DE"/>
    <w:rsid w:val="007412B9"/>
    <w:rsid w:val="00741434"/>
    <w:rsid w:val="00741472"/>
    <w:rsid w:val="007414F8"/>
    <w:rsid w:val="007415B6"/>
    <w:rsid w:val="0074160C"/>
    <w:rsid w:val="00741626"/>
    <w:rsid w:val="007417DC"/>
    <w:rsid w:val="00741A56"/>
    <w:rsid w:val="00741CA2"/>
    <w:rsid w:val="00741CC3"/>
    <w:rsid w:val="007420C9"/>
    <w:rsid w:val="0074211F"/>
    <w:rsid w:val="00742143"/>
    <w:rsid w:val="00742695"/>
    <w:rsid w:val="00742920"/>
    <w:rsid w:val="00742A51"/>
    <w:rsid w:val="00742B62"/>
    <w:rsid w:val="00742B87"/>
    <w:rsid w:val="00742E48"/>
    <w:rsid w:val="007430D0"/>
    <w:rsid w:val="00743175"/>
    <w:rsid w:val="007432F8"/>
    <w:rsid w:val="007433A9"/>
    <w:rsid w:val="00743468"/>
    <w:rsid w:val="007436B1"/>
    <w:rsid w:val="007436D5"/>
    <w:rsid w:val="00743867"/>
    <w:rsid w:val="00743930"/>
    <w:rsid w:val="00743B39"/>
    <w:rsid w:val="00743CB3"/>
    <w:rsid w:val="00744055"/>
    <w:rsid w:val="00744308"/>
    <w:rsid w:val="0074443A"/>
    <w:rsid w:val="0074446A"/>
    <w:rsid w:val="007446CA"/>
    <w:rsid w:val="0074475B"/>
    <w:rsid w:val="00744B89"/>
    <w:rsid w:val="00744E4F"/>
    <w:rsid w:val="0074544C"/>
    <w:rsid w:val="007454CB"/>
    <w:rsid w:val="0074576E"/>
    <w:rsid w:val="007458E7"/>
    <w:rsid w:val="00745A82"/>
    <w:rsid w:val="00745CF2"/>
    <w:rsid w:val="00745EBB"/>
    <w:rsid w:val="00745ECA"/>
    <w:rsid w:val="00745F3D"/>
    <w:rsid w:val="00746167"/>
    <w:rsid w:val="00746199"/>
    <w:rsid w:val="0074635F"/>
    <w:rsid w:val="00746811"/>
    <w:rsid w:val="00747446"/>
    <w:rsid w:val="00747880"/>
    <w:rsid w:val="007478B5"/>
    <w:rsid w:val="00747A51"/>
    <w:rsid w:val="00747B39"/>
    <w:rsid w:val="00747BD8"/>
    <w:rsid w:val="00747F05"/>
    <w:rsid w:val="00750349"/>
    <w:rsid w:val="0075038A"/>
    <w:rsid w:val="007503B7"/>
    <w:rsid w:val="00750523"/>
    <w:rsid w:val="007505B3"/>
    <w:rsid w:val="0075076E"/>
    <w:rsid w:val="007507B8"/>
    <w:rsid w:val="007509F9"/>
    <w:rsid w:val="00751239"/>
    <w:rsid w:val="007513B4"/>
    <w:rsid w:val="00751701"/>
    <w:rsid w:val="0075178A"/>
    <w:rsid w:val="00751AA9"/>
    <w:rsid w:val="00751DF6"/>
    <w:rsid w:val="00751F76"/>
    <w:rsid w:val="00752063"/>
    <w:rsid w:val="00752497"/>
    <w:rsid w:val="007524E1"/>
    <w:rsid w:val="007524E2"/>
    <w:rsid w:val="007525C3"/>
    <w:rsid w:val="00752C09"/>
    <w:rsid w:val="00752FE7"/>
    <w:rsid w:val="0075305D"/>
    <w:rsid w:val="00753584"/>
    <w:rsid w:val="007538E8"/>
    <w:rsid w:val="00753C3C"/>
    <w:rsid w:val="00753D66"/>
    <w:rsid w:val="00753F01"/>
    <w:rsid w:val="00753F6E"/>
    <w:rsid w:val="0075412E"/>
    <w:rsid w:val="00754252"/>
    <w:rsid w:val="007543C1"/>
    <w:rsid w:val="0075447C"/>
    <w:rsid w:val="00754747"/>
    <w:rsid w:val="007547F0"/>
    <w:rsid w:val="00754D64"/>
    <w:rsid w:val="00754E36"/>
    <w:rsid w:val="00754F0B"/>
    <w:rsid w:val="00754FCC"/>
    <w:rsid w:val="00755203"/>
    <w:rsid w:val="00755420"/>
    <w:rsid w:val="0075554E"/>
    <w:rsid w:val="00755559"/>
    <w:rsid w:val="00755862"/>
    <w:rsid w:val="00755B06"/>
    <w:rsid w:val="00755D41"/>
    <w:rsid w:val="00755D4E"/>
    <w:rsid w:val="00755E06"/>
    <w:rsid w:val="00755F8B"/>
    <w:rsid w:val="0075601F"/>
    <w:rsid w:val="007560BB"/>
    <w:rsid w:val="007560DF"/>
    <w:rsid w:val="007564E6"/>
    <w:rsid w:val="007565E2"/>
    <w:rsid w:val="007566AC"/>
    <w:rsid w:val="00756A4C"/>
    <w:rsid w:val="00756DBA"/>
    <w:rsid w:val="00756F15"/>
    <w:rsid w:val="00756F1E"/>
    <w:rsid w:val="007572E9"/>
    <w:rsid w:val="00757362"/>
    <w:rsid w:val="007576CA"/>
    <w:rsid w:val="00757A61"/>
    <w:rsid w:val="00757BC5"/>
    <w:rsid w:val="00757C04"/>
    <w:rsid w:val="00757CD9"/>
    <w:rsid w:val="00757D02"/>
    <w:rsid w:val="00757E85"/>
    <w:rsid w:val="00757E8E"/>
    <w:rsid w:val="00757FE8"/>
    <w:rsid w:val="00760010"/>
    <w:rsid w:val="007600CF"/>
    <w:rsid w:val="0076015A"/>
    <w:rsid w:val="0076022E"/>
    <w:rsid w:val="00760271"/>
    <w:rsid w:val="0076031F"/>
    <w:rsid w:val="00760417"/>
    <w:rsid w:val="007606C6"/>
    <w:rsid w:val="00760756"/>
    <w:rsid w:val="0076093B"/>
    <w:rsid w:val="00760CE5"/>
    <w:rsid w:val="00760D79"/>
    <w:rsid w:val="00760F71"/>
    <w:rsid w:val="0076116A"/>
    <w:rsid w:val="007613AF"/>
    <w:rsid w:val="0076145C"/>
    <w:rsid w:val="0076149B"/>
    <w:rsid w:val="007614CB"/>
    <w:rsid w:val="0076182B"/>
    <w:rsid w:val="007619FB"/>
    <w:rsid w:val="00761A37"/>
    <w:rsid w:val="00761BA5"/>
    <w:rsid w:val="00761E2B"/>
    <w:rsid w:val="0076200C"/>
    <w:rsid w:val="00762016"/>
    <w:rsid w:val="0076205C"/>
    <w:rsid w:val="007623C1"/>
    <w:rsid w:val="007624A2"/>
    <w:rsid w:val="007628F2"/>
    <w:rsid w:val="00762924"/>
    <w:rsid w:val="0076295C"/>
    <w:rsid w:val="00762A95"/>
    <w:rsid w:val="00762E65"/>
    <w:rsid w:val="00762FA7"/>
    <w:rsid w:val="00763049"/>
    <w:rsid w:val="00763055"/>
    <w:rsid w:val="0076323A"/>
    <w:rsid w:val="00763344"/>
    <w:rsid w:val="00763432"/>
    <w:rsid w:val="00763448"/>
    <w:rsid w:val="007634C7"/>
    <w:rsid w:val="007637B0"/>
    <w:rsid w:val="007639FA"/>
    <w:rsid w:val="00763AA2"/>
    <w:rsid w:val="00763CB2"/>
    <w:rsid w:val="00763DB2"/>
    <w:rsid w:val="00763EB7"/>
    <w:rsid w:val="00764043"/>
    <w:rsid w:val="0076411F"/>
    <w:rsid w:val="00764893"/>
    <w:rsid w:val="00764B51"/>
    <w:rsid w:val="00764C61"/>
    <w:rsid w:val="00764D24"/>
    <w:rsid w:val="00764EB8"/>
    <w:rsid w:val="00764ED4"/>
    <w:rsid w:val="00765098"/>
    <w:rsid w:val="007650A8"/>
    <w:rsid w:val="0076539C"/>
    <w:rsid w:val="00765832"/>
    <w:rsid w:val="007658BE"/>
    <w:rsid w:val="0076598D"/>
    <w:rsid w:val="00765AD8"/>
    <w:rsid w:val="00765D90"/>
    <w:rsid w:val="00765DEE"/>
    <w:rsid w:val="00765FDC"/>
    <w:rsid w:val="00765FF9"/>
    <w:rsid w:val="00766251"/>
    <w:rsid w:val="00766376"/>
    <w:rsid w:val="007663A3"/>
    <w:rsid w:val="00766491"/>
    <w:rsid w:val="00766531"/>
    <w:rsid w:val="00766559"/>
    <w:rsid w:val="0076682D"/>
    <w:rsid w:val="007669EF"/>
    <w:rsid w:val="00766B0E"/>
    <w:rsid w:val="00766BFB"/>
    <w:rsid w:val="00766DE5"/>
    <w:rsid w:val="00766ED2"/>
    <w:rsid w:val="0076731C"/>
    <w:rsid w:val="00767353"/>
    <w:rsid w:val="00767390"/>
    <w:rsid w:val="007673EE"/>
    <w:rsid w:val="0076747C"/>
    <w:rsid w:val="007674C6"/>
    <w:rsid w:val="00767703"/>
    <w:rsid w:val="007678B6"/>
    <w:rsid w:val="00767B09"/>
    <w:rsid w:val="00767CD1"/>
    <w:rsid w:val="007700C8"/>
    <w:rsid w:val="007700D5"/>
    <w:rsid w:val="007700FD"/>
    <w:rsid w:val="00770583"/>
    <w:rsid w:val="00770729"/>
    <w:rsid w:val="007708D5"/>
    <w:rsid w:val="00770AAE"/>
    <w:rsid w:val="00770BF0"/>
    <w:rsid w:val="00770C1D"/>
    <w:rsid w:val="00770CEE"/>
    <w:rsid w:val="00770D8F"/>
    <w:rsid w:val="007710DB"/>
    <w:rsid w:val="00771438"/>
    <w:rsid w:val="00771570"/>
    <w:rsid w:val="00771655"/>
    <w:rsid w:val="00771952"/>
    <w:rsid w:val="00771D4E"/>
    <w:rsid w:val="00771F56"/>
    <w:rsid w:val="007720DC"/>
    <w:rsid w:val="007721AD"/>
    <w:rsid w:val="00772232"/>
    <w:rsid w:val="007722F5"/>
    <w:rsid w:val="007728F4"/>
    <w:rsid w:val="00772D15"/>
    <w:rsid w:val="00772DC3"/>
    <w:rsid w:val="007733C4"/>
    <w:rsid w:val="0077347F"/>
    <w:rsid w:val="00773751"/>
    <w:rsid w:val="007739C9"/>
    <w:rsid w:val="00773EC7"/>
    <w:rsid w:val="00773EE1"/>
    <w:rsid w:val="0077407A"/>
    <w:rsid w:val="00774086"/>
    <w:rsid w:val="007743A1"/>
    <w:rsid w:val="007744EF"/>
    <w:rsid w:val="00775030"/>
    <w:rsid w:val="00775506"/>
    <w:rsid w:val="00775583"/>
    <w:rsid w:val="0077594F"/>
    <w:rsid w:val="00775B72"/>
    <w:rsid w:val="00775BAA"/>
    <w:rsid w:val="00775D7E"/>
    <w:rsid w:val="00775E71"/>
    <w:rsid w:val="00775EFD"/>
    <w:rsid w:val="00775F11"/>
    <w:rsid w:val="00776150"/>
    <w:rsid w:val="00776351"/>
    <w:rsid w:val="00776679"/>
    <w:rsid w:val="007768F2"/>
    <w:rsid w:val="007769E6"/>
    <w:rsid w:val="00776C10"/>
    <w:rsid w:val="00776E51"/>
    <w:rsid w:val="00776E9E"/>
    <w:rsid w:val="00776F98"/>
    <w:rsid w:val="00777053"/>
    <w:rsid w:val="007771DB"/>
    <w:rsid w:val="007775DE"/>
    <w:rsid w:val="00777712"/>
    <w:rsid w:val="007778F2"/>
    <w:rsid w:val="00777B46"/>
    <w:rsid w:val="00777C37"/>
    <w:rsid w:val="00777EE9"/>
    <w:rsid w:val="007800AE"/>
    <w:rsid w:val="0078049C"/>
    <w:rsid w:val="007808D5"/>
    <w:rsid w:val="00780980"/>
    <w:rsid w:val="007809E1"/>
    <w:rsid w:val="00780A03"/>
    <w:rsid w:val="00780AF4"/>
    <w:rsid w:val="00780C52"/>
    <w:rsid w:val="00780F3D"/>
    <w:rsid w:val="0078111B"/>
    <w:rsid w:val="0078146E"/>
    <w:rsid w:val="0078165E"/>
    <w:rsid w:val="007816FD"/>
    <w:rsid w:val="00781A47"/>
    <w:rsid w:val="00781B56"/>
    <w:rsid w:val="00781B9A"/>
    <w:rsid w:val="00781BC7"/>
    <w:rsid w:val="00781DAD"/>
    <w:rsid w:val="00781FFB"/>
    <w:rsid w:val="00782415"/>
    <w:rsid w:val="0078243D"/>
    <w:rsid w:val="00782581"/>
    <w:rsid w:val="0078291F"/>
    <w:rsid w:val="00782A0C"/>
    <w:rsid w:val="00782A48"/>
    <w:rsid w:val="00782AAB"/>
    <w:rsid w:val="00782D8A"/>
    <w:rsid w:val="00782FBA"/>
    <w:rsid w:val="007833C3"/>
    <w:rsid w:val="007835E9"/>
    <w:rsid w:val="007837BE"/>
    <w:rsid w:val="0078380D"/>
    <w:rsid w:val="00783B13"/>
    <w:rsid w:val="00783B65"/>
    <w:rsid w:val="00783FFC"/>
    <w:rsid w:val="00784112"/>
    <w:rsid w:val="007842FE"/>
    <w:rsid w:val="0078440C"/>
    <w:rsid w:val="00784702"/>
    <w:rsid w:val="00784C31"/>
    <w:rsid w:val="00784EA1"/>
    <w:rsid w:val="00784ECF"/>
    <w:rsid w:val="00784FC7"/>
    <w:rsid w:val="00785331"/>
    <w:rsid w:val="0078548E"/>
    <w:rsid w:val="007859E1"/>
    <w:rsid w:val="00785CDB"/>
    <w:rsid w:val="00785E35"/>
    <w:rsid w:val="00785E47"/>
    <w:rsid w:val="007861D1"/>
    <w:rsid w:val="00786272"/>
    <w:rsid w:val="00786298"/>
    <w:rsid w:val="0078630A"/>
    <w:rsid w:val="007864B2"/>
    <w:rsid w:val="0078656C"/>
    <w:rsid w:val="00786620"/>
    <w:rsid w:val="00786698"/>
    <w:rsid w:val="0078681A"/>
    <w:rsid w:val="007868AC"/>
    <w:rsid w:val="007868B7"/>
    <w:rsid w:val="00786A12"/>
    <w:rsid w:val="00786BC0"/>
    <w:rsid w:val="00786D20"/>
    <w:rsid w:val="00787098"/>
    <w:rsid w:val="0078719C"/>
    <w:rsid w:val="00787284"/>
    <w:rsid w:val="00787575"/>
    <w:rsid w:val="007875E7"/>
    <w:rsid w:val="00787736"/>
    <w:rsid w:val="00787A55"/>
    <w:rsid w:val="00787B71"/>
    <w:rsid w:val="00787FF1"/>
    <w:rsid w:val="00790050"/>
    <w:rsid w:val="00790542"/>
    <w:rsid w:val="00790770"/>
    <w:rsid w:val="00790867"/>
    <w:rsid w:val="007908A8"/>
    <w:rsid w:val="00790B7F"/>
    <w:rsid w:val="00790D93"/>
    <w:rsid w:val="00790E74"/>
    <w:rsid w:val="00790F49"/>
    <w:rsid w:val="00791103"/>
    <w:rsid w:val="00791190"/>
    <w:rsid w:val="0079128B"/>
    <w:rsid w:val="007914DC"/>
    <w:rsid w:val="007916B7"/>
    <w:rsid w:val="007916D1"/>
    <w:rsid w:val="007916D2"/>
    <w:rsid w:val="00791866"/>
    <w:rsid w:val="00791ADE"/>
    <w:rsid w:val="00791B99"/>
    <w:rsid w:val="00791BE9"/>
    <w:rsid w:val="00791BEA"/>
    <w:rsid w:val="00791C17"/>
    <w:rsid w:val="00791EA8"/>
    <w:rsid w:val="00791FA3"/>
    <w:rsid w:val="007925B5"/>
    <w:rsid w:val="007926B7"/>
    <w:rsid w:val="00792AD3"/>
    <w:rsid w:val="00792C8A"/>
    <w:rsid w:val="00792DEA"/>
    <w:rsid w:val="00792ECC"/>
    <w:rsid w:val="007931F0"/>
    <w:rsid w:val="00793333"/>
    <w:rsid w:val="00793368"/>
    <w:rsid w:val="00793774"/>
    <w:rsid w:val="007938D5"/>
    <w:rsid w:val="00793901"/>
    <w:rsid w:val="007939C7"/>
    <w:rsid w:val="00793A32"/>
    <w:rsid w:val="00793BCF"/>
    <w:rsid w:val="00793E2A"/>
    <w:rsid w:val="00793F70"/>
    <w:rsid w:val="0079466B"/>
    <w:rsid w:val="007946D0"/>
    <w:rsid w:val="007947FB"/>
    <w:rsid w:val="00794DFE"/>
    <w:rsid w:val="00794E0E"/>
    <w:rsid w:val="00795044"/>
    <w:rsid w:val="007954AC"/>
    <w:rsid w:val="00795673"/>
    <w:rsid w:val="00795804"/>
    <w:rsid w:val="00795809"/>
    <w:rsid w:val="00795862"/>
    <w:rsid w:val="00795902"/>
    <w:rsid w:val="00795B4E"/>
    <w:rsid w:val="00795BA6"/>
    <w:rsid w:val="00795DE3"/>
    <w:rsid w:val="0079601B"/>
    <w:rsid w:val="00796253"/>
    <w:rsid w:val="007962E1"/>
    <w:rsid w:val="00796323"/>
    <w:rsid w:val="00796341"/>
    <w:rsid w:val="00796B15"/>
    <w:rsid w:val="00796DD1"/>
    <w:rsid w:val="00796DF4"/>
    <w:rsid w:val="00796E42"/>
    <w:rsid w:val="00796F3C"/>
    <w:rsid w:val="0079711A"/>
    <w:rsid w:val="0079719B"/>
    <w:rsid w:val="007973B3"/>
    <w:rsid w:val="00797614"/>
    <w:rsid w:val="007978B1"/>
    <w:rsid w:val="00797DAA"/>
    <w:rsid w:val="00797DB1"/>
    <w:rsid w:val="00797FCF"/>
    <w:rsid w:val="007A0616"/>
    <w:rsid w:val="007A0926"/>
    <w:rsid w:val="007A0BDA"/>
    <w:rsid w:val="007A0CDD"/>
    <w:rsid w:val="007A0D0D"/>
    <w:rsid w:val="007A0DAC"/>
    <w:rsid w:val="007A0EBA"/>
    <w:rsid w:val="007A1189"/>
    <w:rsid w:val="007A13E4"/>
    <w:rsid w:val="007A154D"/>
    <w:rsid w:val="007A15BA"/>
    <w:rsid w:val="007A16E9"/>
    <w:rsid w:val="007A1B4D"/>
    <w:rsid w:val="007A1B63"/>
    <w:rsid w:val="007A1C85"/>
    <w:rsid w:val="007A22D6"/>
    <w:rsid w:val="007A23BB"/>
    <w:rsid w:val="007A2635"/>
    <w:rsid w:val="007A28BE"/>
    <w:rsid w:val="007A2BFF"/>
    <w:rsid w:val="007A2CC2"/>
    <w:rsid w:val="007A2D56"/>
    <w:rsid w:val="007A2FB9"/>
    <w:rsid w:val="007A3240"/>
    <w:rsid w:val="007A32E9"/>
    <w:rsid w:val="007A3395"/>
    <w:rsid w:val="007A33B4"/>
    <w:rsid w:val="007A3474"/>
    <w:rsid w:val="007A3505"/>
    <w:rsid w:val="007A38A9"/>
    <w:rsid w:val="007A3B85"/>
    <w:rsid w:val="007A3BF2"/>
    <w:rsid w:val="007A3CA6"/>
    <w:rsid w:val="007A3FF4"/>
    <w:rsid w:val="007A4338"/>
    <w:rsid w:val="007A4617"/>
    <w:rsid w:val="007A4854"/>
    <w:rsid w:val="007A4AF1"/>
    <w:rsid w:val="007A50ED"/>
    <w:rsid w:val="007A5288"/>
    <w:rsid w:val="007A52BC"/>
    <w:rsid w:val="007A5484"/>
    <w:rsid w:val="007A5784"/>
    <w:rsid w:val="007A5A4B"/>
    <w:rsid w:val="007A5C80"/>
    <w:rsid w:val="007A5E1B"/>
    <w:rsid w:val="007A5ED7"/>
    <w:rsid w:val="007A5F87"/>
    <w:rsid w:val="007A6053"/>
    <w:rsid w:val="007A618D"/>
    <w:rsid w:val="007A6256"/>
    <w:rsid w:val="007A6333"/>
    <w:rsid w:val="007A6477"/>
    <w:rsid w:val="007A650C"/>
    <w:rsid w:val="007A6542"/>
    <w:rsid w:val="007A6589"/>
    <w:rsid w:val="007A6909"/>
    <w:rsid w:val="007A6A14"/>
    <w:rsid w:val="007A6A6D"/>
    <w:rsid w:val="007A6A76"/>
    <w:rsid w:val="007A6D83"/>
    <w:rsid w:val="007A711E"/>
    <w:rsid w:val="007A7228"/>
    <w:rsid w:val="007A74F4"/>
    <w:rsid w:val="007A75A3"/>
    <w:rsid w:val="007A78A3"/>
    <w:rsid w:val="007A7AD5"/>
    <w:rsid w:val="007A7B5A"/>
    <w:rsid w:val="007A7DB8"/>
    <w:rsid w:val="007A7DD9"/>
    <w:rsid w:val="007A7E07"/>
    <w:rsid w:val="007A7FE1"/>
    <w:rsid w:val="007B005A"/>
    <w:rsid w:val="007B0109"/>
    <w:rsid w:val="007B0176"/>
    <w:rsid w:val="007B0253"/>
    <w:rsid w:val="007B0490"/>
    <w:rsid w:val="007B0720"/>
    <w:rsid w:val="007B073B"/>
    <w:rsid w:val="007B09D2"/>
    <w:rsid w:val="007B0CB5"/>
    <w:rsid w:val="007B0F01"/>
    <w:rsid w:val="007B0F66"/>
    <w:rsid w:val="007B1061"/>
    <w:rsid w:val="007B1137"/>
    <w:rsid w:val="007B1320"/>
    <w:rsid w:val="007B1CB8"/>
    <w:rsid w:val="007B1DA7"/>
    <w:rsid w:val="007B1F3E"/>
    <w:rsid w:val="007B1F9A"/>
    <w:rsid w:val="007B2074"/>
    <w:rsid w:val="007B2321"/>
    <w:rsid w:val="007B2638"/>
    <w:rsid w:val="007B2BB1"/>
    <w:rsid w:val="007B2C43"/>
    <w:rsid w:val="007B3476"/>
    <w:rsid w:val="007B3539"/>
    <w:rsid w:val="007B3D61"/>
    <w:rsid w:val="007B448A"/>
    <w:rsid w:val="007B44DC"/>
    <w:rsid w:val="007B4543"/>
    <w:rsid w:val="007B4547"/>
    <w:rsid w:val="007B4619"/>
    <w:rsid w:val="007B4880"/>
    <w:rsid w:val="007B4883"/>
    <w:rsid w:val="007B4933"/>
    <w:rsid w:val="007B4937"/>
    <w:rsid w:val="007B4D3D"/>
    <w:rsid w:val="007B52A1"/>
    <w:rsid w:val="007B535A"/>
    <w:rsid w:val="007B550D"/>
    <w:rsid w:val="007B5A66"/>
    <w:rsid w:val="007B5C85"/>
    <w:rsid w:val="007B630D"/>
    <w:rsid w:val="007B6679"/>
    <w:rsid w:val="007B6AA6"/>
    <w:rsid w:val="007B6E33"/>
    <w:rsid w:val="007B722A"/>
    <w:rsid w:val="007B75D1"/>
    <w:rsid w:val="007B77FB"/>
    <w:rsid w:val="007B7976"/>
    <w:rsid w:val="007B7C15"/>
    <w:rsid w:val="007B7D58"/>
    <w:rsid w:val="007B7E59"/>
    <w:rsid w:val="007B7EE9"/>
    <w:rsid w:val="007C0037"/>
    <w:rsid w:val="007C0048"/>
    <w:rsid w:val="007C02D0"/>
    <w:rsid w:val="007C05EA"/>
    <w:rsid w:val="007C0718"/>
    <w:rsid w:val="007C0862"/>
    <w:rsid w:val="007C0880"/>
    <w:rsid w:val="007C0AE5"/>
    <w:rsid w:val="007C0AE9"/>
    <w:rsid w:val="007C0BD2"/>
    <w:rsid w:val="007C0F3A"/>
    <w:rsid w:val="007C0F64"/>
    <w:rsid w:val="007C0FA1"/>
    <w:rsid w:val="007C1065"/>
    <w:rsid w:val="007C107C"/>
    <w:rsid w:val="007C1150"/>
    <w:rsid w:val="007C12F2"/>
    <w:rsid w:val="007C1328"/>
    <w:rsid w:val="007C1416"/>
    <w:rsid w:val="007C14BD"/>
    <w:rsid w:val="007C1537"/>
    <w:rsid w:val="007C185C"/>
    <w:rsid w:val="007C198E"/>
    <w:rsid w:val="007C1B94"/>
    <w:rsid w:val="007C1DFC"/>
    <w:rsid w:val="007C26FF"/>
    <w:rsid w:val="007C2815"/>
    <w:rsid w:val="007C2A39"/>
    <w:rsid w:val="007C2AAF"/>
    <w:rsid w:val="007C2CFD"/>
    <w:rsid w:val="007C2D90"/>
    <w:rsid w:val="007C2FEC"/>
    <w:rsid w:val="007C301B"/>
    <w:rsid w:val="007C3045"/>
    <w:rsid w:val="007C30B7"/>
    <w:rsid w:val="007C3448"/>
    <w:rsid w:val="007C3772"/>
    <w:rsid w:val="007C37C7"/>
    <w:rsid w:val="007C38C9"/>
    <w:rsid w:val="007C3C91"/>
    <w:rsid w:val="007C3D88"/>
    <w:rsid w:val="007C3E3E"/>
    <w:rsid w:val="007C3EE5"/>
    <w:rsid w:val="007C3F14"/>
    <w:rsid w:val="007C408C"/>
    <w:rsid w:val="007C40DB"/>
    <w:rsid w:val="007C43C5"/>
    <w:rsid w:val="007C450E"/>
    <w:rsid w:val="007C459F"/>
    <w:rsid w:val="007C4848"/>
    <w:rsid w:val="007C508D"/>
    <w:rsid w:val="007C515A"/>
    <w:rsid w:val="007C516A"/>
    <w:rsid w:val="007C5211"/>
    <w:rsid w:val="007C52ED"/>
    <w:rsid w:val="007C52F0"/>
    <w:rsid w:val="007C54A7"/>
    <w:rsid w:val="007C56CE"/>
    <w:rsid w:val="007C56F5"/>
    <w:rsid w:val="007C5A12"/>
    <w:rsid w:val="007C5AA5"/>
    <w:rsid w:val="007C5CE6"/>
    <w:rsid w:val="007C5D05"/>
    <w:rsid w:val="007C5DB6"/>
    <w:rsid w:val="007C60F8"/>
    <w:rsid w:val="007C64BC"/>
    <w:rsid w:val="007C6939"/>
    <w:rsid w:val="007C6941"/>
    <w:rsid w:val="007C6944"/>
    <w:rsid w:val="007C6AF9"/>
    <w:rsid w:val="007C6BC9"/>
    <w:rsid w:val="007C6D49"/>
    <w:rsid w:val="007C6D8A"/>
    <w:rsid w:val="007C6E75"/>
    <w:rsid w:val="007C6FFC"/>
    <w:rsid w:val="007C7578"/>
    <w:rsid w:val="007C777D"/>
    <w:rsid w:val="007C779D"/>
    <w:rsid w:val="007C787C"/>
    <w:rsid w:val="007C789F"/>
    <w:rsid w:val="007C7B3C"/>
    <w:rsid w:val="007C7EF3"/>
    <w:rsid w:val="007C7F26"/>
    <w:rsid w:val="007D020B"/>
    <w:rsid w:val="007D02A6"/>
    <w:rsid w:val="007D030D"/>
    <w:rsid w:val="007D0645"/>
    <w:rsid w:val="007D06B3"/>
    <w:rsid w:val="007D098C"/>
    <w:rsid w:val="007D0AD1"/>
    <w:rsid w:val="007D11B6"/>
    <w:rsid w:val="007D1343"/>
    <w:rsid w:val="007D149C"/>
    <w:rsid w:val="007D163B"/>
    <w:rsid w:val="007D1AEA"/>
    <w:rsid w:val="007D1B7C"/>
    <w:rsid w:val="007D1BF6"/>
    <w:rsid w:val="007D1C3E"/>
    <w:rsid w:val="007D214A"/>
    <w:rsid w:val="007D2259"/>
    <w:rsid w:val="007D2A9E"/>
    <w:rsid w:val="007D2B1C"/>
    <w:rsid w:val="007D2B63"/>
    <w:rsid w:val="007D2EE7"/>
    <w:rsid w:val="007D357E"/>
    <w:rsid w:val="007D3889"/>
    <w:rsid w:val="007D39D7"/>
    <w:rsid w:val="007D4504"/>
    <w:rsid w:val="007D478D"/>
    <w:rsid w:val="007D47F5"/>
    <w:rsid w:val="007D4834"/>
    <w:rsid w:val="007D4838"/>
    <w:rsid w:val="007D487A"/>
    <w:rsid w:val="007D4956"/>
    <w:rsid w:val="007D4B3C"/>
    <w:rsid w:val="007D4FF2"/>
    <w:rsid w:val="007D5033"/>
    <w:rsid w:val="007D512C"/>
    <w:rsid w:val="007D526F"/>
    <w:rsid w:val="007D52D8"/>
    <w:rsid w:val="007D54B7"/>
    <w:rsid w:val="007D559C"/>
    <w:rsid w:val="007D5816"/>
    <w:rsid w:val="007D5A35"/>
    <w:rsid w:val="007D5CFA"/>
    <w:rsid w:val="007D5E36"/>
    <w:rsid w:val="007D609F"/>
    <w:rsid w:val="007D614E"/>
    <w:rsid w:val="007D630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AA"/>
    <w:rsid w:val="007D7522"/>
    <w:rsid w:val="007D7698"/>
    <w:rsid w:val="007D7749"/>
    <w:rsid w:val="007D7BD1"/>
    <w:rsid w:val="007E015A"/>
    <w:rsid w:val="007E0162"/>
    <w:rsid w:val="007E0304"/>
    <w:rsid w:val="007E05CC"/>
    <w:rsid w:val="007E08F5"/>
    <w:rsid w:val="007E0986"/>
    <w:rsid w:val="007E0B8D"/>
    <w:rsid w:val="007E0C8C"/>
    <w:rsid w:val="007E0F5A"/>
    <w:rsid w:val="007E0FF8"/>
    <w:rsid w:val="007E1039"/>
    <w:rsid w:val="007E13D7"/>
    <w:rsid w:val="007E1479"/>
    <w:rsid w:val="007E175E"/>
    <w:rsid w:val="007E1A55"/>
    <w:rsid w:val="007E1A93"/>
    <w:rsid w:val="007E1CB1"/>
    <w:rsid w:val="007E1EBF"/>
    <w:rsid w:val="007E1FA7"/>
    <w:rsid w:val="007E201B"/>
    <w:rsid w:val="007E2146"/>
    <w:rsid w:val="007E2187"/>
    <w:rsid w:val="007E24EE"/>
    <w:rsid w:val="007E2B64"/>
    <w:rsid w:val="007E2B9D"/>
    <w:rsid w:val="007E3182"/>
    <w:rsid w:val="007E3357"/>
    <w:rsid w:val="007E3547"/>
    <w:rsid w:val="007E36C4"/>
    <w:rsid w:val="007E36F8"/>
    <w:rsid w:val="007E38B2"/>
    <w:rsid w:val="007E398D"/>
    <w:rsid w:val="007E3D52"/>
    <w:rsid w:val="007E4081"/>
    <w:rsid w:val="007E41C5"/>
    <w:rsid w:val="007E42F2"/>
    <w:rsid w:val="007E4803"/>
    <w:rsid w:val="007E48CD"/>
    <w:rsid w:val="007E48E4"/>
    <w:rsid w:val="007E4B5E"/>
    <w:rsid w:val="007E4FCD"/>
    <w:rsid w:val="007E531F"/>
    <w:rsid w:val="007E5634"/>
    <w:rsid w:val="007E5D16"/>
    <w:rsid w:val="007E5DD8"/>
    <w:rsid w:val="007E5FFD"/>
    <w:rsid w:val="007E6239"/>
    <w:rsid w:val="007E6451"/>
    <w:rsid w:val="007E66F7"/>
    <w:rsid w:val="007E6712"/>
    <w:rsid w:val="007E6735"/>
    <w:rsid w:val="007E67F4"/>
    <w:rsid w:val="007E6919"/>
    <w:rsid w:val="007E6E08"/>
    <w:rsid w:val="007E6F99"/>
    <w:rsid w:val="007E717B"/>
    <w:rsid w:val="007E732E"/>
    <w:rsid w:val="007E741E"/>
    <w:rsid w:val="007E767F"/>
    <w:rsid w:val="007E7711"/>
    <w:rsid w:val="007E7941"/>
    <w:rsid w:val="007E7A60"/>
    <w:rsid w:val="007E7B2B"/>
    <w:rsid w:val="007E7E6F"/>
    <w:rsid w:val="007E7F2A"/>
    <w:rsid w:val="007F00D7"/>
    <w:rsid w:val="007F019E"/>
    <w:rsid w:val="007F040E"/>
    <w:rsid w:val="007F05E0"/>
    <w:rsid w:val="007F0608"/>
    <w:rsid w:val="007F07A0"/>
    <w:rsid w:val="007F09EC"/>
    <w:rsid w:val="007F0B77"/>
    <w:rsid w:val="007F0B82"/>
    <w:rsid w:val="007F0DD3"/>
    <w:rsid w:val="007F0F6B"/>
    <w:rsid w:val="007F1083"/>
    <w:rsid w:val="007F1269"/>
    <w:rsid w:val="007F164C"/>
    <w:rsid w:val="007F18C0"/>
    <w:rsid w:val="007F1C9A"/>
    <w:rsid w:val="007F1E14"/>
    <w:rsid w:val="007F20A9"/>
    <w:rsid w:val="007F21F8"/>
    <w:rsid w:val="007F2477"/>
    <w:rsid w:val="007F2A0C"/>
    <w:rsid w:val="007F2C57"/>
    <w:rsid w:val="007F2DBB"/>
    <w:rsid w:val="007F2ED4"/>
    <w:rsid w:val="007F306E"/>
    <w:rsid w:val="007F31D1"/>
    <w:rsid w:val="007F337B"/>
    <w:rsid w:val="007F339E"/>
    <w:rsid w:val="007F34E1"/>
    <w:rsid w:val="007F387E"/>
    <w:rsid w:val="007F3960"/>
    <w:rsid w:val="007F3FB0"/>
    <w:rsid w:val="007F40E3"/>
    <w:rsid w:val="007F4189"/>
    <w:rsid w:val="007F43A9"/>
    <w:rsid w:val="007F4529"/>
    <w:rsid w:val="007F4DAF"/>
    <w:rsid w:val="007F54CD"/>
    <w:rsid w:val="007F5605"/>
    <w:rsid w:val="007F5608"/>
    <w:rsid w:val="007F5775"/>
    <w:rsid w:val="007F5874"/>
    <w:rsid w:val="007F5BAA"/>
    <w:rsid w:val="007F5C79"/>
    <w:rsid w:val="007F5D4A"/>
    <w:rsid w:val="007F64EA"/>
    <w:rsid w:val="007F6562"/>
    <w:rsid w:val="007F65F2"/>
    <w:rsid w:val="007F66C0"/>
    <w:rsid w:val="007F66F0"/>
    <w:rsid w:val="007F6772"/>
    <w:rsid w:val="007F68BA"/>
    <w:rsid w:val="007F6AD2"/>
    <w:rsid w:val="007F70D6"/>
    <w:rsid w:val="007F7128"/>
    <w:rsid w:val="007F7237"/>
    <w:rsid w:val="007F75A8"/>
    <w:rsid w:val="007F7604"/>
    <w:rsid w:val="007F7733"/>
    <w:rsid w:val="007F7864"/>
    <w:rsid w:val="007F795B"/>
    <w:rsid w:val="007F7C0E"/>
    <w:rsid w:val="007F7E1A"/>
    <w:rsid w:val="00800104"/>
    <w:rsid w:val="00800184"/>
    <w:rsid w:val="0080019F"/>
    <w:rsid w:val="00800312"/>
    <w:rsid w:val="008003A8"/>
    <w:rsid w:val="0080082E"/>
    <w:rsid w:val="00800994"/>
    <w:rsid w:val="00800D5F"/>
    <w:rsid w:val="00800F73"/>
    <w:rsid w:val="008013B8"/>
    <w:rsid w:val="008016C8"/>
    <w:rsid w:val="0080179D"/>
    <w:rsid w:val="00801838"/>
    <w:rsid w:val="008018DC"/>
    <w:rsid w:val="00801DB7"/>
    <w:rsid w:val="00801DF5"/>
    <w:rsid w:val="0080208A"/>
    <w:rsid w:val="008020EA"/>
    <w:rsid w:val="00802142"/>
    <w:rsid w:val="0080235E"/>
    <w:rsid w:val="00802410"/>
    <w:rsid w:val="00802565"/>
    <w:rsid w:val="008025AA"/>
    <w:rsid w:val="0080270F"/>
    <w:rsid w:val="008027BA"/>
    <w:rsid w:val="0080280D"/>
    <w:rsid w:val="00802874"/>
    <w:rsid w:val="008029AE"/>
    <w:rsid w:val="00802BBE"/>
    <w:rsid w:val="00802FDA"/>
    <w:rsid w:val="00802FE4"/>
    <w:rsid w:val="00803001"/>
    <w:rsid w:val="00803025"/>
    <w:rsid w:val="00803160"/>
    <w:rsid w:val="008032FB"/>
    <w:rsid w:val="0080340D"/>
    <w:rsid w:val="008036F8"/>
    <w:rsid w:val="00803977"/>
    <w:rsid w:val="0080397E"/>
    <w:rsid w:val="00803AF8"/>
    <w:rsid w:val="00803B7F"/>
    <w:rsid w:val="00803C2D"/>
    <w:rsid w:val="00803CF5"/>
    <w:rsid w:val="00803D82"/>
    <w:rsid w:val="00803E2E"/>
    <w:rsid w:val="00803EAA"/>
    <w:rsid w:val="00803FD6"/>
    <w:rsid w:val="00804119"/>
    <w:rsid w:val="0080411E"/>
    <w:rsid w:val="008041E1"/>
    <w:rsid w:val="00804867"/>
    <w:rsid w:val="00804A26"/>
    <w:rsid w:val="00804A37"/>
    <w:rsid w:val="00804B2F"/>
    <w:rsid w:val="00804B55"/>
    <w:rsid w:val="00804C2A"/>
    <w:rsid w:val="00804D80"/>
    <w:rsid w:val="00804F20"/>
    <w:rsid w:val="00804F49"/>
    <w:rsid w:val="008050E9"/>
    <w:rsid w:val="008053AD"/>
    <w:rsid w:val="008054B6"/>
    <w:rsid w:val="008054E3"/>
    <w:rsid w:val="00805595"/>
    <w:rsid w:val="008055AB"/>
    <w:rsid w:val="00805A2C"/>
    <w:rsid w:val="00805C1F"/>
    <w:rsid w:val="00805D11"/>
    <w:rsid w:val="0080656E"/>
    <w:rsid w:val="00806979"/>
    <w:rsid w:val="0080699F"/>
    <w:rsid w:val="00806D29"/>
    <w:rsid w:val="00806DC2"/>
    <w:rsid w:val="00806F5E"/>
    <w:rsid w:val="00806F60"/>
    <w:rsid w:val="00807001"/>
    <w:rsid w:val="00807365"/>
    <w:rsid w:val="0080770D"/>
    <w:rsid w:val="00807737"/>
    <w:rsid w:val="008079EF"/>
    <w:rsid w:val="00807D28"/>
    <w:rsid w:val="00807D5E"/>
    <w:rsid w:val="00807E1B"/>
    <w:rsid w:val="00810006"/>
    <w:rsid w:val="00810048"/>
    <w:rsid w:val="008100D3"/>
    <w:rsid w:val="0081012C"/>
    <w:rsid w:val="00810933"/>
    <w:rsid w:val="00810958"/>
    <w:rsid w:val="00810D4C"/>
    <w:rsid w:val="00810DE9"/>
    <w:rsid w:val="00810EAE"/>
    <w:rsid w:val="00811036"/>
    <w:rsid w:val="008111DB"/>
    <w:rsid w:val="00811998"/>
    <w:rsid w:val="00811A86"/>
    <w:rsid w:val="00811CA6"/>
    <w:rsid w:val="00811D2D"/>
    <w:rsid w:val="00812027"/>
    <w:rsid w:val="008123C5"/>
    <w:rsid w:val="008123D5"/>
    <w:rsid w:val="008124FE"/>
    <w:rsid w:val="008127B0"/>
    <w:rsid w:val="008128C1"/>
    <w:rsid w:val="00812A11"/>
    <w:rsid w:val="00812FD3"/>
    <w:rsid w:val="00812FE3"/>
    <w:rsid w:val="0081320A"/>
    <w:rsid w:val="00813297"/>
    <w:rsid w:val="00813672"/>
    <w:rsid w:val="00813CE0"/>
    <w:rsid w:val="00813D2B"/>
    <w:rsid w:val="00814072"/>
    <w:rsid w:val="0081413B"/>
    <w:rsid w:val="008142CD"/>
    <w:rsid w:val="0081433F"/>
    <w:rsid w:val="00814368"/>
    <w:rsid w:val="008144DC"/>
    <w:rsid w:val="00814500"/>
    <w:rsid w:val="00814978"/>
    <w:rsid w:val="00814B38"/>
    <w:rsid w:val="00814B65"/>
    <w:rsid w:val="00814BD6"/>
    <w:rsid w:val="00814BFA"/>
    <w:rsid w:val="00814D2B"/>
    <w:rsid w:val="00815076"/>
    <w:rsid w:val="0081529F"/>
    <w:rsid w:val="008153F0"/>
    <w:rsid w:val="008154B6"/>
    <w:rsid w:val="008155E8"/>
    <w:rsid w:val="0081562F"/>
    <w:rsid w:val="00815706"/>
    <w:rsid w:val="008158C0"/>
    <w:rsid w:val="00815D64"/>
    <w:rsid w:val="00815F20"/>
    <w:rsid w:val="00815F79"/>
    <w:rsid w:val="00816292"/>
    <w:rsid w:val="008165C4"/>
    <w:rsid w:val="00816A54"/>
    <w:rsid w:val="00816C61"/>
    <w:rsid w:val="00816D94"/>
    <w:rsid w:val="00816D9C"/>
    <w:rsid w:val="00816E3A"/>
    <w:rsid w:val="00817151"/>
    <w:rsid w:val="008172CA"/>
    <w:rsid w:val="00817318"/>
    <w:rsid w:val="00817628"/>
    <w:rsid w:val="0081787C"/>
    <w:rsid w:val="00817B8F"/>
    <w:rsid w:val="00817C96"/>
    <w:rsid w:val="00817CB0"/>
    <w:rsid w:val="00817D2A"/>
    <w:rsid w:val="00817E98"/>
    <w:rsid w:val="00817F27"/>
    <w:rsid w:val="00817F3A"/>
    <w:rsid w:val="00820066"/>
    <w:rsid w:val="00820257"/>
    <w:rsid w:val="00820634"/>
    <w:rsid w:val="00820A96"/>
    <w:rsid w:val="00820C15"/>
    <w:rsid w:val="00820DF1"/>
    <w:rsid w:val="00820E8A"/>
    <w:rsid w:val="008213B4"/>
    <w:rsid w:val="0082161D"/>
    <w:rsid w:val="008216E2"/>
    <w:rsid w:val="0082172C"/>
    <w:rsid w:val="0082182A"/>
    <w:rsid w:val="008219C7"/>
    <w:rsid w:val="00821A22"/>
    <w:rsid w:val="00821DC0"/>
    <w:rsid w:val="00822095"/>
    <w:rsid w:val="00822131"/>
    <w:rsid w:val="0082228C"/>
    <w:rsid w:val="00822544"/>
    <w:rsid w:val="00822725"/>
    <w:rsid w:val="00822B1A"/>
    <w:rsid w:val="008231D6"/>
    <w:rsid w:val="00823335"/>
    <w:rsid w:val="008235E4"/>
    <w:rsid w:val="008236AE"/>
    <w:rsid w:val="008237B2"/>
    <w:rsid w:val="00823B2A"/>
    <w:rsid w:val="00823D5D"/>
    <w:rsid w:val="00823F61"/>
    <w:rsid w:val="0082403E"/>
    <w:rsid w:val="0082449E"/>
    <w:rsid w:val="008244B6"/>
    <w:rsid w:val="0082475B"/>
    <w:rsid w:val="008247A4"/>
    <w:rsid w:val="0082483A"/>
    <w:rsid w:val="00824859"/>
    <w:rsid w:val="00824932"/>
    <w:rsid w:val="008249FF"/>
    <w:rsid w:val="00824E3C"/>
    <w:rsid w:val="0082506D"/>
    <w:rsid w:val="0082517F"/>
    <w:rsid w:val="00825197"/>
    <w:rsid w:val="008251EC"/>
    <w:rsid w:val="00825427"/>
    <w:rsid w:val="00825511"/>
    <w:rsid w:val="00825516"/>
    <w:rsid w:val="00825693"/>
    <w:rsid w:val="008256D7"/>
    <w:rsid w:val="00825B0D"/>
    <w:rsid w:val="00825EEF"/>
    <w:rsid w:val="00826051"/>
    <w:rsid w:val="0082618F"/>
    <w:rsid w:val="00826204"/>
    <w:rsid w:val="008263E0"/>
    <w:rsid w:val="008268DA"/>
    <w:rsid w:val="00826D90"/>
    <w:rsid w:val="00826DFF"/>
    <w:rsid w:val="00827015"/>
    <w:rsid w:val="0082704C"/>
    <w:rsid w:val="00827109"/>
    <w:rsid w:val="008272E9"/>
    <w:rsid w:val="008274AC"/>
    <w:rsid w:val="00827639"/>
    <w:rsid w:val="008276F3"/>
    <w:rsid w:val="00827782"/>
    <w:rsid w:val="00827A41"/>
    <w:rsid w:val="00827AF3"/>
    <w:rsid w:val="00827CE6"/>
    <w:rsid w:val="00827E10"/>
    <w:rsid w:val="00827F82"/>
    <w:rsid w:val="0083016A"/>
    <w:rsid w:val="0083058C"/>
    <w:rsid w:val="00830A45"/>
    <w:rsid w:val="00830BDB"/>
    <w:rsid w:val="00830C2F"/>
    <w:rsid w:val="00830CAD"/>
    <w:rsid w:val="0083179C"/>
    <w:rsid w:val="0083209D"/>
    <w:rsid w:val="00832142"/>
    <w:rsid w:val="00832757"/>
    <w:rsid w:val="008327CF"/>
    <w:rsid w:val="00832A4E"/>
    <w:rsid w:val="00832C05"/>
    <w:rsid w:val="00832C18"/>
    <w:rsid w:val="00832CAF"/>
    <w:rsid w:val="00832EFC"/>
    <w:rsid w:val="0083311A"/>
    <w:rsid w:val="0083321C"/>
    <w:rsid w:val="00833700"/>
    <w:rsid w:val="0083371F"/>
    <w:rsid w:val="0083372E"/>
    <w:rsid w:val="00833A96"/>
    <w:rsid w:val="00833D6C"/>
    <w:rsid w:val="00833DA9"/>
    <w:rsid w:val="00834143"/>
    <w:rsid w:val="00834178"/>
    <w:rsid w:val="0083417A"/>
    <w:rsid w:val="008342B0"/>
    <w:rsid w:val="00834319"/>
    <w:rsid w:val="008344DA"/>
    <w:rsid w:val="00834512"/>
    <w:rsid w:val="008348BC"/>
    <w:rsid w:val="008349E7"/>
    <w:rsid w:val="00834BF0"/>
    <w:rsid w:val="00834DD9"/>
    <w:rsid w:val="00834E9D"/>
    <w:rsid w:val="00834FBF"/>
    <w:rsid w:val="0083502E"/>
    <w:rsid w:val="008350E9"/>
    <w:rsid w:val="00835154"/>
    <w:rsid w:val="0083517C"/>
    <w:rsid w:val="008353DB"/>
    <w:rsid w:val="008357ED"/>
    <w:rsid w:val="00835AE4"/>
    <w:rsid w:val="00835B82"/>
    <w:rsid w:val="00835D16"/>
    <w:rsid w:val="00835D21"/>
    <w:rsid w:val="00835E69"/>
    <w:rsid w:val="00835F1B"/>
    <w:rsid w:val="008360C7"/>
    <w:rsid w:val="00836133"/>
    <w:rsid w:val="008362A3"/>
    <w:rsid w:val="0083657B"/>
    <w:rsid w:val="00836707"/>
    <w:rsid w:val="008368D9"/>
    <w:rsid w:val="00836B5B"/>
    <w:rsid w:val="00836D1C"/>
    <w:rsid w:val="0083768C"/>
    <w:rsid w:val="00837872"/>
    <w:rsid w:val="00837BAE"/>
    <w:rsid w:val="00837E87"/>
    <w:rsid w:val="00840041"/>
    <w:rsid w:val="008401C3"/>
    <w:rsid w:val="00840455"/>
    <w:rsid w:val="008404D7"/>
    <w:rsid w:val="00840634"/>
    <w:rsid w:val="0084068D"/>
    <w:rsid w:val="00840805"/>
    <w:rsid w:val="00840A68"/>
    <w:rsid w:val="00840A83"/>
    <w:rsid w:val="00840C5B"/>
    <w:rsid w:val="00840CBB"/>
    <w:rsid w:val="00840D46"/>
    <w:rsid w:val="00840D52"/>
    <w:rsid w:val="00840E5A"/>
    <w:rsid w:val="00841573"/>
    <w:rsid w:val="008419A1"/>
    <w:rsid w:val="00841C18"/>
    <w:rsid w:val="00841CC3"/>
    <w:rsid w:val="00841EE6"/>
    <w:rsid w:val="00841FA0"/>
    <w:rsid w:val="00841FB4"/>
    <w:rsid w:val="00842061"/>
    <w:rsid w:val="00842687"/>
    <w:rsid w:val="0084296C"/>
    <w:rsid w:val="00842A5D"/>
    <w:rsid w:val="00842B49"/>
    <w:rsid w:val="00842BEC"/>
    <w:rsid w:val="00842C6A"/>
    <w:rsid w:val="00842C9E"/>
    <w:rsid w:val="00842CBD"/>
    <w:rsid w:val="00842DB7"/>
    <w:rsid w:val="00843126"/>
    <w:rsid w:val="008431CF"/>
    <w:rsid w:val="008432CD"/>
    <w:rsid w:val="00843302"/>
    <w:rsid w:val="00843490"/>
    <w:rsid w:val="00843529"/>
    <w:rsid w:val="0084387F"/>
    <w:rsid w:val="00843951"/>
    <w:rsid w:val="00843AFD"/>
    <w:rsid w:val="00843B15"/>
    <w:rsid w:val="00843B2C"/>
    <w:rsid w:val="008444F8"/>
    <w:rsid w:val="008445D2"/>
    <w:rsid w:val="00844750"/>
    <w:rsid w:val="00844864"/>
    <w:rsid w:val="00844939"/>
    <w:rsid w:val="0084495C"/>
    <w:rsid w:val="00845016"/>
    <w:rsid w:val="008450F6"/>
    <w:rsid w:val="008451AB"/>
    <w:rsid w:val="00845296"/>
    <w:rsid w:val="0084566B"/>
    <w:rsid w:val="00845713"/>
    <w:rsid w:val="00845A92"/>
    <w:rsid w:val="00845E81"/>
    <w:rsid w:val="00845EB3"/>
    <w:rsid w:val="00845F51"/>
    <w:rsid w:val="008460AF"/>
    <w:rsid w:val="00846106"/>
    <w:rsid w:val="008461B5"/>
    <w:rsid w:val="0084620F"/>
    <w:rsid w:val="00846273"/>
    <w:rsid w:val="00846467"/>
    <w:rsid w:val="00846661"/>
    <w:rsid w:val="008466F4"/>
    <w:rsid w:val="00846785"/>
    <w:rsid w:val="0084678E"/>
    <w:rsid w:val="00846976"/>
    <w:rsid w:val="00846AC4"/>
    <w:rsid w:val="00846BF8"/>
    <w:rsid w:val="00846C77"/>
    <w:rsid w:val="00846DED"/>
    <w:rsid w:val="00846E99"/>
    <w:rsid w:val="00847373"/>
    <w:rsid w:val="00847436"/>
    <w:rsid w:val="0084745A"/>
    <w:rsid w:val="008477F5"/>
    <w:rsid w:val="00847964"/>
    <w:rsid w:val="00847991"/>
    <w:rsid w:val="00847C4E"/>
    <w:rsid w:val="00847CAD"/>
    <w:rsid w:val="00847DB3"/>
    <w:rsid w:val="00847F69"/>
    <w:rsid w:val="00850110"/>
    <w:rsid w:val="008501C6"/>
    <w:rsid w:val="008504B4"/>
    <w:rsid w:val="008505CD"/>
    <w:rsid w:val="008505F6"/>
    <w:rsid w:val="00850AE8"/>
    <w:rsid w:val="00850B13"/>
    <w:rsid w:val="00850C48"/>
    <w:rsid w:val="00850DE2"/>
    <w:rsid w:val="00850ECE"/>
    <w:rsid w:val="008518DE"/>
    <w:rsid w:val="00851B22"/>
    <w:rsid w:val="00851DA8"/>
    <w:rsid w:val="00852302"/>
    <w:rsid w:val="00852338"/>
    <w:rsid w:val="0085249E"/>
    <w:rsid w:val="00852AA6"/>
    <w:rsid w:val="00852D67"/>
    <w:rsid w:val="00853154"/>
    <w:rsid w:val="00853C45"/>
    <w:rsid w:val="00853FA8"/>
    <w:rsid w:val="00854090"/>
    <w:rsid w:val="008540C8"/>
    <w:rsid w:val="0085412F"/>
    <w:rsid w:val="00854144"/>
    <w:rsid w:val="00854174"/>
    <w:rsid w:val="0085429E"/>
    <w:rsid w:val="00854649"/>
    <w:rsid w:val="00854983"/>
    <w:rsid w:val="00854A91"/>
    <w:rsid w:val="00854C62"/>
    <w:rsid w:val="00854E0E"/>
    <w:rsid w:val="00854EB1"/>
    <w:rsid w:val="0085508E"/>
    <w:rsid w:val="00855802"/>
    <w:rsid w:val="00855A71"/>
    <w:rsid w:val="00855E72"/>
    <w:rsid w:val="00856301"/>
    <w:rsid w:val="008565AC"/>
    <w:rsid w:val="008567C9"/>
    <w:rsid w:val="008569DF"/>
    <w:rsid w:val="00856A7B"/>
    <w:rsid w:val="00856D2B"/>
    <w:rsid w:val="00856E4A"/>
    <w:rsid w:val="00856EA0"/>
    <w:rsid w:val="008571FD"/>
    <w:rsid w:val="0085722A"/>
    <w:rsid w:val="0085737F"/>
    <w:rsid w:val="00857686"/>
    <w:rsid w:val="00857840"/>
    <w:rsid w:val="00857C34"/>
    <w:rsid w:val="00860066"/>
    <w:rsid w:val="008600FD"/>
    <w:rsid w:val="0086037F"/>
    <w:rsid w:val="008603C2"/>
    <w:rsid w:val="008604E6"/>
    <w:rsid w:val="00860518"/>
    <w:rsid w:val="0086067F"/>
    <w:rsid w:val="00860840"/>
    <w:rsid w:val="00860BAC"/>
    <w:rsid w:val="00860C0B"/>
    <w:rsid w:val="00860DBE"/>
    <w:rsid w:val="00860E77"/>
    <w:rsid w:val="00860EA8"/>
    <w:rsid w:val="00860F4B"/>
    <w:rsid w:val="008610C2"/>
    <w:rsid w:val="008611A3"/>
    <w:rsid w:val="00861750"/>
    <w:rsid w:val="00861870"/>
    <w:rsid w:val="00861B41"/>
    <w:rsid w:val="00861D65"/>
    <w:rsid w:val="00861DA1"/>
    <w:rsid w:val="008620C2"/>
    <w:rsid w:val="00862173"/>
    <w:rsid w:val="00862202"/>
    <w:rsid w:val="00862290"/>
    <w:rsid w:val="00862558"/>
    <w:rsid w:val="00862584"/>
    <w:rsid w:val="008626B0"/>
    <w:rsid w:val="00862988"/>
    <w:rsid w:val="008629C5"/>
    <w:rsid w:val="00862A4E"/>
    <w:rsid w:val="00862BA2"/>
    <w:rsid w:val="00862F6A"/>
    <w:rsid w:val="00862FBE"/>
    <w:rsid w:val="00863045"/>
    <w:rsid w:val="00863096"/>
    <w:rsid w:val="00863281"/>
    <w:rsid w:val="00863479"/>
    <w:rsid w:val="0086367F"/>
    <w:rsid w:val="008637D9"/>
    <w:rsid w:val="00863951"/>
    <w:rsid w:val="00863AA0"/>
    <w:rsid w:val="00863F53"/>
    <w:rsid w:val="008644FD"/>
    <w:rsid w:val="00864547"/>
    <w:rsid w:val="00864721"/>
    <w:rsid w:val="0086499F"/>
    <w:rsid w:val="00864A9F"/>
    <w:rsid w:val="00864C02"/>
    <w:rsid w:val="00864C25"/>
    <w:rsid w:val="00865092"/>
    <w:rsid w:val="008650AB"/>
    <w:rsid w:val="00865641"/>
    <w:rsid w:val="00865696"/>
    <w:rsid w:val="00865B43"/>
    <w:rsid w:val="00865C4B"/>
    <w:rsid w:val="00865CFD"/>
    <w:rsid w:val="00865D02"/>
    <w:rsid w:val="00865D4C"/>
    <w:rsid w:val="00865DE1"/>
    <w:rsid w:val="008664F6"/>
    <w:rsid w:val="00866630"/>
    <w:rsid w:val="00866767"/>
    <w:rsid w:val="00866883"/>
    <w:rsid w:val="00866940"/>
    <w:rsid w:val="00866BFD"/>
    <w:rsid w:val="00866E19"/>
    <w:rsid w:val="00866F66"/>
    <w:rsid w:val="00866F6B"/>
    <w:rsid w:val="00866FEA"/>
    <w:rsid w:val="00867255"/>
    <w:rsid w:val="00867507"/>
    <w:rsid w:val="00867649"/>
    <w:rsid w:val="008676FA"/>
    <w:rsid w:val="0086780E"/>
    <w:rsid w:val="008678F0"/>
    <w:rsid w:val="00867D5A"/>
    <w:rsid w:val="00867DB4"/>
    <w:rsid w:val="00870018"/>
    <w:rsid w:val="00870115"/>
    <w:rsid w:val="00870793"/>
    <w:rsid w:val="00870869"/>
    <w:rsid w:val="00870916"/>
    <w:rsid w:val="00870A1C"/>
    <w:rsid w:val="00870A31"/>
    <w:rsid w:val="00870AF3"/>
    <w:rsid w:val="00870B08"/>
    <w:rsid w:val="00871022"/>
    <w:rsid w:val="00871029"/>
    <w:rsid w:val="00871096"/>
    <w:rsid w:val="00871171"/>
    <w:rsid w:val="008711F8"/>
    <w:rsid w:val="00871372"/>
    <w:rsid w:val="008713A2"/>
    <w:rsid w:val="008713C2"/>
    <w:rsid w:val="00871554"/>
    <w:rsid w:val="00871ACD"/>
    <w:rsid w:val="00871D14"/>
    <w:rsid w:val="008722B0"/>
    <w:rsid w:val="008723FE"/>
    <w:rsid w:val="0087250F"/>
    <w:rsid w:val="00872762"/>
    <w:rsid w:val="00872C7C"/>
    <w:rsid w:val="00872C87"/>
    <w:rsid w:val="00872D44"/>
    <w:rsid w:val="00872D63"/>
    <w:rsid w:val="00872E3E"/>
    <w:rsid w:val="00872F39"/>
    <w:rsid w:val="00873118"/>
    <w:rsid w:val="00873195"/>
    <w:rsid w:val="00873463"/>
    <w:rsid w:val="008734E7"/>
    <w:rsid w:val="0087358D"/>
    <w:rsid w:val="0087378E"/>
    <w:rsid w:val="00873BF0"/>
    <w:rsid w:val="00873C4E"/>
    <w:rsid w:val="00873C85"/>
    <w:rsid w:val="00873C9C"/>
    <w:rsid w:val="008742B9"/>
    <w:rsid w:val="008742CE"/>
    <w:rsid w:val="0087490A"/>
    <w:rsid w:val="00874A6D"/>
    <w:rsid w:val="00874B03"/>
    <w:rsid w:val="00874E33"/>
    <w:rsid w:val="00874E95"/>
    <w:rsid w:val="00874ED0"/>
    <w:rsid w:val="00874FAC"/>
    <w:rsid w:val="0087504C"/>
    <w:rsid w:val="0087513E"/>
    <w:rsid w:val="00875449"/>
    <w:rsid w:val="00875755"/>
    <w:rsid w:val="00875905"/>
    <w:rsid w:val="00875BC6"/>
    <w:rsid w:val="00875C50"/>
    <w:rsid w:val="00875F79"/>
    <w:rsid w:val="00875FBD"/>
    <w:rsid w:val="008762AB"/>
    <w:rsid w:val="008765A6"/>
    <w:rsid w:val="008765A9"/>
    <w:rsid w:val="00876875"/>
    <w:rsid w:val="00876A44"/>
    <w:rsid w:val="00876AC7"/>
    <w:rsid w:val="00876BFB"/>
    <w:rsid w:val="00876CB3"/>
    <w:rsid w:val="008772DD"/>
    <w:rsid w:val="0087744E"/>
    <w:rsid w:val="0087763F"/>
    <w:rsid w:val="008776B7"/>
    <w:rsid w:val="00877C45"/>
    <w:rsid w:val="00877C57"/>
    <w:rsid w:val="00877FA3"/>
    <w:rsid w:val="008801E9"/>
    <w:rsid w:val="008801F4"/>
    <w:rsid w:val="00880200"/>
    <w:rsid w:val="008802EE"/>
    <w:rsid w:val="008804C9"/>
    <w:rsid w:val="008806A7"/>
    <w:rsid w:val="008806D1"/>
    <w:rsid w:val="00880A2F"/>
    <w:rsid w:val="00880D84"/>
    <w:rsid w:val="00880E95"/>
    <w:rsid w:val="00880ED0"/>
    <w:rsid w:val="008810DF"/>
    <w:rsid w:val="008810FA"/>
    <w:rsid w:val="00881842"/>
    <w:rsid w:val="008819A5"/>
    <w:rsid w:val="00881C63"/>
    <w:rsid w:val="00881EB3"/>
    <w:rsid w:val="00881F28"/>
    <w:rsid w:val="008829DC"/>
    <w:rsid w:val="00882BB1"/>
    <w:rsid w:val="00883004"/>
    <w:rsid w:val="008839B7"/>
    <w:rsid w:val="00883B7D"/>
    <w:rsid w:val="00883DAF"/>
    <w:rsid w:val="00883ED6"/>
    <w:rsid w:val="00884198"/>
    <w:rsid w:val="00884250"/>
    <w:rsid w:val="00884255"/>
    <w:rsid w:val="0088425B"/>
    <w:rsid w:val="0088449A"/>
    <w:rsid w:val="008844FC"/>
    <w:rsid w:val="0088481D"/>
    <w:rsid w:val="00884AD8"/>
    <w:rsid w:val="00884CBE"/>
    <w:rsid w:val="00884CDF"/>
    <w:rsid w:val="008851E4"/>
    <w:rsid w:val="0088550B"/>
    <w:rsid w:val="00885517"/>
    <w:rsid w:val="0088579F"/>
    <w:rsid w:val="00885CF4"/>
    <w:rsid w:val="00885D22"/>
    <w:rsid w:val="00885D5D"/>
    <w:rsid w:val="00885EC9"/>
    <w:rsid w:val="00885F1B"/>
    <w:rsid w:val="00885F46"/>
    <w:rsid w:val="00885F7A"/>
    <w:rsid w:val="00886223"/>
    <w:rsid w:val="008862F6"/>
    <w:rsid w:val="0088651F"/>
    <w:rsid w:val="008865FB"/>
    <w:rsid w:val="00886879"/>
    <w:rsid w:val="00886A03"/>
    <w:rsid w:val="00886ADB"/>
    <w:rsid w:val="00886EEF"/>
    <w:rsid w:val="00886FD0"/>
    <w:rsid w:val="008872BC"/>
    <w:rsid w:val="008875D5"/>
    <w:rsid w:val="008876DF"/>
    <w:rsid w:val="00887771"/>
    <w:rsid w:val="00887773"/>
    <w:rsid w:val="008879BE"/>
    <w:rsid w:val="00887AF5"/>
    <w:rsid w:val="00887F3D"/>
    <w:rsid w:val="00887FEF"/>
    <w:rsid w:val="0089015D"/>
    <w:rsid w:val="00890307"/>
    <w:rsid w:val="00890450"/>
    <w:rsid w:val="008907B2"/>
    <w:rsid w:val="0089085E"/>
    <w:rsid w:val="00890BCD"/>
    <w:rsid w:val="00890C33"/>
    <w:rsid w:val="00890C61"/>
    <w:rsid w:val="00890E0D"/>
    <w:rsid w:val="00890F04"/>
    <w:rsid w:val="00890FBE"/>
    <w:rsid w:val="00891748"/>
    <w:rsid w:val="008917FB"/>
    <w:rsid w:val="00891F63"/>
    <w:rsid w:val="0089210D"/>
    <w:rsid w:val="008921F9"/>
    <w:rsid w:val="00892253"/>
    <w:rsid w:val="008922DF"/>
    <w:rsid w:val="008922FC"/>
    <w:rsid w:val="008927F2"/>
    <w:rsid w:val="00893024"/>
    <w:rsid w:val="008933F1"/>
    <w:rsid w:val="008934C8"/>
    <w:rsid w:val="008936CB"/>
    <w:rsid w:val="008937AE"/>
    <w:rsid w:val="008938BE"/>
    <w:rsid w:val="008938F6"/>
    <w:rsid w:val="00893B3B"/>
    <w:rsid w:val="00893B40"/>
    <w:rsid w:val="00893BA4"/>
    <w:rsid w:val="00893DB3"/>
    <w:rsid w:val="00893EB0"/>
    <w:rsid w:val="00893EE1"/>
    <w:rsid w:val="00893EF8"/>
    <w:rsid w:val="00893FF3"/>
    <w:rsid w:val="008940C1"/>
    <w:rsid w:val="0089412C"/>
    <w:rsid w:val="008942A6"/>
    <w:rsid w:val="008947E5"/>
    <w:rsid w:val="008948A0"/>
    <w:rsid w:val="0089493C"/>
    <w:rsid w:val="00894A2E"/>
    <w:rsid w:val="00894ADC"/>
    <w:rsid w:val="00894F18"/>
    <w:rsid w:val="0089522B"/>
    <w:rsid w:val="00895243"/>
    <w:rsid w:val="00895286"/>
    <w:rsid w:val="00895A0C"/>
    <w:rsid w:val="00895DE0"/>
    <w:rsid w:val="00895E21"/>
    <w:rsid w:val="008961A5"/>
    <w:rsid w:val="008968DB"/>
    <w:rsid w:val="0089699C"/>
    <w:rsid w:val="008969C4"/>
    <w:rsid w:val="00896B62"/>
    <w:rsid w:val="00896D10"/>
    <w:rsid w:val="00896D18"/>
    <w:rsid w:val="00896DF5"/>
    <w:rsid w:val="00896FD8"/>
    <w:rsid w:val="00897082"/>
    <w:rsid w:val="008970F6"/>
    <w:rsid w:val="0089724C"/>
    <w:rsid w:val="008972CB"/>
    <w:rsid w:val="008975C4"/>
    <w:rsid w:val="00897F59"/>
    <w:rsid w:val="00897FA7"/>
    <w:rsid w:val="008A0173"/>
    <w:rsid w:val="008A02D6"/>
    <w:rsid w:val="008A0339"/>
    <w:rsid w:val="008A03A0"/>
    <w:rsid w:val="008A0473"/>
    <w:rsid w:val="008A04C7"/>
    <w:rsid w:val="008A0689"/>
    <w:rsid w:val="008A0A22"/>
    <w:rsid w:val="008A0D6A"/>
    <w:rsid w:val="008A0EBB"/>
    <w:rsid w:val="008A12FF"/>
    <w:rsid w:val="008A1A82"/>
    <w:rsid w:val="008A1B13"/>
    <w:rsid w:val="008A1C65"/>
    <w:rsid w:val="008A1EA1"/>
    <w:rsid w:val="008A1FBC"/>
    <w:rsid w:val="008A24BD"/>
    <w:rsid w:val="008A2806"/>
    <w:rsid w:val="008A2847"/>
    <w:rsid w:val="008A294D"/>
    <w:rsid w:val="008A2982"/>
    <w:rsid w:val="008A2AAE"/>
    <w:rsid w:val="008A2C79"/>
    <w:rsid w:val="008A2F26"/>
    <w:rsid w:val="008A33B0"/>
    <w:rsid w:val="008A33D6"/>
    <w:rsid w:val="008A343B"/>
    <w:rsid w:val="008A36ED"/>
    <w:rsid w:val="008A3898"/>
    <w:rsid w:val="008A3F53"/>
    <w:rsid w:val="008A3FC5"/>
    <w:rsid w:val="008A42D8"/>
    <w:rsid w:val="008A457F"/>
    <w:rsid w:val="008A46B1"/>
    <w:rsid w:val="008A4D05"/>
    <w:rsid w:val="008A4DAC"/>
    <w:rsid w:val="008A4E04"/>
    <w:rsid w:val="008A4E7E"/>
    <w:rsid w:val="008A53C3"/>
    <w:rsid w:val="008A56E4"/>
    <w:rsid w:val="008A57EE"/>
    <w:rsid w:val="008A588D"/>
    <w:rsid w:val="008A59E9"/>
    <w:rsid w:val="008A5AD4"/>
    <w:rsid w:val="008A5B3E"/>
    <w:rsid w:val="008A5BC8"/>
    <w:rsid w:val="008A5CBE"/>
    <w:rsid w:val="008A5D63"/>
    <w:rsid w:val="008A5E9C"/>
    <w:rsid w:val="008A6034"/>
    <w:rsid w:val="008A6265"/>
    <w:rsid w:val="008A62D3"/>
    <w:rsid w:val="008A631C"/>
    <w:rsid w:val="008A631F"/>
    <w:rsid w:val="008A64C2"/>
    <w:rsid w:val="008A668F"/>
    <w:rsid w:val="008A6848"/>
    <w:rsid w:val="008A6C3A"/>
    <w:rsid w:val="008A6C43"/>
    <w:rsid w:val="008A6D92"/>
    <w:rsid w:val="008A6F97"/>
    <w:rsid w:val="008A6F9D"/>
    <w:rsid w:val="008A7214"/>
    <w:rsid w:val="008A72A4"/>
    <w:rsid w:val="008A758D"/>
    <w:rsid w:val="008A75C5"/>
    <w:rsid w:val="008A7616"/>
    <w:rsid w:val="008A7669"/>
    <w:rsid w:val="008A76CB"/>
    <w:rsid w:val="008A7819"/>
    <w:rsid w:val="008A7B15"/>
    <w:rsid w:val="008A7B46"/>
    <w:rsid w:val="008B0162"/>
    <w:rsid w:val="008B01A2"/>
    <w:rsid w:val="008B027A"/>
    <w:rsid w:val="008B0675"/>
    <w:rsid w:val="008B07C2"/>
    <w:rsid w:val="008B097E"/>
    <w:rsid w:val="008B0C67"/>
    <w:rsid w:val="008B0CD0"/>
    <w:rsid w:val="008B0D15"/>
    <w:rsid w:val="008B0F4C"/>
    <w:rsid w:val="008B0F9B"/>
    <w:rsid w:val="008B130E"/>
    <w:rsid w:val="008B15B2"/>
    <w:rsid w:val="008B1651"/>
    <w:rsid w:val="008B175A"/>
    <w:rsid w:val="008B182D"/>
    <w:rsid w:val="008B18CE"/>
    <w:rsid w:val="008B2052"/>
    <w:rsid w:val="008B21F5"/>
    <w:rsid w:val="008B25F6"/>
    <w:rsid w:val="008B269F"/>
    <w:rsid w:val="008B2A2E"/>
    <w:rsid w:val="008B2AB2"/>
    <w:rsid w:val="008B2D1D"/>
    <w:rsid w:val="008B2D5B"/>
    <w:rsid w:val="008B2DEB"/>
    <w:rsid w:val="008B3386"/>
    <w:rsid w:val="008B34D0"/>
    <w:rsid w:val="008B3779"/>
    <w:rsid w:val="008B3B11"/>
    <w:rsid w:val="008B3BD3"/>
    <w:rsid w:val="008B3D18"/>
    <w:rsid w:val="008B3E81"/>
    <w:rsid w:val="008B3F77"/>
    <w:rsid w:val="008B41EF"/>
    <w:rsid w:val="008B4230"/>
    <w:rsid w:val="008B447F"/>
    <w:rsid w:val="008B44A9"/>
    <w:rsid w:val="008B490E"/>
    <w:rsid w:val="008B4A4A"/>
    <w:rsid w:val="008B4B0D"/>
    <w:rsid w:val="008B4B33"/>
    <w:rsid w:val="008B4EC5"/>
    <w:rsid w:val="008B5448"/>
    <w:rsid w:val="008B5577"/>
    <w:rsid w:val="008B55DA"/>
    <w:rsid w:val="008B593A"/>
    <w:rsid w:val="008B59DF"/>
    <w:rsid w:val="008B5AFB"/>
    <w:rsid w:val="008B5CA0"/>
    <w:rsid w:val="008B5F3D"/>
    <w:rsid w:val="008B5F7C"/>
    <w:rsid w:val="008B60ED"/>
    <w:rsid w:val="008B66CB"/>
    <w:rsid w:val="008B67A3"/>
    <w:rsid w:val="008B6E5C"/>
    <w:rsid w:val="008B6EEA"/>
    <w:rsid w:val="008B70E0"/>
    <w:rsid w:val="008B72C2"/>
    <w:rsid w:val="008B73EB"/>
    <w:rsid w:val="008B73FC"/>
    <w:rsid w:val="008B74BC"/>
    <w:rsid w:val="008B7533"/>
    <w:rsid w:val="008B7925"/>
    <w:rsid w:val="008B7955"/>
    <w:rsid w:val="008B7B24"/>
    <w:rsid w:val="008C017B"/>
    <w:rsid w:val="008C0581"/>
    <w:rsid w:val="008C0742"/>
    <w:rsid w:val="008C112E"/>
    <w:rsid w:val="008C1161"/>
    <w:rsid w:val="008C1A85"/>
    <w:rsid w:val="008C1C56"/>
    <w:rsid w:val="008C1E36"/>
    <w:rsid w:val="008C1EFA"/>
    <w:rsid w:val="008C2135"/>
    <w:rsid w:val="008C21F8"/>
    <w:rsid w:val="008C2236"/>
    <w:rsid w:val="008C23D1"/>
    <w:rsid w:val="008C2426"/>
    <w:rsid w:val="008C2453"/>
    <w:rsid w:val="008C26B4"/>
    <w:rsid w:val="008C2767"/>
    <w:rsid w:val="008C2AD3"/>
    <w:rsid w:val="008C2AED"/>
    <w:rsid w:val="008C2BC8"/>
    <w:rsid w:val="008C2E6C"/>
    <w:rsid w:val="008C2F90"/>
    <w:rsid w:val="008C3283"/>
    <w:rsid w:val="008C3310"/>
    <w:rsid w:val="008C3466"/>
    <w:rsid w:val="008C35C6"/>
    <w:rsid w:val="008C3928"/>
    <w:rsid w:val="008C3B7E"/>
    <w:rsid w:val="008C3C97"/>
    <w:rsid w:val="008C40F2"/>
    <w:rsid w:val="008C41E5"/>
    <w:rsid w:val="008C43E3"/>
    <w:rsid w:val="008C44E1"/>
    <w:rsid w:val="008C489D"/>
    <w:rsid w:val="008C4B47"/>
    <w:rsid w:val="008C4FBF"/>
    <w:rsid w:val="008C5113"/>
    <w:rsid w:val="008C5474"/>
    <w:rsid w:val="008C5560"/>
    <w:rsid w:val="008C570A"/>
    <w:rsid w:val="008C59D5"/>
    <w:rsid w:val="008C5B10"/>
    <w:rsid w:val="008C5B18"/>
    <w:rsid w:val="008C5CB5"/>
    <w:rsid w:val="008C5FA3"/>
    <w:rsid w:val="008C5FE9"/>
    <w:rsid w:val="008C64E8"/>
    <w:rsid w:val="008C6672"/>
    <w:rsid w:val="008C66A5"/>
    <w:rsid w:val="008C6970"/>
    <w:rsid w:val="008C69DC"/>
    <w:rsid w:val="008C6A69"/>
    <w:rsid w:val="008C6B7F"/>
    <w:rsid w:val="008C6BDC"/>
    <w:rsid w:val="008C6C78"/>
    <w:rsid w:val="008C6C7A"/>
    <w:rsid w:val="008C6D55"/>
    <w:rsid w:val="008C6D71"/>
    <w:rsid w:val="008C6E6C"/>
    <w:rsid w:val="008C6EC6"/>
    <w:rsid w:val="008C6F4F"/>
    <w:rsid w:val="008C6F9B"/>
    <w:rsid w:val="008C6FA2"/>
    <w:rsid w:val="008C7152"/>
    <w:rsid w:val="008C7245"/>
    <w:rsid w:val="008C74B3"/>
    <w:rsid w:val="008C74CC"/>
    <w:rsid w:val="008C76D5"/>
    <w:rsid w:val="008C7F77"/>
    <w:rsid w:val="008C7FD6"/>
    <w:rsid w:val="008D0459"/>
    <w:rsid w:val="008D05D2"/>
    <w:rsid w:val="008D069D"/>
    <w:rsid w:val="008D075B"/>
    <w:rsid w:val="008D0A40"/>
    <w:rsid w:val="008D0A7A"/>
    <w:rsid w:val="008D0A93"/>
    <w:rsid w:val="008D0B27"/>
    <w:rsid w:val="008D0C99"/>
    <w:rsid w:val="008D13DC"/>
    <w:rsid w:val="008D149D"/>
    <w:rsid w:val="008D165C"/>
    <w:rsid w:val="008D16D6"/>
    <w:rsid w:val="008D197F"/>
    <w:rsid w:val="008D1BC0"/>
    <w:rsid w:val="008D1D5D"/>
    <w:rsid w:val="008D1E23"/>
    <w:rsid w:val="008D1EBC"/>
    <w:rsid w:val="008D21CF"/>
    <w:rsid w:val="008D2209"/>
    <w:rsid w:val="008D2461"/>
    <w:rsid w:val="008D24A2"/>
    <w:rsid w:val="008D2523"/>
    <w:rsid w:val="008D25C5"/>
    <w:rsid w:val="008D2805"/>
    <w:rsid w:val="008D29D7"/>
    <w:rsid w:val="008D2AF7"/>
    <w:rsid w:val="008D2B4F"/>
    <w:rsid w:val="008D3039"/>
    <w:rsid w:val="008D3208"/>
    <w:rsid w:val="008D334F"/>
    <w:rsid w:val="008D3885"/>
    <w:rsid w:val="008D38D8"/>
    <w:rsid w:val="008D399A"/>
    <w:rsid w:val="008D3B25"/>
    <w:rsid w:val="008D3DD4"/>
    <w:rsid w:val="008D42B7"/>
    <w:rsid w:val="008D4318"/>
    <w:rsid w:val="008D436B"/>
    <w:rsid w:val="008D453F"/>
    <w:rsid w:val="008D47A9"/>
    <w:rsid w:val="008D49A7"/>
    <w:rsid w:val="008D4B80"/>
    <w:rsid w:val="008D4EDC"/>
    <w:rsid w:val="008D4FAA"/>
    <w:rsid w:val="008D4FF1"/>
    <w:rsid w:val="008D504E"/>
    <w:rsid w:val="008D508F"/>
    <w:rsid w:val="008D538D"/>
    <w:rsid w:val="008D5485"/>
    <w:rsid w:val="008D553A"/>
    <w:rsid w:val="008D5658"/>
    <w:rsid w:val="008D573F"/>
    <w:rsid w:val="008D5879"/>
    <w:rsid w:val="008D5916"/>
    <w:rsid w:val="008D592F"/>
    <w:rsid w:val="008D5998"/>
    <w:rsid w:val="008D5C73"/>
    <w:rsid w:val="008D5CDE"/>
    <w:rsid w:val="008D5E68"/>
    <w:rsid w:val="008D5F3C"/>
    <w:rsid w:val="008D5FCD"/>
    <w:rsid w:val="008D60F9"/>
    <w:rsid w:val="008D6255"/>
    <w:rsid w:val="008D65B3"/>
    <w:rsid w:val="008D666F"/>
    <w:rsid w:val="008D6733"/>
    <w:rsid w:val="008D6977"/>
    <w:rsid w:val="008D69DE"/>
    <w:rsid w:val="008D6B2D"/>
    <w:rsid w:val="008D6BD7"/>
    <w:rsid w:val="008D6BDB"/>
    <w:rsid w:val="008D6E70"/>
    <w:rsid w:val="008D6F90"/>
    <w:rsid w:val="008D711C"/>
    <w:rsid w:val="008D7482"/>
    <w:rsid w:val="008D74E8"/>
    <w:rsid w:val="008D7554"/>
    <w:rsid w:val="008D7615"/>
    <w:rsid w:val="008D76A0"/>
    <w:rsid w:val="008D7787"/>
    <w:rsid w:val="008D7DEB"/>
    <w:rsid w:val="008E00A6"/>
    <w:rsid w:val="008E04B5"/>
    <w:rsid w:val="008E074C"/>
    <w:rsid w:val="008E0819"/>
    <w:rsid w:val="008E0A65"/>
    <w:rsid w:val="008E0ADC"/>
    <w:rsid w:val="008E0B1F"/>
    <w:rsid w:val="008E0B90"/>
    <w:rsid w:val="008E0CDD"/>
    <w:rsid w:val="008E0E89"/>
    <w:rsid w:val="008E0E8C"/>
    <w:rsid w:val="008E1217"/>
    <w:rsid w:val="008E15AC"/>
    <w:rsid w:val="008E1740"/>
    <w:rsid w:val="008E192E"/>
    <w:rsid w:val="008E1B6C"/>
    <w:rsid w:val="008E1BD6"/>
    <w:rsid w:val="008E1C85"/>
    <w:rsid w:val="008E1FDF"/>
    <w:rsid w:val="008E2051"/>
    <w:rsid w:val="008E20D6"/>
    <w:rsid w:val="008E20EC"/>
    <w:rsid w:val="008E214D"/>
    <w:rsid w:val="008E2237"/>
    <w:rsid w:val="008E225F"/>
    <w:rsid w:val="008E2268"/>
    <w:rsid w:val="008E2436"/>
    <w:rsid w:val="008E2562"/>
    <w:rsid w:val="008E2942"/>
    <w:rsid w:val="008E2A18"/>
    <w:rsid w:val="008E2B2E"/>
    <w:rsid w:val="008E2B47"/>
    <w:rsid w:val="008E2CEE"/>
    <w:rsid w:val="008E2E73"/>
    <w:rsid w:val="008E2E8C"/>
    <w:rsid w:val="008E354D"/>
    <w:rsid w:val="008E36AC"/>
    <w:rsid w:val="008E378A"/>
    <w:rsid w:val="008E3F52"/>
    <w:rsid w:val="008E412D"/>
    <w:rsid w:val="008E42FB"/>
    <w:rsid w:val="008E4476"/>
    <w:rsid w:val="008E451A"/>
    <w:rsid w:val="008E48FD"/>
    <w:rsid w:val="008E4CA5"/>
    <w:rsid w:val="008E4CE0"/>
    <w:rsid w:val="008E50CF"/>
    <w:rsid w:val="008E513A"/>
    <w:rsid w:val="008E51D0"/>
    <w:rsid w:val="008E5283"/>
    <w:rsid w:val="008E52DD"/>
    <w:rsid w:val="008E5412"/>
    <w:rsid w:val="008E5625"/>
    <w:rsid w:val="008E57FC"/>
    <w:rsid w:val="008E5B5F"/>
    <w:rsid w:val="008E5D5A"/>
    <w:rsid w:val="008E6055"/>
    <w:rsid w:val="008E61CF"/>
    <w:rsid w:val="008E624A"/>
    <w:rsid w:val="008E63F5"/>
    <w:rsid w:val="008E6788"/>
    <w:rsid w:val="008E678D"/>
    <w:rsid w:val="008E6946"/>
    <w:rsid w:val="008E695F"/>
    <w:rsid w:val="008E6A79"/>
    <w:rsid w:val="008E72B2"/>
    <w:rsid w:val="008E743E"/>
    <w:rsid w:val="008E7634"/>
    <w:rsid w:val="008E7684"/>
    <w:rsid w:val="008E76C6"/>
    <w:rsid w:val="008E78D6"/>
    <w:rsid w:val="008E7AF8"/>
    <w:rsid w:val="008E7DB3"/>
    <w:rsid w:val="008E7F9D"/>
    <w:rsid w:val="008F005E"/>
    <w:rsid w:val="008F0090"/>
    <w:rsid w:val="008F01AB"/>
    <w:rsid w:val="008F0276"/>
    <w:rsid w:val="008F02FF"/>
    <w:rsid w:val="008F044C"/>
    <w:rsid w:val="008F0460"/>
    <w:rsid w:val="008F06E5"/>
    <w:rsid w:val="008F0BA6"/>
    <w:rsid w:val="008F0CB4"/>
    <w:rsid w:val="008F0EB6"/>
    <w:rsid w:val="008F0FC8"/>
    <w:rsid w:val="008F1208"/>
    <w:rsid w:val="008F1239"/>
    <w:rsid w:val="008F15C5"/>
    <w:rsid w:val="008F1785"/>
    <w:rsid w:val="008F1A1A"/>
    <w:rsid w:val="008F1A92"/>
    <w:rsid w:val="008F1CF8"/>
    <w:rsid w:val="008F1FCB"/>
    <w:rsid w:val="008F2065"/>
    <w:rsid w:val="008F2201"/>
    <w:rsid w:val="008F22E6"/>
    <w:rsid w:val="008F26CF"/>
    <w:rsid w:val="008F2725"/>
    <w:rsid w:val="008F27D8"/>
    <w:rsid w:val="008F28B6"/>
    <w:rsid w:val="008F2A8C"/>
    <w:rsid w:val="008F2DFA"/>
    <w:rsid w:val="008F2F61"/>
    <w:rsid w:val="008F3069"/>
    <w:rsid w:val="008F35F6"/>
    <w:rsid w:val="008F372B"/>
    <w:rsid w:val="008F37CC"/>
    <w:rsid w:val="008F38E1"/>
    <w:rsid w:val="008F39A7"/>
    <w:rsid w:val="008F3B64"/>
    <w:rsid w:val="008F3D2D"/>
    <w:rsid w:val="008F3D7C"/>
    <w:rsid w:val="008F3DC9"/>
    <w:rsid w:val="008F4107"/>
    <w:rsid w:val="008F420E"/>
    <w:rsid w:val="008F453C"/>
    <w:rsid w:val="008F4576"/>
    <w:rsid w:val="008F4863"/>
    <w:rsid w:val="008F488C"/>
    <w:rsid w:val="008F49C5"/>
    <w:rsid w:val="008F49D8"/>
    <w:rsid w:val="008F4B0F"/>
    <w:rsid w:val="008F4BFE"/>
    <w:rsid w:val="008F4E3F"/>
    <w:rsid w:val="008F51D4"/>
    <w:rsid w:val="008F5376"/>
    <w:rsid w:val="008F5406"/>
    <w:rsid w:val="008F5795"/>
    <w:rsid w:val="008F5801"/>
    <w:rsid w:val="008F5866"/>
    <w:rsid w:val="008F595E"/>
    <w:rsid w:val="008F59EA"/>
    <w:rsid w:val="008F5A89"/>
    <w:rsid w:val="008F5CB0"/>
    <w:rsid w:val="008F5F00"/>
    <w:rsid w:val="008F6102"/>
    <w:rsid w:val="008F6188"/>
    <w:rsid w:val="008F6649"/>
    <w:rsid w:val="008F66ED"/>
    <w:rsid w:val="008F685C"/>
    <w:rsid w:val="008F686A"/>
    <w:rsid w:val="008F692B"/>
    <w:rsid w:val="008F6B00"/>
    <w:rsid w:val="008F6CA1"/>
    <w:rsid w:val="008F6CD1"/>
    <w:rsid w:val="008F6FBB"/>
    <w:rsid w:val="008F7088"/>
    <w:rsid w:val="008F7365"/>
    <w:rsid w:val="008F75C7"/>
    <w:rsid w:val="008F7651"/>
    <w:rsid w:val="008F7657"/>
    <w:rsid w:val="008F778C"/>
    <w:rsid w:val="008F77A2"/>
    <w:rsid w:val="008F7886"/>
    <w:rsid w:val="008F7AB5"/>
    <w:rsid w:val="008F7AE2"/>
    <w:rsid w:val="008F7BD6"/>
    <w:rsid w:val="008F7BDA"/>
    <w:rsid w:val="008F7CEF"/>
    <w:rsid w:val="009000FD"/>
    <w:rsid w:val="00900168"/>
    <w:rsid w:val="0090054D"/>
    <w:rsid w:val="009005E6"/>
    <w:rsid w:val="00900ADF"/>
    <w:rsid w:val="00900B17"/>
    <w:rsid w:val="00900B60"/>
    <w:rsid w:val="00900DDE"/>
    <w:rsid w:val="00900DF1"/>
    <w:rsid w:val="00900E2E"/>
    <w:rsid w:val="00900E6C"/>
    <w:rsid w:val="009011F3"/>
    <w:rsid w:val="009012ED"/>
    <w:rsid w:val="0090149B"/>
    <w:rsid w:val="009017D5"/>
    <w:rsid w:val="00901837"/>
    <w:rsid w:val="00901845"/>
    <w:rsid w:val="009019C7"/>
    <w:rsid w:val="00901A2A"/>
    <w:rsid w:val="00901D82"/>
    <w:rsid w:val="00901E81"/>
    <w:rsid w:val="00902077"/>
    <w:rsid w:val="0090222B"/>
    <w:rsid w:val="009022BC"/>
    <w:rsid w:val="0090255A"/>
    <w:rsid w:val="00902686"/>
    <w:rsid w:val="009026C6"/>
    <w:rsid w:val="00902734"/>
    <w:rsid w:val="009027C5"/>
    <w:rsid w:val="009029EC"/>
    <w:rsid w:val="00902B1F"/>
    <w:rsid w:val="00902F8C"/>
    <w:rsid w:val="00903281"/>
    <w:rsid w:val="00903591"/>
    <w:rsid w:val="009036BA"/>
    <w:rsid w:val="009038A1"/>
    <w:rsid w:val="009038BD"/>
    <w:rsid w:val="00903CC0"/>
    <w:rsid w:val="00903F0F"/>
    <w:rsid w:val="00903F59"/>
    <w:rsid w:val="00904137"/>
    <w:rsid w:val="0090421A"/>
    <w:rsid w:val="009045C7"/>
    <w:rsid w:val="00904657"/>
    <w:rsid w:val="00904678"/>
    <w:rsid w:val="00904760"/>
    <w:rsid w:val="0090480E"/>
    <w:rsid w:val="00904A62"/>
    <w:rsid w:val="00904B6D"/>
    <w:rsid w:val="00904CBA"/>
    <w:rsid w:val="00904D35"/>
    <w:rsid w:val="00904D3D"/>
    <w:rsid w:val="00904E21"/>
    <w:rsid w:val="00904E71"/>
    <w:rsid w:val="009051F6"/>
    <w:rsid w:val="00905285"/>
    <w:rsid w:val="00905436"/>
    <w:rsid w:val="009058BD"/>
    <w:rsid w:val="0090591A"/>
    <w:rsid w:val="00905A06"/>
    <w:rsid w:val="00905CB3"/>
    <w:rsid w:val="00905D46"/>
    <w:rsid w:val="00905D95"/>
    <w:rsid w:val="00905F49"/>
    <w:rsid w:val="00906100"/>
    <w:rsid w:val="00906128"/>
    <w:rsid w:val="00906194"/>
    <w:rsid w:val="0090624A"/>
    <w:rsid w:val="009064F9"/>
    <w:rsid w:val="00906700"/>
    <w:rsid w:val="009067B8"/>
    <w:rsid w:val="00906BF3"/>
    <w:rsid w:val="00906EED"/>
    <w:rsid w:val="00907071"/>
    <w:rsid w:val="0090713C"/>
    <w:rsid w:val="00907157"/>
    <w:rsid w:val="0090715C"/>
    <w:rsid w:val="009076AC"/>
    <w:rsid w:val="00907BEE"/>
    <w:rsid w:val="00907E12"/>
    <w:rsid w:val="00910351"/>
    <w:rsid w:val="00910579"/>
    <w:rsid w:val="00910874"/>
    <w:rsid w:val="009108A7"/>
    <w:rsid w:val="00910AD6"/>
    <w:rsid w:val="00910C2A"/>
    <w:rsid w:val="00910D69"/>
    <w:rsid w:val="00910E02"/>
    <w:rsid w:val="00911347"/>
    <w:rsid w:val="009115EA"/>
    <w:rsid w:val="00911A5A"/>
    <w:rsid w:val="00911D94"/>
    <w:rsid w:val="00911E1A"/>
    <w:rsid w:val="0091225D"/>
    <w:rsid w:val="009122A3"/>
    <w:rsid w:val="009123B9"/>
    <w:rsid w:val="0091250D"/>
    <w:rsid w:val="00912A40"/>
    <w:rsid w:val="00912A63"/>
    <w:rsid w:val="00912A96"/>
    <w:rsid w:val="00912E63"/>
    <w:rsid w:val="00912F6D"/>
    <w:rsid w:val="00913273"/>
    <w:rsid w:val="00913305"/>
    <w:rsid w:val="00913333"/>
    <w:rsid w:val="00913524"/>
    <w:rsid w:val="00913AF7"/>
    <w:rsid w:val="00913B67"/>
    <w:rsid w:val="00913D02"/>
    <w:rsid w:val="00913F4C"/>
    <w:rsid w:val="0091404B"/>
    <w:rsid w:val="00914127"/>
    <w:rsid w:val="00914215"/>
    <w:rsid w:val="0091423A"/>
    <w:rsid w:val="009142A3"/>
    <w:rsid w:val="009143F8"/>
    <w:rsid w:val="00914445"/>
    <w:rsid w:val="009145EB"/>
    <w:rsid w:val="0091463C"/>
    <w:rsid w:val="00914A5D"/>
    <w:rsid w:val="00914B5B"/>
    <w:rsid w:val="00914D17"/>
    <w:rsid w:val="00914F31"/>
    <w:rsid w:val="00915032"/>
    <w:rsid w:val="00915143"/>
    <w:rsid w:val="009151C0"/>
    <w:rsid w:val="009151DE"/>
    <w:rsid w:val="009152AA"/>
    <w:rsid w:val="0091537E"/>
    <w:rsid w:val="00915399"/>
    <w:rsid w:val="009154BD"/>
    <w:rsid w:val="009155F3"/>
    <w:rsid w:val="00915650"/>
    <w:rsid w:val="00915809"/>
    <w:rsid w:val="00915883"/>
    <w:rsid w:val="009158D7"/>
    <w:rsid w:val="00915CB4"/>
    <w:rsid w:val="0091610F"/>
    <w:rsid w:val="009161BA"/>
    <w:rsid w:val="00916309"/>
    <w:rsid w:val="00916587"/>
    <w:rsid w:val="0091659E"/>
    <w:rsid w:val="009167E0"/>
    <w:rsid w:val="00916A9C"/>
    <w:rsid w:val="00916AB2"/>
    <w:rsid w:val="00916E01"/>
    <w:rsid w:val="00917007"/>
    <w:rsid w:val="00917E7F"/>
    <w:rsid w:val="0092050A"/>
    <w:rsid w:val="009206F0"/>
    <w:rsid w:val="0092078E"/>
    <w:rsid w:val="00920848"/>
    <w:rsid w:val="00920908"/>
    <w:rsid w:val="00920CD6"/>
    <w:rsid w:val="009212E6"/>
    <w:rsid w:val="009216BF"/>
    <w:rsid w:val="009218D2"/>
    <w:rsid w:val="0092190A"/>
    <w:rsid w:val="00921A44"/>
    <w:rsid w:val="00921A74"/>
    <w:rsid w:val="00921C01"/>
    <w:rsid w:val="00921C9F"/>
    <w:rsid w:val="00921ED5"/>
    <w:rsid w:val="00921FA1"/>
    <w:rsid w:val="009220E5"/>
    <w:rsid w:val="00922183"/>
    <w:rsid w:val="009225B6"/>
    <w:rsid w:val="00922837"/>
    <w:rsid w:val="009228F6"/>
    <w:rsid w:val="0092293E"/>
    <w:rsid w:val="00922A40"/>
    <w:rsid w:val="00922DC9"/>
    <w:rsid w:val="00922FBE"/>
    <w:rsid w:val="00923151"/>
    <w:rsid w:val="00923552"/>
    <w:rsid w:val="009235CF"/>
    <w:rsid w:val="0092364B"/>
    <w:rsid w:val="009237DA"/>
    <w:rsid w:val="00923821"/>
    <w:rsid w:val="00923941"/>
    <w:rsid w:val="00923CBE"/>
    <w:rsid w:val="00924108"/>
    <w:rsid w:val="0092416F"/>
    <w:rsid w:val="0092450B"/>
    <w:rsid w:val="009246A5"/>
    <w:rsid w:val="0092478C"/>
    <w:rsid w:val="009249E2"/>
    <w:rsid w:val="009249FF"/>
    <w:rsid w:val="00924B75"/>
    <w:rsid w:val="0092507E"/>
    <w:rsid w:val="009250C2"/>
    <w:rsid w:val="009250C4"/>
    <w:rsid w:val="00925267"/>
    <w:rsid w:val="00925555"/>
    <w:rsid w:val="00925687"/>
    <w:rsid w:val="0092570A"/>
    <w:rsid w:val="00925836"/>
    <w:rsid w:val="00925B66"/>
    <w:rsid w:val="00925CF6"/>
    <w:rsid w:val="00925D54"/>
    <w:rsid w:val="00925DD1"/>
    <w:rsid w:val="00925F96"/>
    <w:rsid w:val="00926035"/>
    <w:rsid w:val="0092606B"/>
    <w:rsid w:val="009260EC"/>
    <w:rsid w:val="00926264"/>
    <w:rsid w:val="0092629B"/>
    <w:rsid w:val="00926595"/>
    <w:rsid w:val="00926855"/>
    <w:rsid w:val="0092698B"/>
    <w:rsid w:val="009269EB"/>
    <w:rsid w:val="00927260"/>
    <w:rsid w:val="0092745D"/>
    <w:rsid w:val="00927522"/>
    <w:rsid w:val="009277A0"/>
    <w:rsid w:val="009277AA"/>
    <w:rsid w:val="0092784B"/>
    <w:rsid w:val="0092793C"/>
    <w:rsid w:val="0092797A"/>
    <w:rsid w:val="009279AF"/>
    <w:rsid w:val="00927D11"/>
    <w:rsid w:val="00927E6A"/>
    <w:rsid w:val="0093011E"/>
    <w:rsid w:val="009301E4"/>
    <w:rsid w:val="00930305"/>
    <w:rsid w:val="0093063D"/>
    <w:rsid w:val="009306CD"/>
    <w:rsid w:val="009309A1"/>
    <w:rsid w:val="00930A2E"/>
    <w:rsid w:val="00930AAB"/>
    <w:rsid w:val="00930BA9"/>
    <w:rsid w:val="00930ECC"/>
    <w:rsid w:val="00931239"/>
    <w:rsid w:val="0093135E"/>
    <w:rsid w:val="009313F8"/>
    <w:rsid w:val="0093188C"/>
    <w:rsid w:val="00931A80"/>
    <w:rsid w:val="00931B00"/>
    <w:rsid w:val="00931DF8"/>
    <w:rsid w:val="00931F15"/>
    <w:rsid w:val="0093205E"/>
    <w:rsid w:val="00932109"/>
    <w:rsid w:val="009322AC"/>
    <w:rsid w:val="009324B1"/>
    <w:rsid w:val="009325E0"/>
    <w:rsid w:val="009326B1"/>
    <w:rsid w:val="00932724"/>
    <w:rsid w:val="009327B5"/>
    <w:rsid w:val="00932A20"/>
    <w:rsid w:val="00932B6B"/>
    <w:rsid w:val="009331D7"/>
    <w:rsid w:val="009331D8"/>
    <w:rsid w:val="00933276"/>
    <w:rsid w:val="0093398A"/>
    <w:rsid w:val="00933A69"/>
    <w:rsid w:val="00933CA6"/>
    <w:rsid w:val="00933D61"/>
    <w:rsid w:val="00933DE4"/>
    <w:rsid w:val="00934044"/>
    <w:rsid w:val="009340DA"/>
    <w:rsid w:val="009345CD"/>
    <w:rsid w:val="00934760"/>
    <w:rsid w:val="009349F4"/>
    <w:rsid w:val="009349F6"/>
    <w:rsid w:val="00934AEC"/>
    <w:rsid w:val="00934BBD"/>
    <w:rsid w:val="00934FFD"/>
    <w:rsid w:val="0093501C"/>
    <w:rsid w:val="0093511E"/>
    <w:rsid w:val="00935601"/>
    <w:rsid w:val="009359BA"/>
    <w:rsid w:val="009359C0"/>
    <w:rsid w:val="00935AD7"/>
    <w:rsid w:val="00935B52"/>
    <w:rsid w:val="00935C76"/>
    <w:rsid w:val="00936023"/>
    <w:rsid w:val="009360F7"/>
    <w:rsid w:val="0093634D"/>
    <w:rsid w:val="00936431"/>
    <w:rsid w:val="0093661E"/>
    <w:rsid w:val="0093684A"/>
    <w:rsid w:val="00936D07"/>
    <w:rsid w:val="009370A6"/>
    <w:rsid w:val="009373C5"/>
    <w:rsid w:val="009378AA"/>
    <w:rsid w:val="009378C6"/>
    <w:rsid w:val="00937AC7"/>
    <w:rsid w:val="00937BAF"/>
    <w:rsid w:val="00937C83"/>
    <w:rsid w:val="00937D15"/>
    <w:rsid w:val="00937FDD"/>
    <w:rsid w:val="00940313"/>
    <w:rsid w:val="0094086A"/>
    <w:rsid w:val="009409D7"/>
    <w:rsid w:val="00940A32"/>
    <w:rsid w:val="00940A5D"/>
    <w:rsid w:val="00940BCB"/>
    <w:rsid w:val="00940CAB"/>
    <w:rsid w:val="00940D75"/>
    <w:rsid w:val="00940D85"/>
    <w:rsid w:val="00940DF4"/>
    <w:rsid w:val="00940FB5"/>
    <w:rsid w:val="00941259"/>
    <w:rsid w:val="00941446"/>
    <w:rsid w:val="0094148B"/>
    <w:rsid w:val="009414B2"/>
    <w:rsid w:val="009414C4"/>
    <w:rsid w:val="00941813"/>
    <w:rsid w:val="00941A1C"/>
    <w:rsid w:val="00941A66"/>
    <w:rsid w:val="00941B97"/>
    <w:rsid w:val="00941D3C"/>
    <w:rsid w:val="009421B3"/>
    <w:rsid w:val="00942AC3"/>
    <w:rsid w:val="00942BB8"/>
    <w:rsid w:val="00942D79"/>
    <w:rsid w:val="00942E21"/>
    <w:rsid w:val="00942EF9"/>
    <w:rsid w:val="009430E9"/>
    <w:rsid w:val="0094335F"/>
    <w:rsid w:val="0094376F"/>
    <w:rsid w:val="00943997"/>
    <w:rsid w:val="00943D9D"/>
    <w:rsid w:val="00943E92"/>
    <w:rsid w:val="00943F3E"/>
    <w:rsid w:val="00944202"/>
    <w:rsid w:val="00944335"/>
    <w:rsid w:val="009443A2"/>
    <w:rsid w:val="0094484A"/>
    <w:rsid w:val="00944AF4"/>
    <w:rsid w:val="00944FA5"/>
    <w:rsid w:val="00945783"/>
    <w:rsid w:val="00945890"/>
    <w:rsid w:val="00945A9C"/>
    <w:rsid w:val="00945E49"/>
    <w:rsid w:val="00946248"/>
    <w:rsid w:val="009462D8"/>
    <w:rsid w:val="00946388"/>
    <w:rsid w:val="0094649E"/>
    <w:rsid w:val="0094663A"/>
    <w:rsid w:val="00946676"/>
    <w:rsid w:val="00946AA5"/>
    <w:rsid w:val="00946B48"/>
    <w:rsid w:val="00946BF9"/>
    <w:rsid w:val="00946C4B"/>
    <w:rsid w:val="00946CBC"/>
    <w:rsid w:val="00946CDD"/>
    <w:rsid w:val="009470D1"/>
    <w:rsid w:val="00947284"/>
    <w:rsid w:val="009472A7"/>
    <w:rsid w:val="0094741A"/>
    <w:rsid w:val="009478ED"/>
    <w:rsid w:val="009479E5"/>
    <w:rsid w:val="00947C76"/>
    <w:rsid w:val="00950097"/>
    <w:rsid w:val="00950138"/>
    <w:rsid w:val="0095039C"/>
    <w:rsid w:val="009503A1"/>
    <w:rsid w:val="00950781"/>
    <w:rsid w:val="009508CA"/>
    <w:rsid w:val="009509D7"/>
    <w:rsid w:val="009509EE"/>
    <w:rsid w:val="00950B09"/>
    <w:rsid w:val="00950C09"/>
    <w:rsid w:val="00950DD1"/>
    <w:rsid w:val="00950DFA"/>
    <w:rsid w:val="00950FFB"/>
    <w:rsid w:val="009512DF"/>
    <w:rsid w:val="0095130F"/>
    <w:rsid w:val="00951405"/>
    <w:rsid w:val="00951417"/>
    <w:rsid w:val="0095154C"/>
    <w:rsid w:val="009517B4"/>
    <w:rsid w:val="0095183E"/>
    <w:rsid w:val="009518C5"/>
    <w:rsid w:val="00951995"/>
    <w:rsid w:val="00951C7E"/>
    <w:rsid w:val="00951CF6"/>
    <w:rsid w:val="00951EF2"/>
    <w:rsid w:val="00951F8F"/>
    <w:rsid w:val="0095236D"/>
    <w:rsid w:val="0095261D"/>
    <w:rsid w:val="00952ACA"/>
    <w:rsid w:val="00952C70"/>
    <w:rsid w:val="00952E54"/>
    <w:rsid w:val="00952E5D"/>
    <w:rsid w:val="0095315B"/>
    <w:rsid w:val="009532B5"/>
    <w:rsid w:val="00953420"/>
    <w:rsid w:val="00953424"/>
    <w:rsid w:val="009537A7"/>
    <w:rsid w:val="00953B1F"/>
    <w:rsid w:val="00953C21"/>
    <w:rsid w:val="00953FD8"/>
    <w:rsid w:val="00954092"/>
    <w:rsid w:val="009548C3"/>
    <w:rsid w:val="00954E67"/>
    <w:rsid w:val="0095506D"/>
    <w:rsid w:val="009551B9"/>
    <w:rsid w:val="00955394"/>
    <w:rsid w:val="009555E2"/>
    <w:rsid w:val="009557DF"/>
    <w:rsid w:val="0095584C"/>
    <w:rsid w:val="00955A2E"/>
    <w:rsid w:val="00955B1F"/>
    <w:rsid w:val="00955D2B"/>
    <w:rsid w:val="00955D38"/>
    <w:rsid w:val="00955D6A"/>
    <w:rsid w:val="00955E8D"/>
    <w:rsid w:val="00955F2E"/>
    <w:rsid w:val="00955F98"/>
    <w:rsid w:val="00956101"/>
    <w:rsid w:val="0095664E"/>
    <w:rsid w:val="00956895"/>
    <w:rsid w:val="00956957"/>
    <w:rsid w:val="009569C8"/>
    <w:rsid w:val="00956A3D"/>
    <w:rsid w:val="00956D5D"/>
    <w:rsid w:val="009573C6"/>
    <w:rsid w:val="00957487"/>
    <w:rsid w:val="009576DF"/>
    <w:rsid w:val="00957781"/>
    <w:rsid w:val="0095797E"/>
    <w:rsid w:val="00957B6B"/>
    <w:rsid w:val="00957D9C"/>
    <w:rsid w:val="00957DE1"/>
    <w:rsid w:val="00957E93"/>
    <w:rsid w:val="00957F81"/>
    <w:rsid w:val="00960208"/>
    <w:rsid w:val="0096030A"/>
    <w:rsid w:val="009603AB"/>
    <w:rsid w:val="00960475"/>
    <w:rsid w:val="00960479"/>
    <w:rsid w:val="009604A3"/>
    <w:rsid w:val="0096078D"/>
    <w:rsid w:val="009607AF"/>
    <w:rsid w:val="00960809"/>
    <w:rsid w:val="0096091D"/>
    <w:rsid w:val="00960997"/>
    <w:rsid w:val="00960A88"/>
    <w:rsid w:val="00960C68"/>
    <w:rsid w:val="00960CB6"/>
    <w:rsid w:val="00960D27"/>
    <w:rsid w:val="00960F29"/>
    <w:rsid w:val="00961023"/>
    <w:rsid w:val="00961212"/>
    <w:rsid w:val="009612F1"/>
    <w:rsid w:val="00961502"/>
    <w:rsid w:val="0096153B"/>
    <w:rsid w:val="009616FA"/>
    <w:rsid w:val="009618A3"/>
    <w:rsid w:val="00961A61"/>
    <w:rsid w:val="00961E6D"/>
    <w:rsid w:val="00961F21"/>
    <w:rsid w:val="009621FF"/>
    <w:rsid w:val="00962399"/>
    <w:rsid w:val="00962A62"/>
    <w:rsid w:val="00962E1F"/>
    <w:rsid w:val="00962F5D"/>
    <w:rsid w:val="00963099"/>
    <w:rsid w:val="009631FC"/>
    <w:rsid w:val="00963469"/>
    <w:rsid w:val="0096392B"/>
    <w:rsid w:val="0096397B"/>
    <w:rsid w:val="00963C91"/>
    <w:rsid w:val="00963F69"/>
    <w:rsid w:val="0096403A"/>
    <w:rsid w:val="00964732"/>
    <w:rsid w:val="009649D2"/>
    <w:rsid w:val="00964CAC"/>
    <w:rsid w:val="00964CC7"/>
    <w:rsid w:val="00964E3C"/>
    <w:rsid w:val="00964E69"/>
    <w:rsid w:val="00964E91"/>
    <w:rsid w:val="0096504D"/>
    <w:rsid w:val="009654C0"/>
    <w:rsid w:val="009654F0"/>
    <w:rsid w:val="0096551C"/>
    <w:rsid w:val="00965790"/>
    <w:rsid w:val="009658DB"/>
    <w:rsid w:val="009659E3"/>
    <w:rsid w:val="009659EA"/>
    <w:rsid w:val="00965C33"/>
    <w:rsid w:val="00965FE6"/>
    <w:rsid w:val="009664D0"/>
    <w:rsid w:val="009665FE"/>
    <w:rsid w:val="0096679E"/>
    <w:rsid w:val="0096691D"/>
    <w:rsid w:val="00966EC4"/>
    <w:rsid w:val="00967222"/>
    <w:rsid w:val="0096722C"/>
    <w:rsid w:val="0096766C"/>
    <w:rsid w:val="00967851"/>
    <w:rsid w:val="00967D2D"/>
    <w:rsid w:val="009702F0"/>
    <w:rsid w:val="0097040E"/>
    <w:rsid w:val="0097066D"/>
    <w:rsid w:val="0097077F"/>
    <w:rsid w:val="0097089C"/>
    <w:rsid w:val="00970DBD"/>
    <w:rsid w:val="00970F7A"/>
    <w:rsid w:val="00970FE3"/>
    <w:rsid w:val="00971071"/>
    <w:rsid w:val="009710F2"/>
    <w:rsid w:val="00971460"/>
    <w:rsid w:val="00971640"/>
    <w:rsid w:val="00971753"/>
    <w:rsid w:val="00971B88"/>
    <w:rsid w:val="00971BEF"/>
    <w:rsid w:val="00971C7D"/>
    <w:rsid w:val="00971C88"/>
    <w:rsid w:val="00971EC5"/>
    <w:rsid w:val="00971F6B"/>
    <w:rsid w:val="00971FCC"/>
    <w:rsid w:val="009722D3"/>
    <w:rsid w:val="00972562"/>
    <w:rsid w:val="0097281F"/>
    <w:rsid w:val="0097285C"/>
    <w:rsid w:val="0097298A"/>
    <w:rsid w:val="00972BB7"/>
    <w:rsid w:val="00972BF4"/>
    <w:rsid w:val="00972C06"/>
    <w:rsid w:val="00972C93"/>
    <w:rsid w:val="00972F4C"/>
    <w:rsid w:val="00972FEB"/>
    <w:rsid w:val="00973257"/>
    <w:rsid w:val="00973388"/>
    <w:rsid w:val="00973592"/>
    <w:rsid w:val="0097383E"/>
    <w:rsid w:val="009738E5"/>
    <w:rsid w:val="00973CA1"/>
    <w:rsid w:val="00973DAF"/>
    <w:rsid w:val="00973E84"/>
    <w:rsid w:val="00973F29"/>
    <w:rsid w:val="00974182"/>
    <w:rsid w:val="0097435D"/>
    <w:rsid w:val="00974392"/>
    <w:rsid w:val="009744FF"/>
    <w:rsid w:val="00974520"/>
    <w:rsid w:val="00974783"/>
    <w:rsid w:val="00974B9F"/>
    <w:rsid w:val="00974EBD"/>
    <w:rsid w:val="00974FB0"/>
    <w:rsid w:val="009750AF"/>
    <w:rsid w:val="009750F9"/>
    <w:rsid w:val="009751BA"/>
    <w:rsid w:val="0097539E"/>
    <w:rsid w:val="0097577E"/>
    <w:rsid w:val="009757BD"/>
    <w:rsid w:val="0097631A"/>
    <w:rsid w:val="009765CF"/>
    <w:rsid w:val="00976824"/>
    <w:rsid w:val="00976989"/>
    <w:rsid w:val="00976A30"/>
    <w:rsid w:val="00976B76"/>
    <w:rsid w:val="00976D1B"/>
    <w:rsid w:val="00976ECC"/>
    <w:rsid w:val="00976FFB"/>
    <w:rsid w:val="009772C0"/>
    <w:rsid w:val="00977852"/>
    <w:rsid w:val="009778AB"/>
    <w:rsid w:val="009779A9"/>
    <w:rsid w:val="00977DCE"/>
    <w:rsid w:val="00977FCD"/>
    <w:rsid w:val="009801C6"/>
    <w:rsid w:val="00980403"/>
    <w:rsid w:val="009804CB"/>
    <w:rsid w:val="00980522"/>
    <w:rsid w:val="009807DE"/>
    <w:rsid w:val="009809DD"/>
    <w:rsid w:val="00980ACA"/>
    <w:rsid w:val="00980F14"/>
    <w:rsid w:val="0098133E"/>
    <w:rsid w:val="0098155F"/>
    <w:rsid w:val="00981647"/>
    <w:rsid w:val="00981672"/>
    <w:rsid w:val="009816C1"/>
    <w:rsid w:val="00981BAF"/>
    <w:rsid w:val="00982180"/>
    <w:rsid w:val="00982277"/>
    <w:rsid w:val="009822B9"/>
    <w:rsid w:val="00982314"/>
    <w:rsid w:val="00982399"/>
    <w:rsid w:val="00982768"/>
    <w:rsid w:val="00982773"/>
    <w:rsid w:val="00982AB4"/>
    <w:rsid w:val="00982E67"/>
    <w:rsid w:val="00983007"/>
    <w:rsid w:val="00983061"/>
    <w:rsid w:val="00983223"/>
    <w:rsid w:val="009834EF"/>
    <w:rsid w:val="009836A9"/>
    <w:rsid w:val="009838CE"/>
    <w:rsid w:val="009838D4"/>
    <w:rsid w:val="00983B9C"/>
    <w:rsid w:val="00983BD1"/>
    <w:rsid w:val="00983C41"/>
    <w:rsid w:val="00983E40"/>
    <w:rsid w:val="00983F3D"/>
    <w:rsid w:val="009841DA"/>
    <w:rsid w:val="00984206"/>
    <w:rsid w:val="009845CF"/>
    <w:rsid w:val="00984729"/>
    <w:rsid w:val="00984968"/>
    <w:rsid w:val="00984B76"/>
    <w:rsid w:val="00984C8E"/>
    <w:rsid w:val="00984D6B"/>
    <w:rsid w:val="00984E96"/>
    <w:rsid w:val="009850D5"/>
    <w:rsid w:val="0098511E"/>
    <w:rsid w:val="00985133"/>
    <w:rsid w:val="0098541D"/>
    <w:rsid w:val="009855A9"/>
    <w:rsid w:val="009855CE"/>
    <w:rsid w:val="009857BB"/>
    <w:rsid w:val="00985BA2"/>
    <w:rsid w:val="00985CA4"/>
    <w:rsid w:val="00985CB9"/>
    <w:rsid w:val="00986100"/>
    <w:rsid w:val="00986775"/>
    <w:rsid w:val="00986956"/>
    <w:rsid w:val="00986997"/>
    <w:rsid w:val="00986B31"/>
    <w:rsid w:val="009873AF"/>
    <w:rsid w:val="0098745E"/>
    <w:rsid w:val="0098750B"/>
    <w:rsid w:val="0098758F"/>
    <w:rsid w:val="009875A6"/>
    <w:rsid w:val="009876A0"/>
    <w:rsid w:val="0098785B"/>
    <w:rsid w:val="00987938"/>
    <w:rsid w:val="00987960"/>
    <w:rsid w:val="009879B5"/>
    <w:rsid w:val="009879F4"/>
    <w:rsid w:val="00987A56"/>
    <w:rsid w:val="00987AB5"/>
    <w:rsid w:val="00987C7C"/>
    <w:rsid w:val="00987CF9"/>
    <w:rsid w:val="00987D6A"/>
    <w:rsid w:val="00987DB5"/>
    <w:rsid w:val="00987E33"/>
    <w:rsid w:val="00987FE2"/>
    <w:rsid w:val="00990001"/>
    <w:rsid w:val="0099005F"/>
    <w:rsid w:val="00990128"/>
    <w:rsid w:val="0099085E"/>
    <w:rsid w:val="009908F7"/>
    <w:rsid w:val="00990911"/>
    <w:rsid w:val="00990E72"/>
    <w:rsid w:val="00990E93"/>
    <w:rsid w:val="00990F15"/>
    <w:rsid w:val="00990F4D"/>
    <w:rsid w:val="00990F4E"/>
    <w:rsid w:val="00991364"/>
    <w:rsid w:val="009913F3"/>
    <w:rsid w:val="009915AB"/>
    <w:rsid w:val="0099162D"/>
    <w:rsid w:val="009917F3"/>
    <w:rsid w:val="00991ADF"/>
    <w:rsid w:val="00991E6E"/>
    <w:rsid w:val="00991F39"/>
    <w:rsid w:val="00992624"/>
    <w:rsid w:val="009927C4"/>
    <w:rsid w:val="00992A4E"/>
    <w:rsid w:val="00992AFB"/>
    <w:rsid w:val="00992BF7"/>
    <w:rsid w:val="00993075"/>
    <w:rsid w:val="0099309F"/>
    <w:rsid w:val="009930C0"/>
    <w:rsid w:val="0099324C"/>
    <w:rsid w:val="00993442"/>
    <w:rsid w:val="00993460"/>
    <w:rsid w:val="00993627"/>
    <w:rsid w:val="0099367D"/>
    <w:rsid w:val="00993698"/>
    <w:rsid w:val="009936F0"/>
    <w:rsid w:val="00993B48"/>
    <w:rsid w:val="00993DB5"/>
    <w:rsid w:val="00993EC3"/>
    <w:rsid w:val="009940B0"/>
    <w:rsid w:val="0099411D"/>
    <w:rsid w:val="00994270"/>
    <w:rsid w:val="0099457D"/>
    <w:rsid w:val="009946B7"/>
    <w:rsid w:val="00994A17"/>
    <w:rsid w:val="00994B41"/>
    <w:rsid w:val="00994D59"/>
    <w:rsid w:val="00994F12"/>
    <w:rsid w:val="00994F42"/>
    <w:rsid w:val="009951AB"/>
    <w:rsid w:val="0099531F"/>
    <w:rsid w:val="00995360"/>
    <w:rsid w:val="009954AD"/>
    <w:rsid w:val="00995630"/>
    <w:rsid w:val="009956E9"/>
    <w:rsid w:val="00996091"/>
    <w:rsid w:val="009963EF"/>
    <w:rsid w:val="009964E3"/>
    <w:rsid w:val="0099689A"/>
    <w:rsid w:val="00996A8B"/>
    <w:rsid w:val="00996AE1"/>
    <w:rsid w:val="00996CD4"/>
    <w:rsid w:val="00996E23"/>
    <w:rsid w:val="00997008"/>
    <w:rsid w:val="009971DA"/>
    <w:rsid w:val="0099731A"/>
    <w:rsid w:val="00997349"/>
    <w:rsid w:val="009973EC"/>
    <w:rsid w:val="009975D0"/>
    <w:rsid w:val="009979D6"/>
    <w:rsid w:val="00997B9F"/>
    <w:rsid w:val="00997CA3"/>
    <w:rsid w:val="00997CF6"/>
    <w:rsid w:val="00997DCE"/>
    <w:rsid w:val="00997F84"/>
    <w:rsid w:val="009A0212"/>
    <w:rsid w:val="009A031F"/>
    <w:rsid w:val="009A0325"/>
    <w:rsid w:val="009A0363"/>
    <w:rsid w:val="009A0874"/>
    <w:rsid w:val="009A0877"/>
    <w:rsid w:val="009A0900"/>
    <w:rsid w:val="009A0946"/>
    <w:rsid w:val="009A0C1F"/>
    <w:rsid w:val="009A0D96"/>
    <w:rsid w:val="009A0ED2"/>
    <w:rsid w:val="009A0FDB"/>
    <w:rsid w:val="009A1146"/>
    <w:rsid w:val="009A12A5"/>
    <w:rsid w:val="009A1348"/>
    <w:rsid w:val="009A1487"/>
    <w:rsid w:val="009A189A"/>
    <w:rsid w:val="009A1C13"/>
    <w:rsid w:val="009A1DFF"/>
    <w:rsid w:val="009A1F78"/>
    <w:rsid w:val="009A2015"/>
    <w:rsid w:val="009A2144"/>
    <w:rsid w:val="009A243F"/>
    <w:rsid w:val="009A246A"/>
    <w:rsid w:val="009A267B"/>
    <w:rsid w:val="009A2895"/>
    <w:rsid w:val="009A2D49"/>
    <w:rsid w:val="009A3183"/>
    <w:rsid w:val="009A32D7"/>
    <w:rsid w:val="009A3543"/>
    <w:rsid w:val="009A3576"/>
    <w:rsid w:val="009A364A"/>
    <w:rsid w:val="009A36C9"/>
    <w:rsid w:val="009A3A6D"/>
    <w:rsid w:val="009A3AB5"/>
    <w:rsid w:val="009A3B3D"/>
    <w:rsid w:val="009A3BA5"/>
    <w:rsid w:val="009A3DAE"/>
    <w:rsid w:val="009A4158"/>
    <w:rsid w:val="009A472F"/>
    <w:rsid w:val="009A4832"/>
    <w:rsid w:val="009A4AA9"/>
    <w:rsid w:val="009A4C06"/>
    <w:rsid w:val="009A50E7"/>
    <w:rsid w:val="009A516A"/>
    <w:rsid w:val="009A557B"/>
    <w:rsid w:val="009A56A7"/>
    <w:rsid w:val="009A5975"/>
    <w:rsid w:val="009A5DE0"/>
    <w:rsid w:val="009A6127"/>
    <w:rsid w:val="009A618F"/>
    <w:rsid w:val="009A6198"/>
    <w:rsid w:val="009A62DC"/>
    <w:rsid w:val="009A637B"/>
    <w:rsid w:val="009A6456"/>
    <w:rsid w:val="009A6689"/>
    <w:rsid w:val="009A66FE"/>
    <w:rsid w:val="009A6C74"/>
    <w:rsid w:val="009A6EE7"/>
    <w:rsid w:val="009A7154"/>
    <w:rsid w:val="009A74B9"/>
    <w:rsid w:val="009A78D1"/>
    <w:rsid w:val="009A7BD4"/>
    <w:rsid w:val="009A7DFB"/>
    <w:rsid w:val="009A7E08"/>
    <w:rsid w:val="009B003C"/>
    <w:rsid w:val="009B01DA"/>
    <w:rsid w:val="009B056D"/>
    <w:rsid w:val="009B084F"/>
    <w:rsid w:val="009B0892"/>
    <w:rsid w:val="009B0A46"/>
    <w:rsid w:val="009B0B3A"/>
    <w:rsid w:val="009B0C83"/>
    <w:rsid w:val="009B0E30"/>
    <w:rsid w:val="009B0E3E"/>
    <w:rsid w:val="009B0E84"/>
    <w:rsid w:val="009B0EC6"/>
    <w:rsid w:val="009B0EC8"/>
    <w:rsid w:val="009B0F9D"/>
    <w:rsid w:val="009B10F6"/>
    <w:rsid w:val="009B1331"/>
    <w:rsid w:val="009B1528"/>
    <w:rsid w:val="009B1823"/>
    <w:rsid w:val="009B1851"/>
    <w:rsid w:val="009B1A14"/>
    <w:rsid w:val="009B1BD2"/>
    <w:rsid w:val="009B1ED0"/>
    <w:rsid w:val="009B2476"/>
    <w:rsid w:val="009B24B4"/>
    <w:rsid w:val="009B2568"/>
    <w:rsid w:val="009B2E47"/>
    <w:rsid w:val="009B2F1A"/>
    <w:rsid w:val="009B2FD9"/>
    <w:rsid w:val="009B303E"/>
    <w:rsid w:val="009B31A1"/>
    <w:rsid w:val="009B3549"/>
    <w:rsid w:val="009B355E"/>
    <w:rsid w:val="009B3566"/>
    <w:rsid w:val="009B3627"/>
    <w:rsid w:val="009B3685"/>
    <w:rsid w:val="009B3745"/>
    <w:rsid w:val="009B3842"/>
    <w:rsid w:val="009B3C79"/>
    <w:rsid w:val="009B3D47"/>
    <w:rsid w:val="009B405A"/>
    <w:rsid w:val="009B4109"/>
    <w:rsid w:val="009B4250"/>
    <w:rsid w:val="009B4809"/>
    <w:rsid w:val="009B4821"/>
    <w:rsid w:val="009B489F"/>
    <w:rsid w:val="009B4974"/>
    <w:rsid w:val="009B4C1C"/>
    <w:rsid w:val="009B4C24"/>
    <w:rsid w:val="009B5303"/>
    <w:rsid w:val="009B5821"/>
    <w:rsid w:val="009B584A"/>
    <w:rsid w:val="009B588A"/>
    <w:rsid w:val="009B5DB7"/>
    <w:rsid w:val="009B5FD4"/>
    <w:rsid w:val="009B6685"/>
    <w:rsid w:val="009B670E"/>
    <w:rsid w:val="009B67BC"/>
    <w:rsid w:val="009B69F2"/>
    <w:rsid w:val="009B6A59"/>
    <w:rsid w:val="009B6E76"/>
    <w:rsid w:val="009B70E9"/>
    <w:rsid w:val="009B72C2"/>
    <w:rsid w:val="009B7564"/>
    <w:rsid w:val="009B7614"/>
    <w:rsid w:val="009B769D"/>
    <w:rsid w:val="009B77B3"/>
    <w:rsid w:val="009B7BB7"/>
    <w:rsid w:val="009B7D23"/>
    <w:rsid w:val="009B7E65"/>
    <w:rsid w:val="009B7EF1"/>
    <w:rsid w:val="009B7FFA"/>
    <w:rsid w:val="009C00EF"/>
    <w:rsid w:val="009C01F0"/>
    <w:rsid w:val="009C030C"/>
    <w:rsid w:val="009C052F"/>
    <w:rsid w:val="009C06F0"/>
    <w:rsid w:val="009C0BC1"/>
    <w:rsid w:val="009C0DBE"/>
    <w:rsid w:val="009C0E24"/>
    <w:rsid w:val="009C1445"/>
    <w:rsid w:val="009C19BC"/>
    <w:rsid w:val="009C19D2"/>
    <w:rsid w:val="009C1BDB"/>
    <w:rsid w:val="009C1BF9"/>
    <w:rsid w:val="009C1D41"/>
    <w:rsid w:val="009C1D4B"/>
    <w:rsid w:val="009C1E0C"/>
    <w:rsid w:val="009C1EDE"/>
    <w:rsid w:val="009C2200"/>
    <w:rsid w:val="009C245F"/>
    <w:rsid w:val="009C27B0"/>
    <w:rsid w:val="009C281C"/>
    <w:rsid w:val="009C295F"/>
    <w:rsid w:val="009C2AB0"/>
    <w:rsid w:val="009C2B69"/>
    <w:rsid w:val="009C2D42"/>
    <w:rsid w:val="009C3B79"/>
    <w:rsid w:val="009C3D88"/>
    <w:rsid w:val="009C4216"/>
    <w:rsid w:val="009C42A3"/>
    <w:rsid w:val="009C4830"/>
    <w:rsid w:val="009C484A"/>
    <w:rsid w:val="009C4B76"/>
    <w:rsid w:val="009C50D8"/>
    <w:rsid w:val="009C519A"/>
    <w:rsid w:val="009C520B"/>
    <w:rsid w:val="009C5785"/>
    <w:rsid w:val="009C5874"/>
    <w:rsid w:val="009C5AD8"/>
    <w:rsid w:val="009C5B47"/>
    <w:rsid w:val="009C5D66"/>
    <w:rsid w:val="009C5E5E"/>
    <w:rsid w:val="009C5FFE"/>
    <w:rsid w:val="009C65C0"/>
    <w:rsid w:val="009C6768"/>
    <w:rsid w:val="009C6894"/>
    <w:rsid w:val="009C6B3B"/>
    <w:rsid w:val="009C6B7B"/>
    <w:rsid w:val="009C6E5F"/>
    <w:rsid w:val="009C6E93"/>
    <w:rsid w:val="009C7183"/>
    <w:rsid w:val="009C73C4"/>
    <w:rsid w:val="009C7448"/>
    <w:rsid w:val="009C7AAF"/>
    <w:rsid w:val="009C7B47"/>
    <w:rsid w:val="009C7B7F"/>
    <w:rsid w:val="009C7CE4"/>
    <w:rsid w:val="009C7F18"/>
    <w:rsid w:val="009C7F47"/>
    <w:rsid w:val="009C7F7E"/>
    <w:rsid w:val="009C7FB3"/>
    <w:rsid w:val="009D0361"/>
    <w:rsid w:val="009D05D4"/>
    <w:rsid w:val="009D0720"/>
    <w:rsid w:val="009D0748"/>
    <w:rsid w:val="009D082D"/>
    <w:rsid w:val="009D0B95"/>
    <w:rsid w:val="009D0BA9"/>
    <w:rsid w:val="009D0C8D"/>
    <w:rsid w:val="009D0DC6"/>
    <w:rsid w:val="009D0FF0"/>
    <w:rsid w:val="009D1342"/>
    <w:rsid w:val="009D15EA"/>
    <w:rsid w:val="009D16FE"/>
    <w:rsid w:val="009D1B3E"/>
    <w:rsid w:val="009D1ED3"/>
    <w:rsid w:val="009D1F69"/>
    <w:rsid w:val="009D2118"/>
    <w:rsid w:val="009D21E4"/>
    <w:rsid w:val="009D22EA"/>
    <w:rsid w:val="009D2453"/>
    <w:rsid w:val="009D2791"/>
    <w:rsid w:val="009D2BEE"/>
    <w:rsid w:val="009D2C9E"/>
    <w:rsid w:val="009D2CDE"/>
    <w:rsid w:val="009D2EA2"/>
    <w:rsid w:val="009D2F5B"/>
    <w:rsid w:val="009D3087"/>
    <w:rsid w:val="009D3295"/>
    <w:rsid w:val="009D3387"/>
    <w:rsid w:val="009D338A"/>
    <w:rsid w:val="009D37D7"/>
    <w:rsid w:val="009D38BC"/>
    <w:rsid w:val="009D394E"/>
    <w:rsid w:val="009D3B10"/>
    <w:rsid w:val="009D3BE6"/>
    <w:rsid w:val="009D3F94"/>
    <w:rsid w:val="009D40C3"/>
    <w:rsid w:val="009D422B"/>
    <w:rsid w:val="009D4303"/>
    <w:rsid w:val="009D4455"/>
    <w:rsid w:val="009D45F2"/>
    <w:rsid w:val="009D4723"/>
    <w:rsid w:val="009D478C"/>
    <w:rsid w:val="009D49A4"/>
    <w:rsid w:val="009D4A74"/>
    <w:rsid w:val="009D4A8E"/>
    <w:rsid w:val="009D4DA3"/>
    <w:rsid w:val="009D4F83"/>
    <w:rsid w:val="009D4FD7"/>
    <w:rsid w:val="009D548D"/>
    <w:rsid w:val="009D56EE"/>
    <w:rsid w:val="009D5758"/>
    <w:rsid w:val="009D5BBF"/>
    <w:rsid w:val="009D5E71"/>
    <w:rsid w:val="009D5ED9"/>
    <w:rsid w:val="009D610C"/>
    <w:rsid w:val="009D62E7"/>
    <w:rsid w:val="009D635A"/>
    <w:rsid w:val="009D6624"/>
    <w:rsid w:val="009D67D5"/>
    <w:rsid w:val="009D6BD7"/>
    <w:rsid w:val="009D6BF6"/>
    <w:rsid w:val="009D6D66"/>
    <w:rsid w:val="009D6EEF"/>
    <w:rsid w:val="009D6F4D"/>
    <w:rsid w:val="009D6FD1"/>
    <w:rsid w:val="009D751B"/>
    <w:rsid w:val="009D75A4"/>
    <w:rsid w:val="009D75CB"/>
    <w:rsid w:val="009D766F"/>
    <w:rsid w:val="009D770F"/>
    <w:rsid w:val="009D785E"/>
    <w:rsid w:val="009D790C"/>
    <w:rsid w:val="009D7CD7"/>
    <w:rsid w:val="009D7D08"/>
    <w:rsid w:val="009D7E55"/>
    <w:rsid w:val="009E0152"/>
    <w:rsid w:val="009E047E"/>
    <w:rsid w:val="009E04A9"/>
    <w:rsid w:val="009E04FB"/>
    <w:rsid w:val="009E0786"/>
    <w:rsid w:val="009E0871"/>
    <w:rsid w:val="009E0948"/>
    <w:rsid w:val="009E0A63"/>
    <w:rsid w:val="009E0B42"/>
    <w:rsid w:val="009E0D63"/>
    <w:rsid w:val="009E1137"/>
    <w:rsid w:val="009E11D7"/>
    <w:rsid w:val="009E15DA"/>
    <w:rsid w:val="009E176B"/>
    <w:rsid w:val="009E1796"/>
    <w:rsid w:val="009E19D9"/>
    <w:rsid w:val="009E1AB8"/>
    <w:rsid w:val="009E1C02"/>
    <w:rsid w:val="009E1E2C"/>
    <w:rsid w:val="009E1F70"/>
    <w:rsid w:val="009E1F79"/>
    <w:rsid w:val="009E21A4"/>
    <w:rsid w:val="009E2269"/>
    <w:rsid w:val="009E2BE6"/>
    <w:rsid w:val="009E2DBB"/>
    <w:rsid w:val="009E2DD3"/>
    <w:rsid w:val="009E2EAE"/>
    <w:rsid w:val="009E2F97"/>
    <w:rsid w:val="009E32B6"/>
    <w:rsid w:val="009E3644"/>
    <w:rsid w:val="009E3647"/>
    <w:rsid w:val="009E3761"/>
    <w:rsid w:val="009E3790"/>
    <w:rsid w:val="009E3C31"/>
    <w:rsid w:val="009E3CC3"/>
    <w:rsid w:val="009E3FB4"/>
    <w:rsid w:val="009E43E0"/>
    <w:rsid w:val="009E457F"/>
    <w:rsid w:val="009E47F2"/>
    <w:rsid w:val="009E4EC6"/>
    <w:rsid w:val="009E4FCC"/>
    <w:rsid w:val="009E503B"/>
    <w:rsid w:val="009E50A5"/>
    <w:rsid w:val="009E5271"/>
    <w:rsid w:val="009E5579"/>
    <w:rsid w:val="009E5656"/>
    <w:rsid w:val="009E5820"/>
    <w:rsid w:val="009E5AB4"/>
    <w:rsid w:val="009E641D"/>
    <w:rsid w:val="009E6855"/>
    <w:rsid w:val="009E6A64"/>
    <w:rsid w:val="009E6D4F"/>
    <w:rsid w:val="009E6FBA"/>
    <w:rsid w:val="009E6FC8"/>
    <w:rsid w:val="009E7428"/>
    <w:rsid w:val="009E7789"/>
    <w:rsid w:val="009E77B2"/>
    <w:rsid w:val="009E7E67"/>
    <w:rsid w:val="009E7E9B"/>
    <w:rsid w:val="009F0258"/>
    <w:rsid w:val="009F02B7"/>
    <w:rsid w:val="009F02E1"/>
    <w:rsid w:val="009F056D"/>
    <w:rsid w:val="009F07FC"/>
    <w:rsid w:val="009F0911"/>
    <w:rsid w:val="009F0992"/>
    <w:rsid w:val="009F0AD6"/>
    <w:rsid w:val="009F0CD1"/>
    <w:rsid w:val="009F0E7C"/>
    <w:rsid w:val="009F0EC1"/>
    <w:rsid w:val="009F0F12"/>
    <w:rsid w:val="009F1393"/>
    <w:rsid w:val="009F16BC"/>
    <w:rsid w:val="009F187B"/>
    <w:rsid w:val="009F1933"/>
    <w:rsid w:val="009F1A6A"/>
    <w:rsid w:val="009F1D19"/>
    <w:rsid w:val="009F1D82"/>
    <w:rsid w:val="009F1EDB"/>
    <w:rsid w:val="009F20E9"/>
    <w:rsid w:val="009F22DB"/>
    <w:rsid w:val="009F28E8"/>
    <w:rsid w:val="009F2A94"/>
    <w:rsid w:val="009F2AAF"/>
    <w:rsid w:val="009F2B6E"/>
    <w:rsid w:val="009F2E7E"/>
    <w:rsid w:val="009F2FA4"/>
    <w:rsid w:val="009F337A"/>
    <w:rsid w:val="009F3554"/>
    <w:rsid w:val="009F3593"/>
    <w:rsid w:val="009F35A3"/>
    <w:rsid w:val="009F36A6"/>
    <w:rsid w:val="009F3A2F"/>
    <w:rsid w:val="009F3A4B"/>
    <w:rsid w:val="009F4196"/>
    <w:rsid w:val="009F41E1"/>
    <w:rsid w:val="009F4375"/>
    <w:rsid w:val="009F46C1"/>
    <w:rsid w:val="009F46EF"/>
    <w:rsid w:val="009F483A"/>
    <w:rsid w:val="009F4CBF"/>
    <w:rsid w:val="009F4DA3"/>
    <w:rsid w:val="009F4F05"/>
    <w:rsid w:val="009F50D5"/>
    <w:rsid w:val="009F5534"/>
    <w:rsid w:val="009F5567"/>
    <w:rsid w:val="009F5606"/>
    <w:rsid w:val="009F5630"/>
    <w:rsid w:val="009F5BAD"/>
    <w:rsid w:val="009F5C52"/>
    <w:rsid w:val="009F5CA4"/>
    <w:rsid w:val="009F5D5C"/>
    <w:rsid w:val="009F6410"/>
    <w:rsid w:val="009F6457"/>
    <w:rsid w:val="009F64CD"/>
    <w:rsid w:val="009F6A26"/>
    <w:rsid w:val="009F6ABD"/>
    <w:rsid w:val="009F6DEA"/>
    <w:rsid w:val="009F6EB9"/>
    <w:rsid w:val="009F7169"/>
    <w:rsid w:val="009F726F"/>
    <w:rsid w:val="009F751C"/>
    <w:rsid w:val="009F75A8"/>
    <w:rsid w:val="009F7883"/>
    <w:rsid w:val="009F79BE"/>
    <w:rsid w:val="009F7A45"/>
    <w:rsid w:val="009F7DA7"/>
    <w:rsid w:val="00A0018E"/>
    <w:rsid w:val="00A006E2"/>
    <w:rsid w:val="00A00944"/>
    <w:rsid w:val="00A00B60"/>
    <w:rsid w:val="00A00CBF"/>
    <w:rsid w:val="00A00D02"/>
    <w:rsid w:val="00A00D64"/>
    <w:rsid w:val="00A00FF4"/>
    <w:rsid w:val="00A01006"/>
    <w:rsid w:val="00A0190F"/>
    <w:rsid w:val="00A01A60"/>
    <w:rsid w:val="00A020E1"/>
    <w:rsid w:val="00A0229F"/>
    <w:rsid w:val="00A023BF"/>
    <w:rsid w:val="00A02455"/>
    <w:rsid w:val="00A02AFD"/>
    <w:rsid w:val="00A02B26"/>
    <w:rsid w:val="00A02BEC"/>
    <w:rsid w:val="00A02C96"/>
    <w:rsid w:val="00A02D52"/>
    <w:rsid w:val="00A02FBC"/>
    <w:rsid w:val="00A03012"/>
    <w:rsid w:val="00A030A3"/>
    <w:rsid w:val="00A0325E"/>
    <w:rsid w:val="00A0393B"/>
    <w:rsid w:val="00A0399E"/>
    <w:rsid w:val="00A03A1D"/>
    <w:rsid w:val="00A03BAA"/>
    <w:rsid w:val="00A03FDA"/>
    <w:rsid w:val="00A040C8"/>
    <w:rsid w:val="00A040D7"/>
    <w:rsid w:val="00A04113"/>
    <w:rsid w:val="00A043B9"/>
    <w:rsid w:val="00A04541"/>
    <w:rsid w:val="00A047DB"/>
    <w:rsid w:val="00A04830"/>
    <w:rsid w:val="00A04A92"/>
    <w:rsid w:val="00A04B53"/>
    <w:rsid w:val="00A04B8A"/>
    <w:rsid w:val="00A04D4E"/>
    <w:rsid w:val="00A04DB3"/>
    <w:rsid w:val="00A04E65"/>
    <w:rsid w:val="00A05120"/>
    <w:rsid w:val="00A053A0"/>
    <w:rsid w:val="00A0559E"/>
    <w:rsid w:val="00A05A1F"/>
    <w:rsid w:val="00A05AA6"/>
    <w:rsid w:val="00A05BD0"/>
    <w:rsid w:val="00A05C28"/>
    <w:rsid w:val="00A05DFF"/>
    <w:rsid w:val="00A062E4"/>
    <w:rsid w:val="00A062EA"/>
    <w:rsid w:val="00A06384"/>
    <w:rsid w:val="00A063DA"/>
    <w:rsid w:val="00A0641A"/>
    <w:rsid w:val="00A0648C"/>
    <w:rsid w:val="00A0689E"/>
    <w:rsid w:val="00A068D2"/>
    <w:rsid w:val="00A06A60"/>
    <w:rsid w:val="00A06ABB"/>
    <w:rsid w:val="00A06F57"/>
    <w:rsid w:val="00A06FF5"/>
    <w:rsid w:val="00A07065"/>
    <w:rsid w:val="00A071AA"/>
    <w:rsid w:val="00A0724E"/>
    <w:rsid w:val="00A07560"/>
    <w:rsid w:val="00A07594"/>
    <w:rsid w:val="00A07654"/>
    <w:rsid w:val="00A07656"/>
    <w:rsid w:val="00A07B16"/>
    <w:rsid w:val="00A07D33"/>
    <w:rsid w:val="00A07FE7"/>
    <w:rsid w:val="00A10230"/>
    <w:rsid w:val="00A10337"/>
    <w:rsid w:val="00A103C8"/>
    <w:rsid w:val="00A103E4"/>
    <w:rsid w:val="00A105DB"/>
    <w:rsid w:val="00A105F5"/>
    <w:rsid w:val="00A106FE"/>
    <w:rsid w:val="00A107B6"/>
    <w:rsid w:val="00A10B48"/>
    <w:rsid w:val="00A10B85"/>
    <w:rsid w:val="00A10EA6"/>
    <w:rsid w:val="00A1127B"/>
    <w:rsid w:val="00A112CE"/>
    <w:rsid w:val="00A114B5"/>
    <w:rsid w:val="00A115BF"/>
    <w:rsid w:val="00A11905"/>
    <w:rsid w:val="00A1197E"/>
    <w:rsid w:val="00A11999"/>
    <w:rsid w:val="00A119E8"/>
    <w:rsid w:val="00A11A89"/>
    <w:rsid w:val="00A11ACA"/>
    <w:rsid w:val="00A11B58"/>
    <w:rsid w:val="00A11DFC"/>
    <w:rsid w:val="00A11E0F"/>
    <w:rsid w:val="00A1210A"/>
    <w:rsid w:val="00A12206"/>
    <w:rsid w:val="00A1223B"/>
    <w:rsid w:val="00A12301"/>
    <w:rsid w:val="00A1271D"/>
    <w:rsid w:val="00A128D6"/>
    <w:rsid w:val="00A12929"/>
    <w:rsid w:val="00A12A73"/>
    <w:rsid w:val="00A12B81"/>
    <w:rsid w:val="00A12BEE"/>
    <w:rsid w:val="00A12EDE"/>
    <w:rsid w:val="00A12EE8"/>
    <w:rsid w:val="00A12FD6"/>
    <w:rsid w:val="00A131A4"/>
    <w:rsid w:val="00A131B5"/>
    <w:rsid w:val="00A13299"/>
    <w:rsid w:val="00A13631"/>
    <w:rsid w:val="00A13715"/>
    <w:rsid w:val="00A13851"/>
    <w:rsid w:val="00A13B10"/>
    <w:rsid w:val="00A13CD4"/>
    <w:rsid w:val="00A13CF1"/>
    <w:rsid w:val="00A14554"/>
    <w:rsid w:val="00A145BE"/>
    <w:rsid w:val="00A145D0"/>
    <w:rsid w:val="00A14614"/>
    <w:rsid w:val="00A1467B"/>
    <w:rsid w:val="00A146B2"/>
    <w:rsid w:val="00A14C64"/>
    <w:rsid w:val="00A14DF0"/>
    <w:rsid w:val="00A14E45"/>
    <w:rsid w:val="00A14FF0"/>
    <w:rsid w:val="00A1508D"/>
    <w:rsid w:val="00A150B7"/>
    <w:rsid w:val="00A153BC"/>
    <w:rsid w:val="00A15443"/>
    <w:rsid w:val="00A15766"/>
    <w:rsid w:val="00A157EC"/>
    <w:rsid w:val="00A158D3"/>
    <w:rsid w:val="00A15B00"/>
    <w:rsid w:val="00A15C4E"/>
    <w:rsid w:val="00A15E02"/>
    <w:rsid w:val="00A15F2F"/>
    <w:rsid w:val="00A15F65"/>
    <w:rsid w:val="00A16150"/>
    <w:rsid w:val="00A1636F"/>
    <w:rsid w:val="00A163A7"/>
    <w:rsid w:val="00A164A9"/>
    <w:rsid w:val="00A16510"/>
    <w:rsid w:val="00A1654D"/>
    <w:rsid w:val="00A16755"/>
    <w:rsid w:val="00A1685E"/>
    <w:rsid w:val="00A1686F"/>
    <w:rsid w:val="00A16925"/>
    <w:rsid w:val="00A16A69"/>
    <w:rsid w:val="00A16D5B"/>
    <w:rsid w:val="00A17180"/>
    <w:rsid w:val="00A172B6"/>
    <w:rsid w:val="00A17345"/>
    <w:rsid w:val="00A17648"/>
    <w:rsid w:val="00A1789B"/>
    <w:rsid w:val="00A179CC"/>
    <w:rsid w:val="00A17C60"/>
    <w:rsid w:val="00A17FA0"/>
    <w:rsid w:val="00A20232"/>
    <w:rsid w:val="00A20334"/>
    <w:rsid w:val="00A203F9"/>
    <w:rsid w:val="00A205BF"/>
    <w:rsid w:val="00A205D4"/>
    <w:rsid w:val="00A2078F"/>
    <w:rsid w:val="00A2098A"/>
    <w:rsid w:val="00A20A21"/>
    <w:rsid w:val="00A2104B"/>
    <w:rsid w:val="00A21074"/>
    <w:rsid w:val="00A210E9"/>
    <w:rsid w:val="00A2155B"/>
    <w:rsid w:val="00A218AE"/>
    <w:rsid w:val="00A219E0"/>
    <w:rsid w:val="00A21A9D"/>
    <w:rsid w:val="00A21AAA"/>
    <w:rsid w:val="00A21B03"/>
    <w:rsid w:val="00A21DBA"/>
    <w:rsid w:val="00A21E51"/>
    <w:rsid w:val="00A21F2E"/>
    <w:rsid w:val="00A2208A"/>
    <w:rsid w:val="00A22132"/>
    <w:rsid w:val="00A22207"/>
    <w:rsid w:val="00A224CD"/>
    <w:rsid w:val="00A22664"/>
    <w:rsid w:val="00A22886"/>
    <w:rsid w:val="00A22A75"/>
    <w:rsid w:val="00A22ACB"/>
    <w:rsid w:val="00A22C00"/>
    <w:rsid w:val="00A22D3B"/>
    <w:rsid w:val="00A23243"/>
    <w:rsid w:val="00A232F1"/>
    <w:rsid w:val="00A23590"/>
    <w:rsid w:val="00A23919"/>
    <w:rsid w:val="00A23921"/>
    <w:rsid w:val="00A23940"/>
    <w:rsid w:val="00A23AF5"/>
    <w:rsid w:val="00A23B90"/>
    <w:rsid w:val="00A23CBA"/>
    <w:rsid w:val="00A23E0D"/>
    <w:rsid w:val="00A24002"/>
    <w:rsid w:val="00A2420D"/>
    <w:rsid w:val="00A24520"/>
    <w:rsid w:val="00A2470A"/>
    <w:rsid w:val="00A2481C"/>
    <w:rsid w:val="00A24C04"/>
    <w:rsid w:val="00A24CCF"/>
    <w:rsid w:val="00A24D07"/>
    <w:rsid w:val="00A250B3"/>
    <w:rsid w:val="00A25296"/>
    <w:rsid w:val="00A253C6"/>
    <w:rsid w:val="00A25756"/>
    <w:rsid w:val="00A257F1"/>
    <w:rsid w:val="00A2585A"/>
    <w:rsid w:val="00A258F0"/>
    <w:rsid w:val="00A25C4E"/>
    <w:rsid w:val="00A25C9D"/>
    <w:rsid w:val="00A25F8F"/>
    <w:rsid w:val="00A261E4"/>
    <w:rsid w:val="00A265D9"/>
    <w:rsid w:val="00A26883"/>
    <w:rsid w:val="00A26A7F"/>
    <w:rsid w:val="00A26B8F"/>
    <w:rsid w:val="00A26C1E"/>
    <w:rsid w:val="00A26D60"/>
    <w:rsid w:val="00A26EE0"/>
    <w:rsid w:val="00A2702B"/>
    <w:rsid w:val="00A27293"/>
    <w:rsid w:val="00A273EE"/>
    <w:rsid w:val="00A27498"/>
    <w:rsid w:val="00A279DC"/>
    <w:rsid w:val="00A27A96"/>
    <w:rsid w:val="00A27EDA"/>
    <w:rsid w:val="00A30186"/>
    <w:rsid w:val="00A3031C"/>
    <w:rsid w:val="00A3037D"/>
    <w:rsid w:val="00A303B8"/>
    <w:rsid w:val="00A30487"/>
    <w:rsid w:val="00A30703"/>
    <w:rsid w:val="00A30709"/>
    <w:rsid w:val="00A30943"/>
    <w:rsid w:val="00A30AF6"/>
    <w:rsid w:val="00A30BAE"/>
    <w:rsid w:val="00A30D95"/>
    <w:rsid w:val="00A31327"/>
    <w:rsid w:val="00A3135B"/>
    <w:rsid w:val="00A313D0"/>
    <w:rsid w:val="00A314A9"/>
    <w:rsid w:val="00A31591"/>
    <w:rsid w:val="00A319F2"/>
    <w:rsid w:val="00A31E88"/>
    <w:rsid w:val="00A321EE"/>
    <w:rsid w:val="00A3226E"/>
    <w:rsid w:val="00A32284"/>
    <w:rsid w:val="00A3254E"/>
    <w:rsid w:val="00A325C2"/>
    <w:rsid w:val="00A325CC"/>
    <w:rsid w:val="00A327E2"/>
    <w:rsid w:val="00A327F2"/>
    <w:rsid w:val="00A329BB"/>
    <w:rsid w:val="00A32C08"/>
    <w:rsid w:val="00A32C37"/>
    <w:rsid w:val="00A32D53"/>
    <w:rsid w:val="00A32D62"/>
    <w:rsid w:val="00A33038"/>
    <w:rsid w:val="00A3331F"/>
    <w:rsid w:val="00A337E6"/>
    <w:rsid w:val="00A3393A"/>
    <w:rsid w:val="00A33B55"/>
    <w:rsid w:val="00A33C3B"/>
    <w:rsid w:val="00A33FAF"/>
    <w:rsid w:val="00A340FB"/>
    <w:rsid w:val="00A341E3"/>
    <w:rsid w:val="00A34685"/>
    <w:rsid w:val="00A3489E"/>
    <w:rsid w:val="00A34DA0"/>
    <w:rsid w:val="00A350D0"/>
    <w:rsid w:val="00A35460"/>
    <w:rsid w:val="00A3582E"/>
    <w:rsid w:val="00A35A0B"/>
    <w:rsid w:val="00A35B59"/>
    <w:rsid w:val="00A35BD0"/>
    <w:rsid w:val="00A35FAC"/>
    <w:rsid w:val="00A362CB"/>
    <w:rsid w:val="00A36534"/>
    <w:rsid w:val="00A368C7"/>
    <w:rsid w:val="00A368D3"/>
    <w:rsid w:val="00A368E3"/>
    <w:rsid w:val="00A36BCD"/>
    <w:rsid w:val="00A36BFF"/>
    <w:rsid w:val="00A36F53"/>
    <w:rsid w:val="00A36F5C"/>
    <w:rsid w:val="00A37413"/>
    <w:rsid w:val="00A3747D"/>
    <w:rsid w:val="00A37913"/>
    <w:rsid w:val="00A37A58"/>
    <w:rsid w:val="00A37A59"/>
    <w:rsid w:val="00A37B36"/>
    <w:rsid w:val="00A37D71"/>
    <w:rsid w:val="00A37E05"/>
    <w:rsid w:val="00A403FF"/>
    <w:rsid w:val="00A40531"/>
    <w:rsid w:val="00A40660"/>
    <w:rsid w:val="00A4095F"/>
    <w:rsid w:val="00A40C13"/>
    <w:rsid w:val="00A40C1E"/>
    <w:rsid w:val="00A41755"/>
    <w:rsid w:val="00A41821"/>
    <w:rsid w:val="00A41C5C"/>
    <w:rsid w:val="00A41E43"/>
    <w:rsid w:val="00A41EF0"/>
    <w:rsid w:val="00A420E4"/>
    <w:rsid w:val="00A422A2"/>
    <w:rsid w:val="00A4237F"/>
    <w:rsid w:val="00A42404"/>
    <w:rsid w:val="00A42659"/>
    <w:rsid w:val="00A4269C"/>
    <w:rsid w:val="00A42B87"/>
    <w:rsid w:val="00A42BA0"/>
    <w:rsid w:val="00A42DE5"/>
    <w:rsid w:val="00A430E1"/>
    <w:rsid w:val="00A43139"/>
    <w:rsid w:val="00A4339C"/>
    <w:rsid w:val="00A4392A"/>
    <w:rsid w:val="00A43963"/>
    <w:rsid w:val="00A439B8"/>
    <w:rsid w:val="00A43C30"/>
    <w:rsid w:val="00A43C7C"/>
    <w:rsid w:val="00A43E92"/>
    <w:rsid w:val="00A44159"/>
    <w:rsid w:val="00A4424E"/>
    <w:rsid w:val="00A442E8"/>
    <w:rsid w:val="00A4453E"/>
    <w:rsid w:val="00A44882"/>
    <w:rsid w:val="00A44C32"/>
    <w:rsid w:val="00A44E28"/>
    <w:rsid w:val="00A44F39"/>
    <w:rsid w:val="00A45030"/>
    <w:rsid w:val="00A45371"/>
    <w:rsid w:val="00A4570E"/>
    <w:rsid w:val="00A4579D"/>
    <w:rsid w:val="00A45A3B"/>
    <w:rsid w:val="00A45C5B"/>
    <w:rsid w:val="00A45EFA"/>
    <w:rsid w:val="00A45FB2"/>
    <w:rsid w:val="00A4628F"/>
    <w:rsid w:val="00A46451"/>
    <w:rsid w:val="00A465B6"/>
    <w:rsid w:val="00A4668E"/>
    <w:rsid w:val="00A46AE4"/>
    <w:rsid w:val="00A46B09"/>
    <w:rsid w:val="00A46FAD"/>
    <w:rsid w:val="00A47381"/>
    <w:rsid w:val="00A47754"/>
    <w:rsid w:val="00A47B4B"/>
    <w:rsid w:val="00A47CC4"/>
    <w:rsid w:val="00A5027A"/>
    <w:rsid w:val="00A5044D"/>
    <w:rsid w:val="00A5063C"/>
    <w:rsid w:val="00A50B00"/>
    <w:rsid w:val="00A50D49"/>
    <w:rsid w:val="00A50FD5"/>
    <w:rsid w:val="00A511FB"/>
    <w:rsid w:val="00A513FC"/>
    <w:rsid w:val="00A5141B"/>
    <w:rsid w:val="00A514EB"/>
    <w:rsid w:val="00A516E5"/>
    <w:rsid w:val="00A51A53"/>
    <w:rsid w:val="00A51AFB"/>
    <w:rsid w:val="00A51BF9"/>
    <w:rsid w:val="00A51CDB"/>
    <w:rsid w:val="00A51FE6"/>
    <w:rsid w:val="00A5219E"/>
    <w:rsid w:val="00A521E0"/>
    <w:rsid w:val="00A522DD"/>
    <w:rsid w:val="00A524C8"/>
    <w:rsid w:val="00A52791"/>
    <w:rsid w:val="00A5291D"/>
    <w:rsid w:val="00A52AB2"/>
    <w:rsid w:val="00A52AE0"/>
    <w:rsid w:val="00A52D49"/>
    <w:rsid w:val="00A52EDB"/>
    <w:rsid w:val="00A5318E"/>
    <w:rsid w:val="00A53204"/>
    <w:rsid w:val="00A532E0"/>
    <w:rsid w:val="00A538BD"/>
    <w:rsid w:val="00A53CA9"/>
    <w:rsid w:val="00A53EFE"/>
    <w:rsid w:val="00A5432D"/>
    <w:rsid w:val="00A5452C"/>
    <w:rsid w:val="00A545AC"/>
    <w:rsid w:val="00A547DF"/>
    <w:rsid w:val="00A5482B"/>
    <w:rsid w:val="00A54A90"/>
    <w:rsid w:val="00A54B0B"/>
    <w:rsid w:val="00A54B75"/>
    <w:rsid w:val="00A54CA9"/>
    <w:rsid w:val="00A54D16"/>
    <w:rsid w:val="00A54E6B"/>
    <w:rsid w:val="00A55144"/>
    <w:rsid w:val="00A553DF"/>
    <w:rsid w:val="00A55530"/>
    <w:rsid w:val="00A5579B"/>
    <w:rsid w:val="00A55877"/>
    <w:rsid w:val="00A55AF1"/>
    <w:rsid w:val="00A55BB7"/>
    <w:rsid w:val="00A55E76"/>
    <w:rsid w:val="00A55F31"/>
    <w:rsid w:val="00A55FA5"/>
    <w:rsid w:val="00A55FB4"/>
    <w:rsid w:val="00A5637A"/>
    <w:rsid w:val="00A5637C"/>
    <w:rsid w:val="00A565DC"/>
    <w:rsid w:val="00A5662D"/>
    <w:rsid w:val="00A56657"/>
    <w:rsid w:val="00A56735"/>
    <w:rsid w:val="00A56C2C"/>
    <w:rsid w:val="00A57311"/>
    <w:rsid w:val="00A57445"/>
    <w:rsid w:val="00A574E5"/>
    <w:rsid w:val="00A57682"/>
    <w:rsid w:val="00A576B2"/>
    <w:rsid w:val="00A57A3B"/>
    <w:rsid w:val="00A57BD6"/>
    <w:rsid w:val="00A57DF9"/>
    <w:rsid w:val="00A57EC0"/>
    <w:rsid w:val="00A57F96"/>
    <w:rsid w:val="00A60051"/>
    <w:rsid w:val="00A60424"/>
    <w:rsid w:val="00A6065A"/>
    <w:rsid w:val="00A6066A"/>
    <w:rsid w:val="00A606AC"/>
    <w:rsid w:val="00A607ED"/>
    <w:rsid w:val="00A60816"/>
    <w:rsid w:val="00A609BC"/>
    <w:rsid w:val="00A609EA"/>
    <w:rsid w:val="00A60B32"/>
    <w:rsid w:val="00A60B4F"/>
    <w:rsid w:val="00A60C8A"/>
    <w:rsid w:val="00A60CC2"/>
    <w:rsid w:val="00A60E20"/>
    <w:rsid w:val="00A60EBB"/>
    <w:rsid w:val="00A60F13"/>
    <w:rsid w:val="00A615A0"/>
    <w:rsid w:val="00A615A2"/>
    <w:rsid w:val="00A615AF"/>
    <w:rsid w:val="00A615BF"/>
    <w:rsid w:val="00A615FC"/>
    <w:rsid w:val="00A6179B"/>
    <w:rsid w:val="00A61828"/>
    <w:rsid w:val="00A6189D"/>
    <w:rsid w:val="00A61D6D"/>
    <w:rsid w:val="00A61F65"/>
    <w:rsid w:val="00A6209E"/>
    <w:rsid w:val="00A620AA"/>
    <w:rsid w:val="00A621F3"/>
    <w:rsid w:val="00A623B3"/>
    <w:rsid w:val="00A623EB"/>
    <w:rsid w:val="00A623EF"/>
    <w:rsid w:val="00A62454"/>
    <w:rsid w:val="00A627E0"/>
    <w:rsid w:val="00A62953"/>
    <w:rsid w:val="00A62C4D"/>
    <w:rsid w:val="00A63244"/>
    <w:rsid w:val="00A632F5"/>
    <w:rsid w:val="00A6367F"/>
    <w:rsid w:val="00A63860"/>
    <w:rsid w:val="00A63872"/>
    <w:rsid w:val="00A6389B"/>
    <w:rsid w:val="00A639B3"/>
    <w:rsid w:val="00A63A28"/>
    <w:rsid w:val="00A63A37"/>
    <w:rsid w:val="00A63ACB"/>
    <w:rsid w:val="00A63C09"/>
    <w:rsid w:val="00A63F4D"/>
    <w:rsid w:val="00A64196"/>
    <w:rsid w:val="00A6419F"/>
    <w:rsid w:val="00A646FC"/>
    <w:rsid w:val="00A647A9"/>
    <w:rsid w:val="00A649AF"/>
    <w:rsid w:val="00A649B4"/>
    <w:rsid w:val="00A64BC7"/>
    <w:rsid w:val="00A64C2C"/>
    <w:rsid w:val="00A64EB1"/>
    <w:rsid w:val="00A64ED6"/>
    <w:rsid w:val="00A64FE4"/>
    <w:rsid w:val="00A65198"/>
    <w:rsid w:val="00A653B6"/>
    <w:rsid w:val="00A65417"/>
    <w:rsid w:val="00A654B6"/>
    <w:rsid w:val="00A655C8"/>
    <w:rsid w:val="00A6563A"/>
    <w:rsid w:val="00A65675"/>
    <w:rsid w:val="00A656E0"/>
    <w:rsid w:val="00A657CF"/>
    <w:rsid w:val="00A65C72"/>
    <w:rsid w:val="00A65CC2"/>
    <w:rsid w:val="00A65E2D"/>
    <w:rsid w:val="00A65FBF"/>
    <w:rsid w:val="00A66242"/>
    <w:rsid w:val="00A6636E"/>
    <w:rsid w:val="00A6674C"/>
    <w:rsid w:val="00A66851"/>
    <w:rsid w:val="00A669D6"/>
    <w:rsid w:val="00A66BD8"/>
    <w:rsid w:val="00A66F8D"/>
    <w:rsid w:val="00A67252"/>
    <w:rsid w:val="00A67435"/>
    <w:rsid w:val="00A6743F"/>
    <w:rsid w:val="00A676BE"/>
    <w:rsid w:val="00A677C1"/>
    <w:rsid w:val="00A67909"/>
    <w:rsid w:val="00A67A8E"/>
    <w:rsid w:val="00A67AC6"/>
    <w:rsid w:val="00A67C81"/>
    <w:rsid w:val="00A67F82"/>
    <w:rsid w:val="00A7032C"/>
    <w:rsid w:val="00A703FD"/>
    <w:rsid w:val="00A706DF"/>
    <w:rsid w:val="00A7071A"/>
    <w:rsid w:val="00A708CA"/>
    <w:rsid w:val="00A70A35"/>
    <w:rsid w:val="00A70B5C"/>
    <w:rsid w:val="00A70BFE"/>
    <w:rsid w:val="00A7119A"/>
    <w:rsid w:val="00A7141F"/>
    <w:rsid w:val="00A716A1"/>
    <w:rsid w:val="00A71A55"/>
    <w:rsid w:val="00A71D6B"/>
    <w:rsid w:val="00A71EEE"/>
    <w:rsid w:val="00A71F00"/>
    <w:rsid w:val="00A7208A"/>
    <w:rsid w:val="00A72155"/>
    <w:rsid w:val="00A72589"/>
    <w:rsid w:val="00A726A3"/>
    <w:rsid w:val="00A726DE"/>
    <w:rsid w:val="00A72DFD"/>
    <w:rsid w:val="00A73242"/>
    <w:rsid w:val="00A7359A"/>
    <w:rsid w:val="00A73873"/>
    <w:rsid w:val="00A739AB"/>
    <w:rsid w:val="00A73D3D"/>
    <w:rsid w:val="00A73D4C"/>
    <w:rsid w:val="00A73E60"/>
    <w:rsid w:val="00A744A2"/>
    <w:rsid w:val="00A74598"/>
    <w:rsid w:val="00A745D9"/>
    <w:rsid w:val="00A7484A"/>
    <w:rsid w:val="00A74B80"/>
    <w:rsid w:val="00A74E04"/>
    <w:rsid w:val="00A74EF1"/>
    <w:rsid w:val="00A74F6C"/>
    <w:rsid w:val="00A75024"/>
    <w:rsid w:val="00A75129"/>
    <w:rsid w:val="00A75212"/>
    <w:rsid w:val="00A7538B"/>
    <w:rsid w:val="00A754AF"/>
    <w:rsid w:val="00A758D1"/>
    <w:rsid w:val="00A75920"/>
    <w:rsid w:val="00A75927"/>
    <w:rsid w:val="00A75B22"/>
    <w:rsid w:val="00A75DE7"/>
    <w:rsid w:val="00A7634B"/>
    <w:rsid w:val="00A764B9"/>
    <w:rsid w:val="00A76696"/>
    <w:rsid w:val="00A76794"/>
    <w:rsid w:val="00A76A52"/>
    <w:rsid w:val="00A76BF2"/>
    <w:rsid w:val="00A76D6E"/>
    <w:rsid w:val="00A7707F"/>
    <w:rsid w:val="00A770A5"/>
    <w:rsid w:val="00A7735F"/>
    <w:rsid w:val="00A7742D"/>
    <w:rsid w:val="00A7755F"/>
    <w:rsid w:val="00A775D8"/>
    <w:rsid w:val="00A7771C"/>
    <w:rsid w:val="00A777F2"/>
    <w:rsid w:val="00A77A1E"/>
    <w:rsid w:val="00A77AD8"/>
    <w:rsid w:val="00A77C95"/>
    <w:rsid w:val="00A77E5D"/>
    <w:rsid w:val="00A806D6"/>
    <w:rsid w:val="00A80FA9"/>
    <w:rsid w:val="00A8135C"/>
    <w:rsid w:val="00A813A9"/>
    <w:rsid w:val="00A81633"/>
    <w:rsid w:val="00A81694"/>
    <w:rsid w:val="00A81D9B"/>
    <w:rsid w:val="00A82125"/>
    <w:rsid w:val="00A8221B"/>
    <w:rsid w:val="00A82508"/>
    <w:rsid w:val="00A82847"/>
    <w:rsid w:val="00A82B74"/>
    <w:rsid w:val="00A82BDC"/>
    <w:rsid w:val="00A82C1E"/>
    <w:rsid w:val="00A831F0"/>
    <w:rsid w:val="00A83309"/>
    <w:rsid w:val="00A83525"/>
    <w:rsid w:val="00A83712"/>
    <w:rsid w:val="00A83B6E"/>
    <w:rsid w:val="00A83BF1"/>
    <w:rsid w:val="00A83CA0"/>
    <w:rsid w:val="00A83DEC"/>
    <w:rsid w:val="00A83EB3"/>
    <w:rsid w:val="00A83EF4"/>
    <w:rsid w:val="00A841ED"/>
    <w:rsid w:val="00A84298"/>
    <w:rsid w:val="00A844CE"/>
    <w:rsid w:val="00A8490E"/>
    <w:rsid w:val="00A84A91"/>
    <w:rsid w:val="00A84B8D"/>
    <w:rsid w:val="00A84EBF"/>
    <w:rsid w:val="00A85018"/>
    <w:rsid w:val="00A85184"/>
    <w:rsid w:val="00A85202"/>
    <w:rsid w:val="00A85237"/>
    <w:rsid w:val="00A8523D"/>
    <w:rsid w:val="00A8542E"/>
    <w:rsid w:val="00A854A8"/>
    <w:rsid w:val="00A85661"/>
    <w:rsid w:val="00A85FFF"/>
    <w:rsid w:val="00A862C4"/>
    <w:rsid w:val="00A86341"/>
    <w:rsid w:val="00A8644C"/>
    <w:rsid w:val="00A866E0"/>
    <w:rsid w:val="00A867E7"/>
    <w:rsid w:val="00A869E6"/>
    <w:rsid w:val="00A86A86"/>
    <w:rsid w:val="00A86F67"/>
    <w:rsid w:val="00A86FEF"/>
    <w:rsid w:val="00A8706A"/>
    <w:rsid w:val="00A8726F"/>
    <w:rsid w:val="00A8742E"/>
    <w:rsid w:val="00A87482"/>
    <w:rsid w:val="00A87EAA"/>
    <w:rsid w:val="00A87F4E"/>
    <w:rsid w:val="00A90134"/>
    <w:rsid w:val="00A901CB"/>
    <w:rsid w:val="00A90300"/>
    <w:rsid w:val="00A905F1"/>
    <w:rsid w:val="00A908F6"/>
    <w:rsid w:val="00A909F9"/>
    <w:rsid w:val="00A90A00"/>
    <w:rsid w:val="00A90C5B"/>
    <w:rsid w:val="00A90D73"/>
    <w:rsid w:val="00A90DA3"/>
    <w:rsid w:val="00A90E20"/>
    <w:rsid w:val="00A90E27"/>
    <w:rsid w:val="00A90E5A"/>
    <w:rsid w:val="00A91027"/>
    <w:rsid w:val="00A91218"/>
    <w:rsid w:val="00A9129A"/>
    <w:rsid w:val="00A91313"/>
    <w:rsid w:val="00A913AA"/>
    <w:rsid w:val="00A913C1"/>
    <w:rsid w:val="00A91469"/>
    <w:rsid w:val="00A914DA"/>
    <w:rsid w:val="00A9155A"/>
    <w:rsid w:val="00A9164F"/>
    <w:rsid w:val="00A91B9D"/>
    <w:rsid w:val="00A91F3E"/>
    <w:rsid w:val="00A922E1"/>
    <w:rsid w:val="00A92457"/>
    <w:rsid w:val="00A927EE"/>
    <w:rsid w:val="00A92866"/>
    <w:rsid w:val="00A9287B"/>
    <w:rsid w:val="00A92B67"/>
    <w:rsid w:val="00A92B81"/>
    <w:rsid w:val="00A934DD"/>
    <w:rsid w:val="00A934FE"/>
    <w:rsid w:val="00A9368B"/>
    <w:rsid w:val="00A937BA"/>
    <w:rsid w:val="00A93800"/>
    <w:rsid w:val="00A938E5"/>
    <w:rsid w:val="00A93942"/>
    <w:rsid w:val="00A93B74"/>
    <w:rsid w:val="00A93BDA"/>
    <w:rsid w:val="00A93E34"/>
    <w:rsid w:val="00A93FAE"/>
    <w:rsid w:val="00A94960"/>
    <w:rsid w:val="00A94A70"/>
    <w:rsid w:val="00A94BB8"/>
    <w:rsid w:val="00A94F91"/>
    <w:rsid w:val="00A9505F"/>
    <w:rsid w:val="00A9508C"/>
    <w:rsid w:val="00A9526D"/>
    <w:rsid w:val="00A95449"/>
    <w:rsid w:val="00A95640"/>
    <w:rsid w:val="00A957BC"/>
    <w:rsid w:val="00A95A3E"/>
    <w:rsid w:val="00A95E3C"/>
    <w:rsid w:val="00A96058"/>
    <w:rsid w:val="00A964E0"/>
    <w:rsid w:val="00A964EC"/>
    <w:rsid w:val="00A9658B"/>
    <w:rsid w:val="00A9692B"/>
    <w:rsid w:val="00A96A41"/>
    <w:rsid w:val="00A96CF6"/>
    <w:rsid w:val="00A96D7E"/>
    <w:rsid w:val="00A96F22"/>
    <w:rsid w:val="00A97176"/>
    <w:rsid w:val="00A9727C"/>
    <w:rsid w:val="00A97666"/>
    <w:rsid w:val="00A976DE"/>
    <w:rsid w:val="00A97B8C"/>
    <w:rsid w:val="00A97DBD"/>
    <w:rsid w:val="00A97EF9"/>
    <w:rsid w:val="00A97F65"/>
    <w:rsid w:val="00AA0003"/>
    <w:rsid w:val="00AA0348"/>
    <w:rsid w:val="00AA06F1"/>
    <w:rsid w:val="00AA0BA1"/>
    <w:rsid w:val="00AA0D5E"/>
    <w:rsid w:val="00AA0D99"/>
    <w:rsid w:val="00AA0D9A"/>
    <w:rsid w:val="00AA0E05"/>
    <w:rsid w:val="00AA0FC8"/>
    <w:rsid w:val="00AA1264"/>
    <w:rsid w:val="00AA158B"/>
    <w:rsid w:val="00AA1740"/>
    <w:rsid w:val="00AA18D8"/>
    <w:rsid w:val="00AA1A01"/>
    <w:rsid w:val="00AA1D12"/>
    <w:rsid w:val="00AA1EEC"/>
    <w:rsid w:val="00AA1F5D"/>
    <w:rsid w:val="00AA210C"/>
    <w:rsid w:val="00AA2156"/>
    <w:rsid w:val="00AA224E"/>
    <w:rsid w:val="00AA2293"/>
    <w:rsid w:val="00AA29F2"/>
    <w:rsid w:val="00AA2A26"/>
    <w:rsid w:val="00AA2C20"/>
    <w:rsid w:val="00AA2CD8"/>
    <w:rsid w:val="00AA2E8D"/>
    <w:rsid w:val="00AA30A2"/>
    <w:rsid w:val="00AA319C"/>
    <w:rsid w:val="00AA3300"/>
    <w:rsid w:val="00AA3581"/>
    <w:rsid w:val="00AA40CA"/>
    <w:rsid w:val="00AA4284"/>
    <w:rsid w:val="00AA42C5"/>
    <w:rsid w:val="00AA461D"/>
    <w:rsid w:val="00AA4643"/>
    <w:rsid w:val="00AA4A81"/>
    <w:rsid w:val="00AA4C09"/>
    <w:rsid w:val="00AA4C7F"/>
    <w:rsid w:val="00AA4CFA"/>
    <w:rsid w:val="00AA4F41"/>
    <w:rsid w:val="00AA5196"/>
    <w:rsid w:val="00AA5584"/>
    <w:rsid w:val="00AA576F"/>
    <w:rsid w:val="00AA57B8"/>
    <w:rsid w:val="00AA6026"/>
    <w:rsid w:val="00AA60F4"/>
    <w:rsid w:val="00AA6206"/>
    <w:rsid w:val="00AA630A"/>
    <w:rsid w:val="00AA6353"/>
    <w:rsid w:val="00AA68A0"/>
    <w:rsid w:val="00AA69A9"/>
    <w:rsid w:val="00AA69EF"/>
    <w:rsid w:val="00AA6AAD"/>
    <w:rsid w:val="00AA6EF0"/>
    <w:rsid w:val="00AA6F21"/>
    <w:rsid w:val="00AA6F9A"/>
    <w:rsid w:val="00AA769D"/>
    <w:rsid w:val="00AA7C4F"/>
    <w:rsid w:val="00AB001C"/>
    <w:rsid w:val="00AB02C8"/>
    <w:rsid w:val="00AB0579"/>
    <w:rsid w:val="00AB05BC"/>
    <w:rsid w:val="00AB0609"/>
    <w:rsid w:val="00AB06B8"/>
    <w:rsid w:val="00AB06E6"/>
    <w:rsid w:val="00AB06FD"/>
    <w:rsid w:val="00AB0778"/>
    <w:rsid w:val="00AB08A9"/>
    <w:rsid w:val="00AB0A16"/>
    <w:rsid w:val="00AB0ADE"/>
    <w:rsid w:val="00AB0B59"/>
    <w:rsid w:val="00AB0CA0"/>
    <w:rsid w:val="00AB0FA0"/>
    <w:rsid w:val="00AB102D"/>
    <w:rsid w:val="00AB1705"/>
    <w:rsid w:val="00AB1A33"/>
    <w:rsid w:val="00AB1DB6"/>
    <w:rsid w:val="00AB1E15"/>
    <w:rsid w:val="00AB2857"/>
    <w:rsid w:val="00AB2AD3"/>
    <w:rsid w:val="00AB2EB7"/>
    <w:rsid w:val="00AB3016"/>
    <w:rsid w:val="00AB3299"/>
    <w:rsid w:val="00AB3418"/>
    <w:rsid w:val="00AB3491"/>
    <w:rsid w:val="00AB3536"/>
    <w:rsid w:val="00AB3560"/>
    <w:rsid w:val="00AB3577"/>
    <w:rsid w:val="00AB3A38"/>
    <w:rsid w:val="00AB3B19"/>
    <w:rsid w:val="00AB3E16"/>
    <w:rsid w:val="00AB3E3E"/>
    <w:rsid w:val="00AB3F13"/>
    <w:rsid w:val="00AB406B"/>
    <w:rsid w:val="00AB4157"/>
    <w:rsid w:val="00AB423D"/>
    <w:rsid w:val="00AB4268"/>
    <w:rsid w:val="00AB42FF"/>
    <w:rsid w:val="00AB4300"/>
    <w:rsid w:val="00AB478B"/>
    <w:rsid w:val="00AB4BE6"/>
    <w:rsid w:val="00AB4BFE"/>
    <w:rsid w:val="00AB513E"/>
    <w:rsid w:val="00AB51DA"/>
    <w:rsid w:val="00AB5215"/>
    <w:rsid w:val="00AB53BA"/>
    <w:rsid w:val="00AB57AD"/>
    <w:rsid w:val="00AB583A"/>
    <w:rsid w:val="00AB5C6A"/>
    <w:rsid w:val="00AB5CDD"/>
    <w:rsid w:val="00AB642C"/>
    <w:rsid w:val="00AB644A"/>
    <w:rsid w:val="00AB6458"/>
    <w:rsid w:val="00AB663F"/>
    <w:rsid w:val="00AB6793"/>
    <w:rsid w:val="00AB6C3E"/>
    <w:rsid w:val="00AB6C61"/>
    <w:rsid w:val="00AB6CA0"/>
    <w:rsid w:val="00AB7629"/>
    <w:rsid w:val="00AB762A"/>
    <w:rsid w:val="00AB76D5"/>
    <w:rsid w:val="00AB7787"/>
    <w:rsid w:val="00AB78AC"/>
    <w:rsid w:val="00AB7913"/>
    <w:rsid w:val="00AB792E"/>
    <w:rsid w:val="00AB7C14"/>
    <w:rsid w:val="00AB7C76"/>
    <w:rsid w:val="00AC00C7"/>
    <w:rsid w:val="00AC0169"/>
    <w:rsid w:val="00AC028F"/>
    <w:rsid w:val="00AC0475"/>
    <w:rsid w:val="00AC0623"/>
    <w:rsid w:val="00AC0746"/>
    <w:rsid w:val="00AC08C8"/>
    <w:rsid w:val="00AC0A0C"/>
    <w:rsid w:val="00AC0CC3"/>
    <w:rsid w:val="00AC1281"/>
    <w:rsid w:val="00AC21BA"/>
    <w:rsid w:val="00AC22C7"/>
    <w:rsid w:val="00AC23B1"/>
    <w:rsid w:val="00AC26C7"/>
    <w:rsid w:val="00AC2D4A"/>
    <w:rsid w:val="00AC2D4E"/>
    <w:rsid w:val="00AC2DDE"/>
    <w:rsid w:val="00AC2EAE"/>
    <w:rsid w:val="00AC3084"/>
    <w:rsid w:val="00AC3202"/>
    <w:rsid w:val="00AC3377"/>
    <w:rsid w:val="00AC3431"/>
    <w:rsid w:val="00AC37E3"/>
    <w:rsid w:val="00AC38E9"/>
    <w:rsid w:val="00AC3A62"/>
    <w:rsid w:val="00AC3DD9"/>
    <w:rsid w:val="00AC4425"/>
    <w:rsid w:val="00AC45B2"/>
    <w:rsid w:val="00AC45D6"/>
    <w:rsid w:val="00AC4D1B"/>
    <w:rsid w:val="00AC4D53"/>
    <w:rsid w:val="00AC4D9E"/>
    <w:rsid w:val="00AC4E2E"/>
    <w:rsid w:val="00AC54D1"/>
    <w:rsid w:val="00AC5882"/>
    <w:rsid w:val="00AC5C2A"/>
    <w:rsid w:val="00AC61B3"/>
    <w:rsid w:val="00AC63B5"/>
    <w:rsid w:val="00AC63F4"/>
    <w:rsid w:val="00AC6456"/>
    <w:rsid w:val="00AC6464"/>
    <w:rsid w:val="00AC6490"/>
    <w:rsid w:val="00AC6786"/>
    <w:rsid w:val="00AC6976"/>
    <w:rsid w:val="00AC69F2"/>
    <w:rsid w:val="00AC6C25"/>
    <w:rsid w:val="00AC7470"/>
    <w:rsid w:val="00AC749C"/>
    <w:rsid w:val="00AC759B"/>
    <w:rsid w:val="00AC7C5C"/>
    <w:rsid w:val="00AC7DBC"/>
    <w:rsid w:val="00AC7DE9"/>
    <w:rsid w:val="00AC7DEA"/>
    <w:rsid w:val="00AC7E31"/>
    <w:rsid w:val="00AD026D"/>
    <w:rsid w:val="00AD03AB"/>
    <w:rsid w:val="00AD070F"/>
    <w:rsid w:val="00AD0C17"/>
    <w:rsid w:val="00AD0D23"/>
    <w:rsid w:val="00AD1029"/>
    <w:rsid w:val="00AD12BD"/>
    <w:rsid w:val="00AD1350"/>
    <w:rsid w:val="00AD163D"/>
    <w:rsid w:val="00AD1860"/>
    <w:rsid w:val="00AD1B21"/>
    <w:rsid w:val="00AD1CFC"/>
    <w:rsid w:val="00AD1DFE"/>
    <w:rsid w:val="00AD1F06"/>
    <w:rsid w:val="00AD21BC"/>
    <w:rsid w:val="00AD2224"/>
    <w:rsid w:val="00AD23E9"/>
    <w:rsid w:val="00AD255D"/>
    <w:rsid w:val="00AD284F"/>
    <w:rsid w:val="00AD288C"/>
    <w:rsid w:val="00AD2A90"/>
    <w:rsid w:val="00AD2ACB"/>
    <w:rsid w:val="00AD2D89"/>
    <w:rsid w:val="00AD2D96"/>
    <w:rsid w:val="00AD2F40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B4"/>
    <w:rsid w:val="00AD3BEC"/>
    <w:rsid w:val="00AD420A"/>
    <w:rsid w:val="00AD4221"/>
    <w:rsid w:val="00AD4487"/>
    <w:rsid w:val="00AD4586"/>
    <w:rsid w:val="00AD4597"/>
    <w:rsid w:val="00AD48F9"/>
    <w:rsid w:val="00AD4911"/>
    <w:rsid w:val="00AD4C34"/>
    <w:rsid w:val="00AD4CC6"/>
    <w:rsid w:val="00AD4E28"/>
    <w:rsid w:val="00AD4EA7"/>
    <w:rsid w:val="00AD523F"/>
    <w:rsid w:val="00AD54E6"/>
    <w:rsid w:val="00AD5721"/>
    <w:rsid w:val="00AD57E1"/>
    <w:rsid w:val="00AD5A93"/>
    <w:rsid w:val="00AD5BFD"/>
    <w:rsid w:val="00AD5F7C"/>
    <w:rsid w:val="00AD5FB8"/>
    <w:rsid w:val="00AD6980"/>
    <w:rsid w:val="00AD6ABB"/>
    <w:rsid w:val="00AD6B67"/>
    <w:rsid w:val="00AD6C7F"/>
    <w:rsid w:val="00AD6FF1"/>
    <w:rsid w:val="00AD70C9"/>
    <w:rsid w:val="00AD732B"/>
    <w:rsid w:val="00AD73B8"/>
    <w:rsid w:val="00AD75A6"/>
    <w:rsid w:val="00AD7927"/>
    <w:rsid w:val="00AD7A75"/>
    <w:rsid w:val="00AD7D40"/>
    <w:rsid w:val="00AD7E17"/>
    <w:rsid w:val="00AE0160"/>
    <w:rsid w:val="00AE04AA"/>
    <w:rsid w:val="00AE072F"/>
    <w:rsid w:val="00AE094E"/>
    <w:rsid w:val="00AE0B09"/>
    <w:rsid w:val="00AE0B2D"/>
    <w:rsid w:val="00AE0D23"/>
    <w:rsid w:val="00AE0E9E"/>
    <w:rsid w:val="00AE14AA"/>
    <w:rsid w:val="00AE14B7"/>
    <w:rsid w:val="00AE1506"/>
    <w:rsid w:val="00AE1930"/>
    <w:rsid w:val="00AE19D1"/>
    <w:rsid w:val="00AE1BFC"/>
    <w:rsid w:val="00AE1C8B"/>
    <w:rsid w:val="00AE1EAB"/>
    <w:rsid w:val="00AE2205"/>
    <w:rsid w:val="00AE232B"/>
    <w:rsid w:val="00AE249E"/>
    <w:rsid w:val="00AE25A3"/>
    <w:rsid w:val="00AE26F5"/>
    <w:rsid w:val="00AE2968"/>
    <w:rsid w:val="00AE2B44"/>
    <w:rsid w:val="00AE2D58"/>
    <w:rsid w:val="00AE2E92"/>
    <w:rsid w:val="00AE2F72"/>
    <w:rsid w:val="00AE3004"/>
    <w:rsid w:val="00AE34EC"/>
    <w:rsid w:val="00AE3606"/>
    <w:rsid w:val="00AE3627"/>
    <w:rsid w:val="00AE3839"/>
    <w:rsid w:val="00AE3AF4"/>
    <w:rsid w:val="00AE3D51"/>
    <w:rsid w:val="00AE40CA"/>
    <w:rsid w:val="00AE4153"/>
    <w:rsid w:val="00AE42D1"/>
    <w:rsid w:val="00AE4557"/>
    <w:rsid w:val="00AE45D0"/>
    <w:rsid w:val="00AE4675"/>
    <w:rsid w:val="00AE496E"/>
    <w:rsid w:val="00AE4A1F"/>
    <w:rsid w:val="00AE4B57"/>
    <w:rsid w:val="00AE4BEA"/>
    <w:rsid w:val="00AE4C55"/>
    <w:rsid w:val="00AE4F01"/>
    <w:rsid w:val="00AE4F75"/>
    <w:rsid w:val="00AE4FB2"/>
    <w:rsid w:val="00AE53BE"/>
    <w:rsid w:val="00AE5440"/>
    <w:rsid w:val="00AE5C22"/>
    <w:rsid w:val="00AE5C73"/>
    <w:rsid w:val="00AE5CF5"/>
    <w:rsid w:val="00AE5E95"/>
    <w:rsid w:val="00AE5EA9"/>
    <w:rsid w:val="00AE633D"/>
    <w:rsid w:val="00AE6433"/>
    <w:rsid w:val="00AE6584"/>
    <w:rsid w:val="00AE69BD"/>
    <w:rsid w:val="00AE6A2D"/>
    <w:rsid w:val="00AE6B09"/>
    <w:rsid w:val="00AE6D12"/>
    <w:rsid w:val="00AE6E1F"/>
    <w:rsid w:val="00AE723D"/>
    <w:rsid w:val="00AE7444"/>
    <w:rsid w:val="00AE75D6"/>
    <w:rsid w:val="00AE7751"/>
    <w:rsid w:val="00AE7752"/>
    <w:rsid w:val="00AE780C"/>
    <w:rsid w:val="00AE7918"/>
    <w:rsid w:val="00AE7992"/>
    <w:rsid w:val="00AE7B7D"/>
    <w:rsid w:val="00AE7BBF"/>
    <w:rsid w:val="00AE7C16"/>
    <w:rsid w:val="00AE7C98"/>
    <w:rsid w:val="00AE7DEE"/>
    <w:rsid w:val="00AF0140"/>
    <w:rsid w:val="00AF0311"/>
    <w:rsid w:val="00AF0D72"/>
    <w:rsid w:val="00AF0FFE"/>
    <w:rsid w:val="00AF133F"/>
    <w:rsid w:val="00AF1414"/>
    <w:rsid w:val="00AF1434"/>
    <w:rsid w:val="00AF15C3"/>
    <w:rsid w:val="00AF1840"/>
    <w:rsid w:val="00AF19CD"/>
    <w:rsid w:val="00AF1CA5"/>
    <w:rsid w:val="00AF1D81"/>
    <w:rsid w:val="00AF1DB7"/>
    <w:rsid w:val="00AF1E0C"/>
    <w:rsid w:val="00AF21AF"/>
    <w:rsid w:val="00AF22AB"/>
    <w:rsid w:val="00AF2374"/>
    <w:rsid w:val="00AF2472"/>
    <w:rsid w:val="00AF25AD"/>
    <w:rsid w:val="00AF25F3"/>
    <w:rsid w:val="00AF26B6"/>
    <w:rsid w:val="00AF28B0"/>
    <w:rsid w:val="00AF2919"/>
    <w:rsid w:val="00AF2A0B"/>
    <w:rsid w:val="00AF2B97"/>
    <w:rsid w:val="00AF2D08"/>
    <w:rsid w:val="00AF2DED"/>
    <w:rsid w:val="00AF3560"/>
    <w:rsid w:val="00AF365A"/>
    <w:rsid w:val="00AF3AD6"/>
    <w:rsid w:val="00AF3AFC"/>
    <w:rsid w:val="00AF3BE0"/>
    <w:rsid w:val="00AF3C80"/>
    <w:rsid w:val="00AF3C8C"/>
    <w:rsid w:val="00AF4095"/>
    <w:rsid w:val="00AF40A6"/>
    <w:rsid w:val="00AF41FC"/>
    <w:rsid w:val="00AF4359"/>
    <w:rsid w:val="00AF439C"/>
    <w:rsid w:val="00AF4447"/>
    <w:rsid w:val="00AF449C"/>
    <w:rsid w:val="00AF44B6"/>
    <w:rsid w:val="00AF457C"/>
    <w:rsid w:val="00AF4654"/>
    <w:rsid w:val="00AF4ABD"/>
    <w:rsid w:val="00AF4E0B"/>
    <w:rsid w:val="00AF50C2"/>
    <w:rsid w:val="00AF5162"/>
    <w:rsid w:val="00AF5363"/>
    <w:rsid w:val="00AF54FE"/>
    <w:rsid w:val="00AF564E"/>
    <w:rsid w:val="00AF58A2"/>
    <w:rsid w:val="00AF5BB9"/>
    <w:rsid w:val="00AF5BC1"/>
    <w:rsid w:val="00AF5C03"/>
    <w:rsid w:val="00AF5CC6"/>
    <w:rsid w:val="00AF5EDC"/>
    <w:rsid w:val="00AF5F77"/>
    <w:rsid w:val="00AF5F78"/>
    <w:rsid w:val="00AF63A9"/>
    <w:rsid w:val="00AF6591"/>
    <w:rsid w:val="00AF66F1"/>
    <w:rsid w:val="00AF6A76"/>
    <w:rsid w:val="00AF6B1B"/>
    <w:rsid w:val="00AF6CB0"/>
    <w:rsid w:val="00AF6DDB"/>
    <w:rsid w:val="00AF7080"/>
    <w:rsid w:val="00AF7320"/>
    <w:rsid w:val="00AF7363"/>
    <w:rsid w:val="00AF738A"/>
    <w:rsid w:val="00AF754E"/>
    <w:rsid w:val="00AF761B"/>
    <w:rsid w:val="00AF777B"/>
    <w:rsid w:val="00AF7A3D"/>
    <w:rsid w:val="00AF7B7E"/>
    <w:rsid w:val="00AF7C0C"/>
    <w:rsid w:val="00AF7EC4"/>
    <w:rsid w:val="00AF7F09"/>
    <w:rsid w:val="00AF7F0E"/>
    <w:rsid w:val="00B002BA"/>
    <w:rsid w:val="00B00306"/>
    <w:rsid w:val="00B006CB"/>
    <w:rsid w:val="00B00D62"/>
    <w:rsid w:val="00B00E18"/>
    <w:rsid w:val="00B00FC9"/>
    <w:rsid w:val="00B010D3"/>
    <w:rsid w:val="00B011E2"/>
    <w:rsid w:val="00B012DC"/>
    <w:rsid w:val="00B01A60"/>
    <w:rsid w:val="00B01AB2"/>
    <w:rsid w:val="00B01B1C"/>
    <w:rsid w:val="00B01CC2"/>
    <w:rsid w:val="00B01F0D"/>
    <w:rsid w:val="00B01FA7"/>
    <w:rsid w:val="00B02014"/>
    <w:rsid w:val="00B02204"/>
    <w:rsid w:val="00B0226D"/>
    <w:rsid w:val="00B023FC"/>
    <w:rsid w:val="00B0249D"/>
    <w:rsid w:val="00B025A9"/>
    <w:rsid w:val="00B0287D"/>
    <w:rsid w:val="00B0289A"/>
    <w:rsid w:val="00B02A4C"/>
    <w:rsid w:val="00B02AD0"/>
    <w:rsid w:val="00B02C43"/>
    <w:rsid w:val="00B03101"/>
    <w:rsid w:val="00B03352"/>
    <w:rsid w:val="00B039CE"/>
    <w:rsid w:val="00B03A93"/>
    <w:rsid w:val="00B03BB8"/>
    <w:rsid w:val="00B03BD3"/>
    <w:rsid w:val="00B03C20"/>
    <w:rsid w:val="00B03D26"/>
    <w:rsid w:val="00B04149"/>
    <w:rsid w:val="00B04324"/>
    <w:rsid w:val="00B04451"/>
    <w:rsid w:val="00B04868"/>
    <w:rsid w:val="00B04956"/>
    <w:rsid w:val="00B04AD7"/>
    <w:rsid w:val="00B04CCF"/>
    <w:rsid w:val="00B04D36"/>
    <w:rsid w:val="00B04F11"/>
    <w:rsid w:val="00B05177"/>
    <w:rsid w:val="00B05292"/>
    <w:rsid w:val="00B0540A"/>
    <w:rsid w:val="00B05431"/>
    <w:rsid w:val="00B05688"/>
    <w:rsid w:val="00B0588E"/>
    <w:rsid w:val="00B0605D"/>
    <w:rsid w:val="00B06771"/>
    <w:rsid w:val="00B06C77"/>
    <w:rsid w:val="00B06D89"/>
    <w:rsid w:val="00B07157"/>
    <w:rsid w:val="00B07316"/>
    <w:rsid w:val="00B07390"/>
    <w:rsid w:val="00B075EC"/>
    <w:rsid w:val="00B076A7"/>
    <w:rsid w:val="00B076C4"/>
    <w:rsid w:val="00B077A6"/>
    <w:rsid w:val="00B07CBE"/>
    <w:rsid w:val="00B07D77"/>
    <w:rsid w:val="00B10073"/>
    <w:rsid w:val="00B100F5"/>
    <w:rsid w:val="00B10161"/>
    <w:rsid w:val="00B101CD"/>
    <w:rsid w:val="00B103C7"/>
    <w:rsid w:val="00B1044D"/>
    <w:rsid w:val="00B107B3"/>
    <w:rsid w:val="00B107B9"/>
    <w:rsid w:val="00B108ED"/>
    <w:rsid w:val="00B10931"/>
    <w:rsid w:val="00B1093D"/>
    <w:rsid w:val="00B10BE8"/>
    <w:rsid w:val="00B10CDB"/>
    <w:rsid w:val="00B10DF3"/>
    <w:rsid w:val="00B10E1D"/>
    <w:rsid w:val="00B1167A"/>
    <w:rsid w:val="00B11717"/>
    <w:rsid w:val="00B1177A"/>
    <w:rsid w:val="00B11882"/>
    <w:rsid w:val="00B11AB5"/>
    <w:rsid w:val="00B11C03"/>
    <w:rsid w:val="00B11CD1"/>
    <w:rsid w:val="00B11DF6"/>
    <w:rsid w:val="00B11E29"/>
    <w:rsid w:val="00B124CA"/>
    <w:rsid w:val="00B12603"/>
    <w:rsid w:val="00B12A8C"/>
    <w:rsid w:val="00B12D84"/>
    <w:rsid w:val="00B12F06"/>
    <w:rsid w:val="00B12FEC"/>
    <w:rsid w:val="00B13003"/>
    <w:rsid w:val="00B130C2"/>
    <w:rsid w:val="00B13115"/>
    <w:rsid w:val="00B134F4"/>
    <w:rsid w:val="00B137BE"/>
    <w:rsid w:val="00B13829"/>
    <w:rsid w:val="00B13892"/>
    <w:rsid w:val="00B138B4"/>
    <w:rsid w:val="00B13A67"/>
    <w:rsid w:val="00B13D52"/>
    <w:rsid w:val="00B13D78"/>
    <w:rsid w:val="00B13EB3"/>
    <w:rsid w:val="00B13EBE"/>
    <w:rsid w:val="00B13F1F"/>
    <w:rsid w:val="00B14249"/>
    <w:rsid w:val="00B14251"/>
    <w:rsid w:val="00B147CC"/>
    <w:rsid w:val="00B14852"/>
    <w:rsid w:val="00B14B67"/>
    <w:rsid w:val="00B15141"/>
    <w:rsid w:val="00B151C6"/>
    <w:rsid w:val="00B153B1"/>
    <w:rsid w:val="00B155C8"/>
    <w:rsid w:val="00B159A9"/>
    <w:rsid w:val="00B15A5D"/>
    <w:rsid w:val="00B15AC8"/>
    <w:rsid w:val="00B15ADD"/>
    <w:rsid w:val="00B15B13"/>
    <w:rsid w:val="00B15E06"/>
    <w:rsid w:val="00B15FD3"/>
    <w:rsid w:val="00B1660D"/>
    <w:rsid w:val="00B1680F"/>
    <w:rsid w:val="00B16815"/>
    <w:rsid w:val="00B16ADB"/>
    <w:rsid w:val="00B16B5F"/>
    <w:rsid w:val="00B16D08"/>
    <w:rsid w:val="00B17022"/>
    <w:rsid w:val="00B1736C"/>
    <w:rsid w:val="00B17508"/>
    <w:rsid w:val="00B17744"/>
    <w:rsid w:val="00B179C1"/>
    <w:rsid w:val="00B17C3C"/>
    <w:rsid w:val="00B17D3E"/>
    <w:rsid w:val="00B17F1F"/>
    <w:rsid w:val="00B17F3B"/>
    <w:rsid w:val="00B17F9B"/>
    <w:rsid w:val="00B20057"/>
    <w:rsid w:val="00B20296"/>
    <w:rsid w:val="00B2041E"/>
    <w:rsid w:val="00B2043A"/>
    <w:rsid w:val="00B20499"/>
    <w:rsid w:val="00B208DA"/>
    <w:rsid w:val="00B209A0"/>
    <w:rsid w:val="00B20CD7"/>
    <w:rsid w:val="00B20DB2"/>
    <w:rsid w:val="00B20E2B"/>
    <w:rsid w:val="00B20F3D"/>
    <w:rsid w:val="00B21016"/>
    <w:rsid w:val="00B21172"/>
    <w:rsid w:val="00B21289"/>
    <w:rsid w:val="00B212E6"/>
    <w:rsid w:val="00B213A7"/>
    <w:rsid w:val="00B21539"/>
    <w:rsid w:val="00B21564"/>
    <w:rsid w:val="00B215F9"/>
    <w:rsid w:val="00B217CD"/>
    <w:rsid w:val="00B21858"/>
    <w:rsid w:val="00B21B67"/>
    <w:rsid w:val="00B21C9D"/>
    <w:rsid w:val="00B21CA7"/>
    <w:rsid w:val="00B21FC1"/>
    <w:rsid w:val="00B2212B"/>
    <w:rsid w:val="00B22472"/>
    <w:rsid w:val="00B22744"/>
    <w:rsid w:val="00B22BF6"/>
    <w:rsid w:val="00B22CE7"/>
    <w:rsid w:val="00B22D00"/>
    <w:rsid w:val="00B22DB7"/>
    <w:rsid w:val="00B2318D"/>
    <w:rsid w:val="00B232CB"/>
    <w:rsid w:val="00B233A9"/>
    <w:rsid w:val="00B2354A"/>
    <w:rsid w:val="00B239CC"/>
    <w:rsid w:val="00B23C57"/>
    <w:rsid w:val="00B23CA0"/>
    <w:rsid w:val="00B23D1C"/>
    <w:rsid w:val="00B23E2E"/>
    <w:rsid w:val="00B241ED"/>
    <w:rsid w:val="00B24407"/>
    <w:rsid w:val="00B24537"/>
    <w:rsid w:val="00B24687"/>
    <w:rsid w:val="00B246D2"/>
    <w:rsid w:val="00B24758"/>
    <w:rsid w:val="00B24CAF"/>
    <w:rsid w:val="00B24F49"/>
    <w:rsid w:val="00B25461"/>
    <w:rsid w:val="00B25585"/>
    <w:rsid w:val="00B2571D"/>
    <w:rsid w:val="00B25A0E"/>
    <w:rsid w:val="00B25A70"/>
    <w:rsid w:val="00B25B73"/>
    <w:rsid w:val="00B25B96"/>
    <w:rsid w:val="00B25BAA"/>
    <w:rsid w:val="00B25BD8"/>
    <w:rsid w:val="00B25CD0"/>
    <w:rsid w:val="00B25E1D"/>
    <w:rsid w:val="00B25F9A"/>
    <w:rsid w:val="00B26097"/>
    <w:rsid w:val="00B2613A"/>
    <w:rsid w:val="00B26385"/>
    <w:rsid w:val="00B263BE"/>
    <w:rsid w:val="00B263E8"/>
    <w:rsid w:val="00B266D1"/>
    <w:rsid w:val="00B269CE"/>
    <w:rsid w:val="00B26B85"/>
    <w:rsid w:val="00B270D8"/>
    <w:rsid w:val="00B272F1"/>
    <w:rsid w:val="00B274C4"/>
    <w:rsid w:val="00B2757B"/>
    <w:rsid w:val="00B279A1"/>
    <w:rsid w:val="00B27D54"/>
    <w:rsid w:val="00B300CD"/>
    <w:rsid w:val="00B30AC2"/>
    <w:rsid w:val="00B30F1E"/>
    <w:rsid w:val="00B310F0"/>
    <w:rsid w:val="00B3131C"/>
    <w:rsid w:val="00B3167B"/>
    <w:rsid w:val="00B317EB"/>
    <w:rsid w:val="00B31A49"/>
    <w:rsid w:val="00B31E5F"/>
    <w:rsid w:val="00B322A7"/>
    <w:rsid w:val="00B3233F"/>
    <w:rsid w:val="00B32535"/>
    <w:rsid w:val="00B32607"/>
    <w:rsid w:val="00B326BE"/>
    <w:rsid w:val="00B32823"/>
    <w:rsid w:val="00B32895"/>
    <w:rsid w:val="00B32F7F"/>
    <w:rsid w:val="00B33126"/>
    <w:rsid w:val="00B33452"/>
    <w:rsid w:val="00B336D8"/>
    <w:rsid w:val="00B338CE"/>
    <w:rsid w:val="00B3396B"/>
    <w:rsid w:val="00B33BEE"/>
    <w:rsid w:val="00B33F7C"/>
    <w:rsid w:val="00B34390"/>
    <w:rsid w:val="00B3442C"/>
    <w:rsid w:val="00B34476"/>
    <w:rsid w:val="00B34559"/>
    <w:rsid w:val="00B346C4"/>
    <w:rsid w:val="00B3474E"/>
    <w:rsid w:val="00B34B2D"/>
    <w:rsid w:val="00B34DC9"/>
    <w:rsid w:val="00B35353"/>
    <w:rsid w:val="00B3539A"/>
    <w:rsid w:val="00B354CD"/>
    <w:rsid w:val="00B35CB3"/>
    <w:rsid w:val="00B35DE3"/>
    <w:rsid w:val="00B35F8E"/>
    <w:rsid w:val="00B35FD5"/>
    <w:rsid w:val="00B3603B"/>
    <w:rsid w:val="00B360E2"/>
    <w:rsid w:val="00B3640B"/>
    <w:rsid w:val="00B3643D"/>
    <w:rsid w:val="00B3703C"/>
    <w:rsid w:val="00B3706C"/>
    <w:rsid w:val="00B37188"/>
    <w:rsid w:val="00B373DE"/>
    <w:rsid w:val="00B3751C"/>
    <w:rsid w:val="00B37A2D"/>
    <w:rsid w:val="00B37B3C"/>
    <w:rsid w:val="00B37C6B"/>
    <w:rsid w:val="00B37CB8"/>
    <w:rsid w:val="00B37E6B"/>
    <w:rsid w:val="00B37F48"/>
    <w:rsid w:val="00B4003E"/>
    <w:rsid w:val="00B400FB"/>
    <w:rsid w:val="00B40234"/>
    <w:rsid w:val="00B40292"/>
    <w:rsid w:val="00B40482"/>
    <w:rsid w:val="00B406B2"/>
    <w:rsid w:val="00B40751"/>
    <w:rsid w:val="00B40AA7"/>
    <w:rsid w:val="00B40D73"/>
    <w:rsid w:val="00B4110D"/>
    <w:rsid w:val="00B411A3"/>
    <w:rsid w:val="00B412CB"/>
    <w:rsid w:val="00B4130C"/>
    <w:rsid w:val="00B41579"/>
    <w:rsid w:val="00B41613"/>
    <w:rsid w:val="00B416D8"/>
    <w:rsid w:val="00B41B34"/>
    <w:rsid w:val="00B42301"/>
    <w:rsid w:val="00B425D3"/>
    <w:rsid w:val="00B42710"/>
    <w:rsid w:val="00B42879"/>
    <w:rsid w:val="00B42A03"/>
    <w:rsid w:val="00B42B23"/>
    <w:rsid w:val="00B430C9"/>
    <w:rsid w:val="00B430D3"/>
    <w:rsid w:val="00B4379E"/>
    <w:rsid w:val="00B437BD"/>
    <w:rsid w:val="00B4394A"/>
    <w:rsid w:val="00B43985"/>
    <w:rsid w:val="00B439FA"/>
    <w:rsid w:val="00B43CEC"/>
    <w:rsid w:val="00B43D38"/>
    <w:rsid w:val="00B43D4D"/>
    <w:rsid w:val="00B43E17"/>
    <w:rsid w:val="00B440CF"/>
    <w:rsid w:val="00B4418B"/>
    <w:rsid w:val="00B44342"/>
    <w:rsid w:val="00B443C5"/>
    <w:rsid w:val="00B4466E"/>
    <w:rsid w:val="00B4485B"/>
    <w:rsid w:val="00B44F54"/>
    <w:rsid w:val="00B451C8"/>
    <w:rsid w:val="00B453AD"/>
    <w:rsid w:val="00B456F6"/>
    <w:rsid w:val="00B45A61"/>
    <w:rsid w:val="00B45AC0"/>
    <w:rsid w:val="00B45CE2"/>
    <w:rsid w:val="00B463AC"/>
    <w:rsid w:val="00B464E4"/>
    <w:rsid w:val="00B46501"/>
    <w:rsid w:val="00B4664D"/>
    <w:rsid w:val="00B467BC"/>
    <w:rsid w:val="00B46C8F"/>
    <w:rsid w:val="00B46D6D"/>
    <w:rsid w:val="00B474BB"/>
    <w:rsid w:val="00B4752D"/>
    <w:rsid w:val="00B47545"/>
    <w:rsid w:val="00B47784"/>
    <w:rsid w:val="00B4783F"/>
    <w:rsid w:val="00B47858"/>
    <w:rsid w:val="00B47BAF"/>
    <w:rsid w:val="00B47CEF"/>
    <w:rsid w:val="00B47FAB"/>
    <w:rsid w:val="00B50122"/>
    <w:rsid w:val="00B50261"/>
    <w:rsid w:val="00B504F7"/>
    <w:rsid w:val="00B50586"/>
    <w:rsid w:val="00B506BC"/>
    <w:rsid w:val="00B506C9"/>
    <w:rsid w:val="00B50810"/>
    <w:rsid w:val="00B50933"/>
    <w:rsid w:val="00B509C0"/>
    <w:rsid w:val="00B50ABA"/>
    <w:rsid w:val="00B50E09"/>
    <w:rsid w:val="00B51053"/>
    <w:rsid w:val="00B512DB"/>
    <w:rsid w:val="00B51420"/>
    <w:rsid w:val="00B51526"/>
    <w:rsid w:val="00B517F1"/>
    <w:rsid w:val="00B5182F"/>
    <w:rsid w:val="00B51A40"/>
    <w:rsid w:val="00B5238F"/>
    <w:rsid w:val="00B5241C"/>
    <w:rsid w:val="00B52726"/>
    <w:rsid w:val="00B52897"/>
    <w:rsid w:val="00B529F2"/>
    <w:rsid w:val="00B52AF0"/>
    <w:rsid w:val="00B52C62"/>
    <w:rsid w:val="00B52EC8"/>
    <w:rsid w:val="00B532B7"/>
    <w:rsid w:val="00B53323"/>
    <w:rsid w:val="00B534CA"/>
    <w:rsid w:val="00B5370C"/>
    <w:rsid w:val="00B538FF"/>
    <w:rsid w:val="00B53A2C"/>
    <w:rsid w:val="00B53AF9"/>
    <w:rsid w:val="00B53EF5"/>
    <w:rsid w:val="00B54052"/>
    <w:rsid w:val="00B542B5"/>
    <w:rsid w:val="00B542BA"/>
    <w:rsid w:val="00B5436E"/>
    <w:rsid w:val="00B5459D"/>
    <w:rsid w:val="00B54698"/>
    <w:rsid w:val="00B5476F"/>
    <w:rsid w:val="00B5497D"/>
    <w:rsid w:val="00B54989"/>
    <w:rsid w:val="00B54CC5"/>
    <w:rsid w:val="00B54E41"/>
    <w:rsid w:val="00B55056"/>
    <w:rsid w:val="00B55140"/>
    <w:rsid w:val="00B5539C"/>
    <w:rsid w:val="00B553CF"/>
    <w:rsid w:val="00B554BB"/>
    <w:rsid w:val="00B5553E"/>
    <w:rsid w:val="00B555B8"/>
    <w:rsid w:val="00B5585D"/>
    <w:rsid w:val="00B55A7B"/>
    <w:rsid w:val="00B55ACA"/>
    <w:rsid w:val="00B55B41"/>
    <w:rsid w:val="00B55B89"/>
    <w:rsid w:val="00B560DC"/>
    <w:rsid w:val="00B5618E"/>
    <w:rsid w:val="00B561BD"/>
    <w:rsid w:val="00B561FA"/>
    <w:rsid w:val="00B563C9"/>
    <w:rsid w:val="00B564C9"/>
    <w:rsid w:val="00B566E0"/>
    <w:rsid w:val="00B5685D"/>
    <w:rsid w:val="00B56B1E"/>
    <w:rsid w:val="00B56BD7"/>
    <w:rsid w:val="00B56E91"/>
    <w:rsid w:val="00B56F22"/>
    <w:rsid w:val="00B56F4C"/>
    <w:rsid w:val="00B570EC"/>
    <w:rsid w:val="00B5710A"/>
    <w:rsid w:val="00B572B9"/>
    <w:rsid w:val="00B5742A"/>
    <w:rsid w:val="00B57482"/>
    <w:rsid w:val="00B574BA"/>
    <w:rsid w:val="00B57512"/>
    <w:rsid w:val="00B57861"/>
    <w:rsid w:val="00B5793C"/>
    <w:rsid w:val="00B57DEC"/>
    <w:rsid w:val="00B60074"/>
    <w:rsid w:val="00B602B8"/>
    <w:rsid w:val="00B602FC"/>
    <w:rsid w:val="00B603D3"/>
    <w:rsid w:val="00B60407"/>
    <w:rsid w:val="00B6048F"/>
    <w:rsid w:val="00B6059C"/>
    <w:rsid w:val="00B6073D"/>
    <w:rsid w:val="00B60761"/>
    <w:rsid w:val="00B60984"/>
    <w:rsid w:val="00B609F0"/>
    <w:rsid w:val="00B60E6E"/>
    <w:rsid w:val="00B6112D"/>
    <w:rsid w:val="00B6150C"/>
    <w:rsid w:val="00B6156C"/>
    <w:rsid w:val="00B619AF"/>
    <w:rsid w:val="00B61B85"/>
    <w:rsid w:val="00B61CFF"/>
    <w:rsid w:val="00B61E78"/>
    <w:rsid w:val="00B61EDA"/>
    <w:rsid w:val="00B61F08"/>
    <w:rsid w:val="00B61F70"/>
    <w:rsid w:val="00B6204B"/>
    <w:rsid w:val="00B62187"/>
    <w:rsid w:val="00B6237B"/>
    <w:rsid w:val="00B623C9"/>
    <w:rsid w:val="00B6240C"/>
    <w:rsid w:val="00B625AC"/>
    <w:rsid w:val="00B627D2"/>
    <w:rsid w:val="00B62894"/>
    <w:rsid w:val="00B62A18"/>
    <w:rsid w:val="00B62CAD"/>
    <w:rsid w:val="00B63545"/>
    <w:rsid w:val="00B63870"/>
    <w:rsid w:val="00B63F75"/>
    <w:rsid w:val="00B640AB"/>
    <w:rsid w:val="00B64124"/>
    <w:rsid w:val="00B64256"/>
    <w:rsid w:val="00B642FB"/>
    <w:rsid w:val="00B6431A"/>
    <w:rsid w:val="00B64398"/>
    <w:rsid w:val="00B64484"/>
    <w:rsid w:val="00B645E7"/>
    <w:rsid w:val="00B645F8"/>
    <w:rsid w:val="00B648BA"/>
    <w:rsid w:val="00B6492A"/>
    <w:rsid w:val="00B64A44"/>
    <w:rsid w:val="00B65152"/>
    <w:rsid w:val="00B6515C"/>
    <w:rsid w:val="00B65218"/>
    <w:rsid w:val="00B652B0"/>
    <w:rsid w:val="00B654CB"/>
    <w:rsid w:val="00B65638"/>
    <w:rsid w:val="00B65771"/>
    <w:rsid w:val="00B65819"/>
    <w:rsid w:val="00B659D7"/>
    <w:rsid w:val="00B65D2F"/>
    <w:rsid w:val="00B664EC"/>
    <w:rsid w:val="00B664EF"/>
    <w:rsid w:val="00B6677B"/>
    <w:rsid w:val="00B66801"/>
    <w:rsid w:val="00B668B4"/>
    <w:rsid w:val="00B66C8F"/>
    <w:rsid w:val="00B66F9A"/>
    <w:rsid w:val="00B66FFC"/>
    <w:rsid w:val="00B6741F"/>
    <w:rsid w:val="00B676B6"/>
    <w:rsid w:val="00B678CC"/>
    <w:rsid w:val="00B6796C"/>
    <w:rsid w:val="00B67A52"/>
    <w:rsid w:val="00B67B2B"/>
    <w:rsid w:val="00B7021B"/>
    <w:rsid w:val="00B70333"/>
    <w:rsid w:val="00B703A4"/>
    <w:rsid w:val="00B70574"/>
    <w:rsid w:val="00B705D6"/>
    <w:rsid w:val="00B7077D"/>
    <w:rsid w:val="00B70A49"/>
    <w:rsid w:val="00B70AB3"/>
    <w:rsid w:val="00B70D8E"/>
    <w:rsid w:val="00B70EDB"/>
    <w:rsid w:val="00B70F2F"/>
    <w:rsid w:val="00B712AF"/>
    <w:rsid w:val="00B71A5D"/>
    <w:rsid w:val="00B71A6E"/>
    <w:rsid w:val="00B71A9E"/>
    <w:rsid w:val="00B71C00"/>
    <w:rsid w:val="00B71E1C"/>
    <w:rsid w:val="00B71E27"/>
    <w:rsid w:val="00B71F68"/>
    <w:rsid w:val="00B72317"/>
    <w:rsid w:val="00B7273B"/>
    <w:rsid w:val="00B727B8"/>
    <w:rsid w:val="00B73096"/>
    <w:rsid w:val="00B730B7"/>
    <w:rsid w:val="00B73453"/>
    <w:rsid w:val="00B7348E"/>
    <w:rsid w:val="00B7369A"/>
    <w:rsid w:val="00B737C7"/>
    <w:rsid w:val="00B73906"/>
    <w:rsid w:val="00B73943"/>
    <w:rsid w:val="00B73B22"/>
    <w:rsid w:val="00B73B89"/>
    <w:rsid w:val="00B73E00"/>
    <w:rsid w:val="00B73E31"/>
    <w:rsid w:val="00B73E82"/>
    <w:rsid w:val="00B73FDA"/>
    <w:rsid w:val="00B74019"/>
    <w:rsid w:val="00B74A0D"/>
    <w:rsid w:val="00B74EB8"/>
    <w:rsid w:val="00B74EC0"/>
    <w:rsid w:val="00B7500E"/>
    <w:rsid w:val="00B751E8"/>
    <w:rsid w:val="00B7544B"/>
    <w:rsid w:val="00B75542"/>
    <w:rsid w:val="00B75667"/>
    <w:rsid w:val="00B7573F"/>
    <w:rsid w:val="00B758FA"/>
    <w:rsid w:val="00B75A5C"/>
    <w:rsid w:val="00B75C43"/>
    <w:rsid w:val="00B7646F"/>
    <w:rsid w:val="00B7682E"/>
    <w:rsid w:val="00B76BD7"/>
    <w:rsid w:val="00B76DE9"/>
    <w:rsid w:val="00B77062"/>
    <w:rsid w:val="00B7709F"/>
    <w:rsid w:val="00B770A1"/>
    <w:rsid w:val="00B77104"/>
    <w:rsid w:val="00B77405"/>
    <w:rsid w:val="00B774CC"/>
    <w:rsid w:val="00B777EA"/>
    <w:rsid w:val="00B77B57"/>
    <w:rsid w:val="00B77C6A"/>
    <w:rsid w:val="00B77D8A"/>
    <w:rsid w:val="00B80529"/>
    <w:rsid w:val="00B8053A"/>
    <w:rsid w:val="00B80693"/>
    <w:rsid w:val="00B8069D"/>
    <w:rsid w:val="00B80795"/>
    <w:rsid w:val="00B80897"/>
    <w:rsid w:val="00B80A5C"/>
    <w:rsid w:val="00B80F5B"/>
    <w:rsid w:val="00B81578"/>
    <w:rsid w:val="00B8166A"/>
    <w:rsid w:val="00B81684"/>
    <w:rsid w:val="00B816A2"/>
    <w:rsid w:val="00B817F4"/>
    <w:rsid w:val="00B81885"/>
    <w:rsid w:val="00B818F8"/>
    <w:rsid w:val="00B81CAF"/>
    <w:rsid w:val="00B81E0F"/>
    <w:rsid w:val="00B81E96"/>
    <w:rsid w:val="00B81EF5"/>
    <w:rsid w:val="00B81F1C"/>
    <w:rsid w:val="00B82083"/>
    <w:rsid w:val="00B820AE"/>
    <w:rsid w:val="00B821AB"/>
    <w:rsid w:val="00B821F5"/>
    <w:rsid w:val="00B82A8C"/>
    <w:rsid w:val="00B830F7"/>
    <w:rsid w:val="00B8321E"/>
    <w:rsid w:val="00B832B5"/>
    <w:rsid w:val="00B83328"/>
    <w:rsid w:val="00B83379"/>
    <w:rsid w:val="00B83727"/>
    <w:rsid w:val="00B837F5"/>
    <w:rsid w:val="00B839C8"/>
    <w:rsid w:val="00B839EB"/>
    <w:rsid w:val="00B83AC3"/>
    <w:rsid w:val="00B83B47"/>
    <w:rsid w:val="00B83D4D"/>
    <w:rsid w:val="00B83DAC"/>
    <w:rsid w:val="00B83DF6"/>
    <w:rsid w:val="00B83E6B"/>
    <w:rsid w:val="00B84066"/>
    <w:rsid w:val="00B841A5"/>
    <w:rsid w:val="00B84411"/>
    <w:rsid w:val="00B845AC"/>
    <w:rsid w:val="00B84648"/>
    <w:rsid w:val="00B847EE"/>
    <w:rsid w:val="00B8489E"/>
    <w:rsid w:val="00B84BE8"/>
    <w:rsid w:val="00B84BFE"/>
    <w:rsid w:val="00B85010"/>
    <w:rsid w:val="00B85076"/>
    <w:rsid w:val="00B852AE"/>
    <w:rsid w:val="00B85441"/>
    <w:rsid w:val="00B855A8"/>
    <w:rsid w:val="00B8563B"/>
    <w:rsid w:val="00B85781"/>
    <w:rsid w:val="00B85837"/>
    <w:rsid w:val="00B85D07"/>
    <w:rsid w:val="00B85F67"/>
    <w:rsid w:val="00B862C5"/>
    <w:rsid w:val="00B86315"/>
    <w:rsid w:val="00B86557"/>
    <w:rsid w:val="00B86991"/>
    <w:rsid w:val="00B86D87"/>
    <w:rsid w:val="00B87304"/>
    <w:rsid w:val="00B87324"/>
    <w:rsid w:val="00B87774"/>
    <w:rsid w:val="00B87809"/>
    <w:rsid w:val="00B87B9C"/>
    <w:rsid w:val="00B87C4A"/>
    <w:rsid w:val="00B87C60"/>
    <w:rsid w:val="00B87FC8"/>
    <w:rsid w:val="00B90165"/>
    <w:rsid w:val="00B9036E"/>
    <w:rsid w:val="00B9054C"/>
    <w:rsid w:val="00B90727"/>
    <w:rsid w:val="00B9076E"/>
    <w:rsid w:val="00B9090A"/>
    <w:rsid w:val="00B90CDB"/>
    <w:rsid w:val="00B91023"/>
    <w:rsid w:val="00B910C8"/>
    <w:rsid w:val="00B91356"/>
    <w:rsid w:val="00B9181E"/>
    <w:rsid w:val="00B91E9D"/>
    <w:rsid w:val="00B91EE2"/>
    <w:rsid w:val="00B922C4"/>
    <w:rsid w:val="00B922E6"/>
    <w:rsid w:val="00B926E0"/>
    <w:rsid w:val="00B9283A"/>
    <w:rsid w:val="00B92881"/>
    <w:rsid w:val="00B92AD4"/>
    <w:rsid w:val="00B92B67"/>
    <w:rsid w:val="00B92BF1"/>
    <w:rsid w:val="00B92F7E"/>
    <w:rsid w:val="00B932E1"/>
    <w:rsid w:val="00B93832"/>
    <w:rsid w:val="00B93C36"/>
    <w:rsid w:val="00B93F30"/>
    <w:rsid w:val="00B94054"/>
    <w:rsid w:val="00B94253"/>
    <w:rsid w:val="00B942D1"/>
    <w:rsid w:val="00B942ED"/>
    <w:rsid w:val="00B9436E"/>
    <w:rsid w:val="00B94521"/>
    <w:rsid w:val="00B946E7"/>
    <w:rsid w:val="00B94759"/>
    <w:rsid w:val="00B94A8C"/>
    <w:rsid w:val="00B9504C"/>
    <w:rsid w:val="00B950E8"/>
    <w:rsid w:val="00B95372"/>
    <w:rsid w:val="00B954FC"/>
    <w:rsid w:val="00B957B0"/>
    <w:rsid w:val="00B95A04"/>
    <w:rsid w:val="00B95A42"/>
    <w:rsid w:val="00B95C49"/>
    <w:rsid w:val="00B95EEF"/>
    <w:rsid w:val="00B95F2C"/>
    <w:rsid w:val="00B95FD7"/>
    <w:rsid w:val="00B96228"/>
    <w:rsid w:val="00B962CF"/>
    <w:rsid w:val="00B96313"/>
    <w:rsid w:val="00B9650A"/>
    <w:rsid w:val="00B96B35"/>
    <w:rsid w:val="00B96CF0"/>
    <w:rsid w:val="00B96DA2"/>
    <w:rsid w:val="00B96F53"/>
    <w:rsid w:val="00B97059"/>
    <w:rsid w:val="00B977E6"/>
    <w:rsid w:val="00B97BAB"/>
    <w:rsid w:val="00BA047F"/>
    <w:rsid w:val="00BA04BB"/>
    <w:rsid w:val="00BA05EA"/>
    <w:rsid w:val="00BA067F"/>
    <w:rsid w:val="00BA06A2"/>
    <w:rsid w:val="00BA06F1"/>
    <w:rsid w:val="00BA0944"/>
    <w:rsid w:val="00BA098E"/>
    <w:rsid w:val="00BA0B42"/>
    <w:rsid w:val="00BA0C20"/>
    <w:rsid w:val="00BA0C85"/>
    <w:rsid w:val="00BA0DD4"/>
    <w:rsid w:val="00BA0E06"/>
    <w:rsid w:val="00BA0E67"/>
    <w:rsid w:val="00BA13E0"/>
    <w:rsid w:val="00BA141F"/>
    <w:rsid w:val="00BA14AE"/>
    <w:rsid w:val="00BA15FF"/>
    <w:rsid w:val="00BA1704"/>
    <w:rsid w:val="00BA17C4"/>
    <w:rsid w:val="00BA1C04"/>
    <w:rsid w:val="00BA1D07"/>
    <w:rsid w:val="00BA1FB7"/>
    <w:rsid w:val="00BA21CB"/>
    <w:rsid w:val="00BA270E"/>
    <w:rsid w:val="00BA2729"/>
    <w:rsid w:val="00BA283C"/>
    <w:rsid w:val="00BA2878"/>
    <w:rsid w:val="00BA2AEB"/>
    <w:rsid w:val="00BA2B26"/>
    <w:rsid w:val="00BA2B41"/>
    <w:rsid w:val="00BA3030"/>
    <w:rsid w:val="00BA320A"/>
    <w:rsid w:val="00BA3229"/>
    <w:rsid w:val="00BA3580"/>
    <w:rsid w:val="00BA3603"/>
    <w:rsid w:val="00BA388C"/>
    <w:rsid w:val="00BA3974"/>
    <w:rsid w:val="00BA3B72"/>
    <w:rsid w:val="00BA3BBD"/>
    <w:rsid w:val="00BA3C13"/>
    <w:rsid w:val="00BA3CC9"/>
    <w:rsid w:val="00BA3D2F"/>
    <w:rsid w:val="00BA3F29"/>
    <w:rsid w:val="00BA40BE"/>
    <w:rsid w:val="00BA4194"/>
    <w:rsid w:val="00BA48E0"/>
    <w:rsid w:val="00BA4A97"/>
    <w:rsid w:val="00BA4B66"/>
    <w:rsid w:val="00BA4CF4"/>
    <w:rsid w:val="00BA4E75"/>
    <w:rsid w:val="00BA5023"/>
    <w:rsid w:val="00BA5349"/>
    <w:rsid w:val="00BA53BF"/>
    <w:rsid w:val="00BA54FB"/>
    <w:rsid w:val="00BA5671"/>
    <w:rsid w:val="00BA5797"/>
    <w:rsid w:val="00BA5A25"/>
    <w:rsid w:val="00BA5A66"/>
    <w:rsid w:val="00BA5BE2"/>
    <w:rsid w:val="00BA5C97"/>
    <w:rsid w:val="00BA5DD8"/>
    <w:rsid w:val="00BA5EFB"/>
    <w:rsid w:val="00BA6559"/>
    <w:rsid w:val="00BA659A"/>
    <w:rsid w:val="00BA68C1"/>
    <w:rsid w:val="00BA69FE"/>
    <w:rsid w:val="00BA6B80"/>
    <w:rsid w:val="00BA6D37"/>
    <w:rsid w:val="00BA6D50"/>
    <w:rsid w:val="00BA712E"/>
    <w:rsid w:val="00BA7423"/>
    <w:rsid w:val="00BA7467"/>
    <w:rsid w:val="00BA7688"/>
    <w:rsid w:val="00BA7950"/>
    <w:rsid w:val="00BA7AF7"/>
    <w:rsid w:val="00BA7E79"/>
    <w:rsid w:val="00BA7EB0"/>
    <w:rsid w:val="00BA7F19"/>
    <w:rsid w:val="00BB008F"/>
    <w:rsid w:val="00BB0118"/>
    <w:rsid w:val="00BB022D"/>
    <w:rsid w:val="00BB02E2"/>
    <w:rsid w:val="00BB0528"/>
    <w:rsid w:val="00BB070E"/>
    <w:rsid w:val="00BB0861"/>
    <w:rsid w:val="00BB0B64"/>
    <w:rsid w:val="00BB0D75"/>
    <w:rsid w:val="00BB0DB8"/>
    <w:rsid w:val="00BB1286"/>
    <w:rsid w:val="00BB12C4"/>
    <w:rsid w:val="00BB1C4F"/>
    <w:rsid w:val="00BB1C6F"/>
    <w:rsid w:val="00BB20E7"/>
    <w:rsid w:val="00BB225D"/>
    <w:rsid w:val="00BB2346"/>
    <w:rsid w:val="00BB2677"/>
    <w:rsid w:val="00BB277B"/>
    <w:rsid w:val="00BB2835"/>
    <w:rsid w:val="00BB284D"/>
    <w:rsid w:val="00BB2A2E"/>
    <w:rsid w:val="00BB2A9B"/>
    <w:rsid w:val="00BB2E3A"/>
    <w:rsid w:val="00BB365A"/>
    <w:rsid w:val="00BB3744"/>
    <w:rsid w:val="00BB37B0"/>
    <w:rsid w:val="00BB3D69"/>
    <w:rsid w:val="00BB3D91"/>
    <w:rsid w:val="00BB3F06"/>
    <w:rsid w:val="00BB3F4C"/>
    <w:rsid w:val="00BB4392"/>
    <w:rsid w:val="00BB4452"/>
    <w:rsid w:val="00BB46A9"/>
    <w:rsid w:val="00BB4A08"/>
    <w:rsid w:val="00BB4A42"/>
    <w:rsid w:val="00BB4A51"/>
    <w:rsid w:val="00BB4ECA"/>
    <w:rsid w:val="00BB4FEF"/>
    <w:rsid w:val="00BB5075"/>
    <w:rsid w:val="00BB50DC"/>
    <w:rsid w:val="00BB5321"/>
    <w:rsid w:val="00BB56F2"/>
    <w:rsid w:val="00BB57E0"/>
    <w:rsid w:val="00BB5846"/>
    <w:rsid w:val="00BB5AF4"/>
    <w:rsid w:val="00BB5B0E"/>
    <w:rsid w:val="00BB5B21"/>
    <w:rsid w:val="00BB61DC"/>
    <w:rsid w:val="00BB61F7"/>
    <w:rsid w:val="00BB6258"/>
    <w:rsid w:val="00BB6431"/>
    <w:rsid w:val="00BB645D"/>
    <w:rsid w:val="00BB6472"/>
    <w:rsid w:val="00BB6E5C"/>
    <w:rsid w:val="00BB6F58"/>
    <w:rsid w:val="00BB7019"/>
    <w:rsid w:val="00BB71EC"/>
    <w:rsid w:val="00BB724B"/>
    <w:rsid w:val="00BB740F"/>
    <w:rsid w:val="00BB7530"/>
    <w:rsid w:val="00BB77BF"/>
    <w:rsid w:val="00BB7969"/>
    <w:rsid w:val="00BB79BE"/>
    <w:rsid w:val="00BB7DB1"/>
    <w:rsid w:val="00BB7DD7"/>
    <w:rsid w:val="00BB7E7E"/>
    <w:rsid w:val="00BC0054"/>
    <w:rsid w:val="00BC022B"/>
    <w:rsid w:val="00BC05A9"/>
    <w:rsid w:val="00BC05EA"/>
    <w:rsid w:val="00BC0A0C"/>
    <w:rsid w:val="00BC0AE6"/>
    <w:rsid w:val="00BC0BFC"/>
    <w:rsid w:val="00BC0D2E"/>
    <w:rsid w:val="00BC105A"/>
    <w:rsid w:val="00BC1605"/>
    <w:rsid w:val="00BC16BF"/>
    <w:rsid w:val="00BC1B4B"/>
    <w:rsid w:val="00BC1BFE"/>
    <w:rsid w:val="00BC1C6F"/>
    <w:rsid w:val="00BC1D9F"/>
    <w:rsid w:val="00BC1DE6"/>
    <w:rsid w:val="00BC201A"/>
    <w:rsid w:val="00BC226B"/>
    <w:rsid w:val="00BC22B1"/>
    <w:rsid w:val="00BC24ED"/>
    <w:rsid w:val="00BC25FA"/>
    <w:rsid w:val="00BC285D"/>
    <w:rsid w:val="00BC2A22"/>
    <w:rsid w:val="00BC2B16"/>
    <w:rsid w:val="00BC2BC7"/>
    <w:rsid w:val="00BC2DB4"/>
    <w:rsid w:val="00BC2F45"/>
    <w:rsid w:val="00BC3096"/>
    <w:rsid w:val="00BC344E"/>
    <w:rsid w:val="00BC362F"/>
    <w:rsid w:val="00BC38B8"/>
    <w:rsid w:val="00BC3CF8"/>
    <w:rsid w:val="00BC3DB1"/>
    <w:rsid w:val="00BC3DD2"/>
    <w:rsid w:val="00BC3F24"/>
    <w:rsid w:val="00BC406F"/>
    <w:rsid w:val="00BC41BD"/>
    <w:rsid w:val="00BC488B"/>
    <w:rsid w:val="00BC4B8A"/>
    <w:rsid w:val="00BC4B9C"/>
    <w:rsid w:val="00BC4BA9"/>
    <w:rsid w:val="00BC4E58"/>
    <w:rsid w:val="00BC5181"/>
    <w:rsid w:val="00BC52BA"/>
    <w:rsid w:val="00BC5377"/>
    <w:rsid w:val="00BC56C1"/>
    <w:rsid w:val="00BC5BE8"/>
    <w:rsid w:val="00BC5C66"/>
    <w:rsid w:val="00BC5CE2"/>
    <w:rsid w:val="00BC5CED"/>
    <w:rsid w:val="00BC5EAC"/>
    <w:rsid w:val="00BC642E"/>
    <w:rsid w:val="00BC66C2"/>
    <w:rsid w:val="00BC6742"/>
    <w:rsid w:val="00BC6961"/>
    <w:rsid w:val="00BC6D12"/>
    <w:rsid w:val="00BC6E4F"/>
    <w:rsid w:val="00BC71C5"/>
    <w:rsid w:val="00BC7307"/>
    <w:rsid w:val="00BC7659"/>
    <w:rsid w:val="00BC7771"/>
    <w:rsid w:val="00BC77BC"/>
    <w:rsid w:val="00BC77D8"/>
    <w:rsid w:val="00BC789E"/>
    <w:rsid w:val="00BC791C"/>
    <w:rsid w:val="00BC7A42"/>
    <w:rsid w:val="00BC7A80"/>
    <w:rsid w:val="00BC7C18"/>
    <w:rsid w:val="00BC7E6E"/>
    <w:rsid w:val="00BD013E"/>
    <w:rsid w:val="00BD02D0"/>
    <w:rsid w:val="00BD0383"/>
    <w:rsid w:val="00BD0573"/>
    <w:rsid w:val="00BD06E4"/>
    <w:rsid w:val="00BD082C"/>
    <w:rsid w:val="00BD0CC9"/>
    <w:rsid w:val="00BD0FC4"/>
    <w:rsid w:val="00BD1122"/>
    <w:rsid w:val="00BD13ED"/>
    <w:rsid w:val="00BD140B"/>
    <w:rsid w:val="00BD1749"/>
    <w:rsid w:val="00BD1774"/>
    <w:rsid w:val="00BD215B"/>
    <w:rsid w:val="00BD238C"/>
    <w:rsid w:val="00BD2504"/>
    <w:rsid w:val="00BD29E3"/>
    <w:rsid w:val="00BD2A08"/>
    <w:rsid w:val="00BD2E7E"/>
    <w:rsid w:val="00BD2F55"/>
    <w:rsid w:val="00BD3141"/>
    <w:rsid w:val="00BD364B"/>
    <w:rsid w:val="00BD3837"/>
    <w:rsid w:val="00BD385B"/>
    <w:rsid w:val="00BD386B"/>
    <w:rsid w:val="00BD3C69"/>
    <w:rsid w:val="00BD3D7A"/>
    <w:rsid w:val="00BD3F1F"/>
    <w:rsid w:val="00BD42FD"/>
    <w:rsid w:val="00BD4355"/>
    <w:rsid w:val="00BD4444"/>
    <w:rsid w:val="00BD4A64"/>
    <w:rsid w:val="00BD4B1C"/>
    <w:rsid w:val="00BD4C30"/>
    <w:rsid w:val="00BD4D01"/>
    <w:rsid w:val="00BD4EB6"/>
    <w:rsid w:val="00BD5310"/>
    <w:rsid w:val="00BD535F"/>
    <w:rsid w:val="00BD54C6"/>
    <w:rsid w:val="00BD573B"/>
    <w:rsid w:val="00BD5A26"/>
    <w:rsid w:val="00BD5A74"/>
    <w:rsid w:val="00BD5C44"/>
    <w:rsid w:val="00BD5D4D"/>
    <w:rsid w:val="00BD5D99"/>
    <w:rsid w:val="00BD5EE7"/>
    <w:rsid w:val="00BD5F23"/>
    <w:rsid w:val="00BD614C"/>
    <w:rsid w:val="00BD6409"/>
    <w:rsid w:val="00BD6509"/>
    <w:rsid w:val="00BD6631"/>
    <w:rsid w:val="00BD6886"/>
    <w:rsid w:val="00BD689C"/>
    <w:rsid w:val="00BD6909"/>
    <w:rsid w:val="00BD69AF"/>
    <w:rsid w:val="00BD6A22"/>
    <w:rsid w:val="00BD7607"/>
    <w:rsid w:val="00BD78B8"/>
    <w:rsid w:val="00BD797D"/>
    <w:rsid w:val="00BD7A82"/>
    <w:rsid w:val="00BD7DE9"/>
    <w:rsid w:val="00BD7EB4"/>
    <w:rsid w:val="00BD7EFA"/>
    <w:rsid w:val="00BD7F9E"/>
    <w:rsid w:val="00BE0242"/>
    <w:rsid w:val="00BE057C"/>
    <w:rsid w:val="00BE067E"/>
    <w:rsid w:val="00BE072F"/>
    <w:rsid w:val="00BE0C3B"/>
    <w:rsid w:val="00BE13B8"/>
    <w:rsid w:val="00BE1524"/>
    <w:rsid w:val="00BE197A"/>
    <w:rsid w:val="00BE1A06"/>
    <w:rsid w:val="00BE1B3A"/>
    <w:rsid w:val="00BE1B63"/>
    <w:rsid w:val="00BE23B3"/>
    <w:rsid w:val="00BE242A"/>
    <w:rsid w:val="00BE26B4"/>
    <w:rsid w:val="00BE2731"/>
    <w:rsid w:val="00BE2768"/>
    <w:rsid w:val="00BE2AE0"/>
    <w:rsid w:val="00BE2E99"/>
    <w:rsid w:val="00BE30C4"/>
    <w:rsid w:val="00BE30D9"/>
    <w:rsid w:val="00BE331D"/>
    <w:rsid w:val="00BE370E"/>
    <w:rsid w:val="00BE373A"/>
    <w:rsid w:val="00BE375C"/>
    <w:rsid w:val="00BE3790"/>
    <w:rsid w:val="00BE3AFA"/>
    <w:rsid w:val="00BE3F52"/>
    <w:rsid w:val="00BE403F"/>
    <w:rsid w:val="00BE4302"/>
    <w:rsid w:val="00BE45C1"/>
    <w:rsid w:val="00BE45C3"/>
    <w:rsid w:val="00BE4A06"/>
    <w:rsid w:val="00BE4C08"/>
    <w:rsid w:val="00BE4C24"/>
    <w:rsid w:val="00BE4E4B"/>
    <w:rsid w:val="00BE4F12"/>
    <w:rsid w:val="00BE51C7"/>
    <w:rsid w:val="00BE53BF"/>
    <w:rsid w:val="00BE5434"/>
    <w:rsid w:val="00BE5515"/>
    <w:rsid w:val="00BE5613"/>
    <w:rsid w:val="00BE5626"/>
    <w:rsid w:val="00BE5813"/>
    <w:rsid w:val="00BE58E7"/>
    <w:rsid w:val="00BE5A76"/>
    <w:rsid w:val="00BE5C7E"/>
    <w:rsid w:val="00BE5CD9"/>
    <w:rsid w:val="00BE620C"/>
    <w:rsid w:val="00BE62FE"/>
    <w:rsid w:val="00BE636C"/>
    <w:rsid w:val="00BE637C"/>
    <w:rsid w:val="00BE655A"/>
    <w:rsid w:val="00BE65B3"/>
    <w:rsid w:val="00BE68B9"/>
    <w:rsid w:val="00BE6A58"/>
    <w:rsid w:val="00BE7265"/>
    <w:rsid w:val="00BE757D"/>
    <w:rsid w:val="00BE7662"/>
    <w:rsid w:val="00BE7B27"/>
    <w:rsid w:val="00BE7D11"/>
    <w:rsid w:val="00BF0178"/>
    <w:rsid w:val="00BF02E6"/>
    <w:rsid w:val="00BF041F"/>
    <w:rsid w:val="00BF0A66"/>
    <w:rsid w:val="00BF10D2"/>
    <w:rsid w:val="00BF10D6"/>
    <w:rsid w:val="00BF120B"/>
    <w:rsid w:val="00BF1309"/>
    <w:rsid w:val="00BF15C5"/>
    <w:rsid w:val="00BF168E"/>
    <w:rsid w:val="00BF17E0"/>
    <w:rsid w:val="00BF18B9"/>
    <w:rsid w:val="00BF1B70"/>
    <w:rsid w:val="00BF2122"/>
    <w:rsid w:val="00BF21BE"/>
    <w:rsid w:val="00BF220D"/>
    <w:rsid w:val="00BF2484"/>
    <w:rsid w:val="00BF2496"/>
    <w:rsid w:val="00BF268D"/>
    <w:rsid w:val="00BF2817"/>
    <w:rsid w:val="00BF293D"/>
    <w:rsid w:val="00BF29CE"/>
    <w:rsid w:val="00BF2C65"/>
    <w:rsid w:val="00BF31CB"/>
    <w:rsid w:val="00BF35B8"/>
    <w:rsid w:val="00BF373B"/>
    <w:rsid w:val="00BF3AE6"/>
    <w:rsid w:val="00BF3C10"/>
    <w:rsid w:val="00BF3CFC"/>
    <w:rsid w:val="00BF42C2"/>
    <w:rsid w:val="00BF4402"/>
    <w:rsid w:val="00BF44BB"/>
    <w:rsid w:val="00BF46BC"/>
    <w:rsid w:val="00BF46F1"/>
    <w:rsid w:val="00BF4923"/>
    <w:rsid w:val="00BF4987"/>
    <w:rsid w:val="00BF4B69"/>
    <w:rsid w:val="00BF4D62"/>
    <w:rsid w:val="00BF4E62"/>
    <w:rsid w:val="00BF4EEC"/>
    <w:rsid w:val="00BF4FEC"/>
    <w:rsid w:val="00BF5094"/>
    <w:rsid w:val="00BF5252"/>
    <w:rsid w:val="00BF5350"/>
    <w:rsid w:val="00BF54E3"/>
    <w:rsid w:val="00BF552E"/>
    <w:rsid w:val="00BF55D0"/>
    <w:rsid w:val="00BF5623"/>
    <w:rsid w:val="00BF56A8"/>
    <w:rsid w:val="00BF577B"/>
    <w:rsid w:val="00BF5839"/>
    <w:rsid w:val="00BF5877"/>
    <w:rsid w:val="00BF6065"/>
    <w:rsid w:val="00BF608F"/>
    <w:rsid w:val="00BF60E3"/>
    <w:rsid w:val="00BF6154"/>
    <w:rsid w:val="00BF6187"/>
    <w:rsid w:val="00BF647E"/>
    <w:rsid w:val="00BF6597"/>
    <w:rsid w:val="00BF6A60"/>
    <w:rsid w:val="00BF6BC0"/>
    <w:rsid w:val="00BF6FBF"/>
    <w:rsid w:val="00BF6FC5"/>
    <w:rsid w:val="00BF70A1"/>
    <w:rsid w:val="00BF70F8"/>
    <w:rsid w:val="00BF79A4"/>
    <w:rsid w:val="00BF7CDD"/>
    <w:rsid w:val="00BF7D43"/>
    <w:rsid w:val="00BF7FE5"/>
    <w:rsid w:val="00C003F3"/>
    <w:rsid w:val="00C00459"/>
    <w:rsid w:val="00C007CA"/>
    <w:rsid w:val="00C00F1A"/>
    <w:rsid w:val="00C00F51"/>
    <w:rsid w:val="00C010F5"/>
    <w:rsid w:val="00C01630"/>
    <w:rsid w:val="00C01799"/>
    <w:rsid w:val="00C01835"/>
    <w:rsid w:val="00C01A71"/>
    <w:rsid w:val="00C01DFD"/>
    <w:rsid w:val="00C02035"/>
    <w:rsid w:val="00C02192"/>
    <w:rsid w:val="00C02571"/>
    <w:rsid w:val="00C0277B"/>
    <w:rsid w:val="00C0279C"/>
    <w:rsid w:val="00C02934"/>
    <w:rsid w:val="00C02C95"/>
    <w:rsid w:val="00C02CDE"/>
    <w:rsid w:val="00C03096"/>
    <w:rsid w:val="00C032F2"/>
    <w:rsid w:val="00C036EE"/>
    <w:rsid w:val="00C037F4"/>
    <w:rsid w:val="00C03A13"/>
    <w:rsid w:val="00C03B7B"/>
    <w:rsid w:val="00C03C30"/>
    <w:rsid w:val="00C0428D"/>
    <w:rsid w:val="00C04339"/>
    <w:rsid w:val="00C047F0"/>
    <w:rsid w:val="00C048E6"/>
    <w:rsid w:val="00C049AB"/>
    <w:rsid w:val="00C04C68"/>
    <w:rsid w:val="00C04C6C"/>
    <w:rsid w:val="00C04CE1"/>
    <w:rsid w:val="00C04D7D"/>
    <w:rsid w:val="00C04DC7"/>
    <w:rsid w:val="00C04DE2"/>
    <w:rsid w:val="00C04ED0"/>
    <w:rsid w:val="00C04F3E"/>
    <w:rsid w:val="00C0515B"/>
    <w:rsid w:val="00C05395"/>
    <w:rsid w:val="00C057E0"/>
    <w:rsid w:val="00C05863"/>
    <w:rsid w:val="00C05C20"/>
    <w:rsid w:val="00C05D67"/>
    <w:rsid w:val="00C06031"/>
    <w:rsid w:val="00C06066"/>
    <w:rsid w:val="00C06251"/>
    <w:rsid w:val="00C06405"/>
    <w:rsid w:val="00C0648A"/>
    <w:rsid w:val="00C067A4"/>
    <w:rsid w:val="00C0687D"/>
    <w:rsid w:val="00C06ED8"/>
    <w:rsid w:val="00C06F8C"/>
    <w:rsid w:val="00C0704C"/>
    <w:rsid w:val="00C076D3"/>
    <w:rsid w:val="00C0796D"/>
    <w:rsid w:val="00C07A6C"/>
    <w:rsid w:val="00C07A84"/>
    <w:rsid w:val="00C07AE3"/>
    <w:rsid w:val="00C07AE4"/>
    <w:rsid w:val="00C07AE7"/>
    <w:rsid w:val="00C07C38"/>
    <w:rsid w:val="00C07C5C"/>
    <w:rsid w:val="00C1034F"/>
    <w:rsid w:val="00C104CE"/>
    <w:rsid w:val="00C10599"/>
    <w:rsid w:val="00C105E7"/>
    <w:rsid w:val="00C106AF"/>
    <w:rsid w:val="00C1078B"/>
    <w:rsid w:val="00C10866"/>
    <w:rsid w:val="00C10EE4"/>
    <w:rsid w:val="00C10F46"/>
    <w:rsid w:val="00C10F7A"/>
    <w:rsid w:val="00C10FF2"/>
    <w:rsid w:val="00C1114F"/>
    <w:rsid w:val="00C11183"/>
    <w:rsid w:val="00C11197"/>
    <w:rsid w:val="00C113F1"/>
    <w:rsid w:val="00C11529"/>
    <w:rsid w:val="00C1157C"/>
    <w:rsid w:val="00C11B3E"/>
    <w:rsid w:val="00C11B8C"/>
    <w:rsid w:val="00C11C33"/>
    <w:rsid w:val="00C11C73"/>
    <w:rsid w:val="00C11D71"/>
    <w:rsid w:val="00C11E15"/>
    <w:rsid w:val="00C11FE5"/>
    <w:rsid w:val="00C11FF6"/>
    <w:rsid w:val="00C12068"/>
    <w:rsid w:val="00C122AA"/>
    <w:rsid w:val="00C12B03"/>
    <w:rsid w:val="00C12EB5"/>
    <w:rsid w:val="00C1328A"/>
    <w:rsid w:val="00C132A1"/>
    <w:rsid w:val="00C132B0"/>
    <w:rsid w:val="00C13504"/>
    <w:rsid w:val="00C1374A"/>
    <w:rsid w:val="00C139FF"/>
    <w:rsid w:val="00C13BE2"/>
    <w:rsid w:val="00C13C8A"/>
    <w:rsid w:val="00C13CAE"/>
    <w:rsid w:val="00C13F22"/>
    <w:rsid w:val="00C140FE"/>
    <w:rsid w:val="00C1412F"/>
    <w:rsid w:val="00C14346"/>
    <w:rsid w:val="00C1450A"/>
    <w:rsid w:val="00C145EF"/>
    <w:rsid w:val="00C14691"/>
    <w:rsid w:val="00C14A56"/>
    <w:rsid w:val="00C14DFE"/>
    <w:rsid w:val="00C14EF8"/>
    <w:rsid w:val="00C150EC"/>
    <w:rsid w:val="00C15135"/>
    <w:rsid w:val="00C15177"/>
    <w:rsid w:val="00C158A8"/>
    <w:rsid w:val="00C159ED"/>
    <w:rsid w:val="00C15C06"/>
    <w:rsid w:val="00C15FE2"/>
    <w:rsid w:val="00C16386"/>
    <w:rsid w:val="00C16562"/>
    <w:rsid w:val="00C165C6"/>
    <w:rsid w:val="00C1662C"/>
    <w:rsid w:val="00C167A4"/>
    <w:rsid w:val="00C16813"/>
    <w:rsid w:val="00C16AEC"/>
    <w:rsid w:val="00C16B16"/>
    <w:rsid w:val="00C16EE1"/>
    <w:rsid w:val="00C17099"/>
    <w:rsid w:val="00C170AE"/>
    <w:rsid w:val="00C173C6"/>
    <w:rsid w:val="00C173EB"/>
    <w:rsid w:val="00C17593"/>
    <w:rsid w:val="00C176B6"/>
    <w:rsid w:val="00C17ACC"/>
    <w:rsid w:val="00C17D7E"/>
    <w:rsid w:val="00C17D89"/>
    <w:rsid w:val="00C201E4"/>
    <w:rsid w:val="00C202D5"/>
    <w:rsid w:val="00C2043C"/>
    <w:rsid w:val="00C2068D"/>
    <w:rsid w:val="00C206C4"/>
    <w:rsid w:val="00C206EC"/>
    <w:rsid w:val="00C20A75"/>
    <w:rsid w:val="00C20CF1"/>
    <w:rsid w:val="00C20DD5"/>
    <w:rsid w:val="00C20EE7"/>
    <w:rsid w:val="00C20F2A"/>
    <w:rsid w:val="00C20F7B"/>
    <w:rsid w:val="00C2136B"/>
    <w:rsid w:val="00C217D8"/>
    <w:rsid w:val="00C21877"/>
    <w:rsid w:val="00C21A8D"/>
    <w:rsid w:val="00C21B75"/>
    <w:rsid w:val="00C21B92"/>
    <w:rsid w:val="00C21DE4"/>
    <w:rsid w:val="00C221DF"/>
    <w:rsid w:val="00C2250B"/>
    <w:rsid w:val="00C2252D"/>
    <w:rsid w:val="00C226CE"/>
    <w:rsid w:val="00C2281C"/>
    <w:rsid w:val="00C22CA7"/>
    <w:rsid w:val="00C22F54"/>
    <w:rsid w:val="00C22F9A"/>
    <w:rsid w:val="00C232DD"/>
    <w:rsid w:val="00C23452"/>
    <w:rsid w:val="00C23571"/>
    <w:rsid w:val="00C23788"/>
    <w:rsid w:val="00C239F1"/>
    <w:rsid w:val="00C240D0"/>
    <w:rsid w:val="00C2423A"/>
    <w:rsid w:val="00C244D8"/>
    <w:rsid w:val="00C24789"/>
    <w:rsid w:val="00C247D6"/>
    <w:rsid w:val="00C24AB1"/>
    <w:rsid w:val="00C24B84"/>
    <w:rsid w:val="00C24D85"/>
    <w:rsid w:val="00C24EE5"/>
    <w:rsid w:val="00C25038"/>
    <w:rsid w:val="00C250A4"/>
    <w:rsid w:val="00C250CF"/>
    <w:rsid w:val="00C253CC"/>
    <w:rsid w:val="00C2544D"/>
    <w:rsid w:val="00C258EC"/>
    <w:rsid w:val="00C259AA"/>
    <w:rsid w:val="00C259AB"/>
    <w:rsid w:val="00C26127"/>
    <w:rsid w:val="00C26324"/>
    <w:rsid w:val="00C264DC"/>
    <w:rsid w:val="00C26688"/>
    <w:rsid w:val="00C26871"/>
    <w:rsid w:val="00C2695A"/>
    <w:rsid w:val="00C26E70"/>
    <w:rsid w:val="00C26EB2"/>
    <w:rsid w:val="00C2708A"/>
    <w:rsid w:val="00C27156"/>
    <w:rsid w:val="00C274BE"/>
    <w:rsid w:val="00C275D9"/>
    <w:rsid w:val="00C2769D"/>
    <w:rsid w:val="00C27A82"/>
    <w:rsid w:val="00C27CD4"/>
    <w:rsid w:val="00C27E49"/>
    <w:rsid w:val="00C304FD"/>
    <w:rsid w:val="00C3067D"/>
    <w:rsid w:val="00C307FA"/>
    <w:rsid w:val="00C30845"/>
    <w:rsid w:val="00C3093E"/>
    <w:rsid w:val="00C30973"/>
    <w:rsid w:val="00C30C4B"/>
    <w:rsid w:val="00C30D3F"/>
    <w:rsid w:val="00C30DAA"/>
    <w:rsid w:val="00C30E1F"/>
    <w:rsid w:val="00C30E25"/>
    <w:rsid w:val="00C30F1F"/>
    <w:rsid w:val="00C30FB5"/>
    <w:rsid w:val="00C31005"/>
    <w:rsid w:val="00C31089"/>
    <w:rsid w:val="00C312AD"/>
    <w:rsid w:val="00C31412"/>
    <w:rsid w:val="00C314BF"/>
    <w:rsid w:val="00C314DF"/>
    <w:rsid w:val="00C315D4"/>
    <w:rsid w:val="00C3175A"/>
    <w:rsid w:val="00C318B7"/>
    <w:rsid w:val="00C319A2"/>
    <w:rsid w:val="00C319A3"/>
    <w:rsid w:val="00C319B9"/>
    <w:rsid w:val="00C319FF"/>
    <w:rsid w:val="00C31B49"/>
    <w:rsid w:val="00C31FB2"/>
    <w:rsid w:val="00C3208A"/>
    <w:rsid w:val="00C321D9"/>
    <w:rsid w:val="00C321F7"/>
    <w:rsid w:val="00C329C0"/>
    <w:rsid w:val="00C32B4B"/>
    <w:rsid w:val="00C32B82"/>
    <w:rsid w:val="00C32BB7"/>
    <w:rsid w:val="00C32CCE"/>
    <w:rsid w:val="00C3310D"/>
    <w:rsid w:val="00C334AB"/>
    <w:rsid w:val="00C335C1"/>
    <w:rsid w:val="00C337EC"/>
    <w:rsid w:val="00C339D8"/>
    <w:rsid w:val="00C339DE"/>
    <w:rsid w:val="00C33AA7"/>
    <w:rsid w:val="00C33DCE"/>
    <w:rsid w:val="00C34179"/>
    <w:rsid w:val="00C34205"/>
    <w:rsid w:val="00C3463A"/>
    <w:rsid w:val="00C346BB"/>
    <w:rsid w:val="00C346C1"/>
    <w:rsid w:val="00C34879"/>
    <w:rsid w:val="00C348B7"/>
    <w:rsid w:val="00C34BDB"/>
    <w:rsid w:val="00C34C03"/>
    <w:rsid w:val="00C34C05"/>
    <w:rsid w:val="00C34CB6"/>
    <w:rsid w:val="00C34D4B"/>
    <w:rsid w:val="00C34F16"/>
    <w:rsid w:val="00C3502D"/>
    <w:rsid w:val="00C35425"/>
    <w:rsid w:val="00C3566B"/>
    <w:rsid w:val="00C356B5"/>
    <w:rsid w:val="00C359C3"/>
    <w:rsid w:val="00C35B23"/>
    <w:rsid w:val="00C35CF8"/>
    <w:rsid w:val="00C35D91"/>
    <w:rsid w:val="00C36050"/>
    <w:rsid w:val="00C361B0"/>
    <w:rsid w:val="00C361CF"/>
    <w:rsid w:val="00C367B9"/>
    <w:rsid w:val="00C36DAD"/>
    <w:rsid w:val="00C36E8B"/>
    <w:rsid w:val="00C36EB6"/>
    <w:rsid w:val="00C37049"/>
    <w:rsid w:val="00C37050"/>
    <w:rsid w:val="00C3758F"/>
    <w:rsid w:val="00C376E1"/>
    <w:rsid w:val="00C37CA6"/>
    <w:rsid w:val="00C37CDF"/>
    <w:rsid w:val="00C37E56"/>
    <w:rsid w:val="00C37F08"/>
    <w:rsid w:val="00C37F8D"/>
    <w:rsid w:val="00C40162"/>
    <w:rsid w:val="00C4018E"/>
    <w:rsid w:val="00C40314"/>
    <w:rsid w:val="00C40359"/>
    <w:rsid w:val="00C404D5"/>
    <w:rsid w:val="00C404E9"/>
    <w:rsid w:val="00C40734"/>
    <w:rsid w:val="00C40B7D"/>
    <w:rsid w:val="00C40CD4"/>
    <w:rsid w:val="00C41057"/>
    <w:rsid w:val="00C411E2"/>
    <w:rsid w:val="00C41356"/>
    <w:rsid w:val="00C41428"/>
    <w:rsid w:val="00C414C0"/>
    <w:rsid w:val="00C4188B"/>
    <w:rsid w:val="00C41A83"/>
    <w:rsid w:val="00C41E0C"/>
    <w:rsid w:val="00C41E8D"/>
    <w:rsid w:val="00C42013"/>
    <w:rsid w:val="00C42130"/>
    <w:rsid w:val="00C42784"/>
    <w:rsid w:val="00C429E1"/>
    <w:rsid w:val="00C42B1D"/>
    <w:rsid w:val="00C42D45"/>
    <w:rsid w:val="00C42F8C"/>
    <w:rsid w:val="00C4357E"/>
    <w:rsid w:val="00C438AE"/>
    <w:rsid w:val="00C439F0"/>
    <w:rsid w:val="00C43C3F"/>
    <w:rsid w:val="00C43CBF"/>
    <w:rsid w:val="00C43CE7"/>
    <w:rsid w:val="00C4401A"/>
    <w:rsid w:val="00C44189"/>
    <w:rsid w:val="00C44489"/>
    <w:rsid w:val="00C44618"/>
    <w:rsid w:val="00C447FB"/>
    <w:rsid w:val="00C44F96"/>
    <w:rsid w:val="00C44FF2"/>
    <w:rsid w:val="00C455FA"/>
    <w:rsid w:val="00C4587D"/>
    <w:rsid w:val="00C45910"/>
    <w:rsid w:val="00C45C66"/>
    <w:rsid w:val="00C45D8D"/>
    <w:rsid w:val="00C45F39"/>
    <w:rsid w:val="00C461F8"/>
    <w:rsid w:val="00C46315"/>
    <w:rsid w:val="00C466BD"/>
    <w:rsid w:val="00C4683F"/>
    <w:rsid w:val="00C470AA"/>
    <w:rsid w:val="00C47227"/>
    <w:rsid w:val="00C4748B"/>
    <w:rsid w:val="00C47A80"/>
    <w:rsid w:val="00C47AE8"/>
    <w:rsid w:val="00C47B93"/>
    <w:rsid w:val="00C47B9B"/>
    <w:rsid w:val="00C47BDE"/>
    <w:rsid w:val="00C47CAC"/>
    <w:rsid w:val="00C47D64"/>
    <w:rsid w:val="00C47EC4"/>
    <w:rsid w:val="00C502CA"/>
    <w:rsid w:val="00C505D3"/>
    <w:rsid w:val="00C506A8"/>
    <w:rsid w:val="00C50728"/>
    <w:rsid w:val="00C508B7"/>
    <w:rsid w:val="00C509D3"/>
    <w:rsid w:val="00C50E1B"/>
    <w:rsid w:val="00C514E8"/>
    <w:rsid w:val="00C51696"/>
    <w:rsid w:val="00C51937"/>
    <w:rsid w:val="00C5193F"/>
    <w:rsid w:val="00C51A13"/>
    <w:rsid w:val="00C51D11"/>
    <w:rsid w:val="00C51D30"/>
    <w:rsid w:val="00C51F21"/>
    <w:rsid w:val="00C521CD"/>
    <w:rsid w:val="00C5233B"/>
    <w:rsid w:val="00C524A0"/>
    <w:rsid w:val="00C5257E"/>
    <w:rsid w:val="00C52C02"/>
    <w:rsid w:val="00C52DA4"/>
    <w:rsid w:val="00C52E47"/>
    <w:rsid w:val="00C531B4"/>
    <w:rsid w:val="00C532F9"/>
    <w:rsid w:val="00C534BD"/>
    <w:rsid w:val="00C5359E"/>
    <w:rsid w:val="00C53935"/>
    <w:rsid w:val="00C53E22"/>
    <w:rsid w:val="00C53F97"/>
    <w:rsid w:val="00C543D1"/>
    <w:rsid w:val="00C544E9"/>
    <w:rsid w:val="00C54A71"/>
    <w:rsid w:val="00C54C14"/>
    <w:rsid w:val="00C54C62"/>
    <w:rsid w:val="00C54C9A"/>
    <w:rsid w:val="00C54CBD"/>
    <w:rsid w:val="00C54CDD"/>
    <w:rsid w:val="00C551EE"/>
    <w:rsid w:val="00C55429"/>
    <w:rsid w:val="00C554E4"/>
    <w:rsid w:val="00C55511"/>
    <w:rsid w:val="00C55639"/>
    <w:rsid w:val="00C556CD"/>
    <w:rsid w:val="00C5589B"/>
    <w:rsid w:val="00C55987"/>
    <w:rsid w:val="00C55A58"/>
    <w:rsid w:val="00C55E23"/>
    <w:rsid w:val="00C5638E"/>
    <w:rsid w:val="00C567AF"/>
    <w:rsid w:val="00C56918"/>
    <w:rsid w:val="00C569CA"/>
    <w:rsid w:val="00C56C80"/>
    <w:rsid w:val="00C56FFA"/>
    <w:rsid w:val="00C57195"/>
    <w:rsid w:val="00C5726E"/>
    <w:rsid w:val="00C5733A"/>
    <w:rsid w:val="00C57CC6"/>
    <w:rsid w:val="00C57D43"/>
    <w:rsid w:val="00C57FA2"/>
    <w:rsid w:val="00C601EB"/>
    <w:rsid w:val="00C602DB"/>
    <w:rsid w:val="00C6048B"/>
    <w:rsid w:val="00C605AC"/>
    <w:rsid w:val="00C60708"/>
    <w:rsid w:val="00C60C4D"/>
    <w:rsid w:val="00C60D5A"/>
    <w:rsid w:val="00C60EC1"/>
    <w:rsid w:val="00C61061"/>
    <w:rsid w:val="00C613E1"/>
    <w:rsid w:val="00C619CD"/>
    <w:rsid w:val="00C61B5A"/>
    <w:rsid w:val="00C61D30"/>
    <w:rsid w:val="00C61E03"/>
    <w:rsid w:val="00C61E90"/>
    <w:rsid w:val="00C61EA9"/>
    <w:rsid w:val="00C61EE5"/>
    <w:rsid w:val="00C62003"/>
    <w:rsid w:val="00C62027"/>
    <w:rsid w:val="00C62146"/>
    <w:rsid w:val="00C62159"/>
    <w:rsid w:val="00C62642"/>
    <w:rsid w:val="00C62700"/>
    <w:rsid w:val="00C62818"/>
    <w:rsid w:val="00C6288F"/>
    <w:rsid w:val="00C62904"/>
    <w:rsid w:val="00C62997"/>
    <w:rsid w:val="00C62A3E"/>
    <w:rsid w:val="00C62C0B"/>
    <w:rsid w:val="00C63152"/>
    <w:rsid w:val="00C633AB"/>
    <w:rsid w:val="00C6343A"/>
    <w:rsid w:val="00C634C9"/>
    <w:rsid w:val="00C636B0"/>
    <w:rsid w:val="00C63D05"/>
    <w:rsid w:val="00C63DD0"/>
    <w:rsid w:val="00C63F92"/>
    <w:rsid w:val="00C64077"/>
    <w:rsid w:val="00C64324"/>
    <w:rsid w:val="00C647F7"/>
    <w:rsid w:val="00C64849"/>
    <w:rsid w:val="00C64B48"/>
    <w:rsid w:val="00C64CE0"/>
    <w:rsid w:val="00C64EEE"/>
    <w:rsid w:val="00C6560B"/>
    <w:rsid w:val="00C6560D"/>
    <w:rsid w:val="00C65624"/>
    <w:rsid w:val="00C6569D"/>
    <w:rsid w:val="00C658FE"/>
    <w:rsid w:val="00C65A91"/>
    <w:rsid w:val="00C65ADD"/>
    <w:rsid w:val="00C65B7A"/>
    <w:rsid w:val="00C65D24"/>
    <w:rsid w:val="00C65E0D"/>
    <w:rsid w:val="00C65EE7"/>
    <w:rsid w:val="00C65F58"/>
    <w:rsid w:val="00C6615E"/>
    <w:rsid w:val="00C664FE"/>
    <w:rsid w:val="00C66571"/>
    <w:rsid w:val="00C666DB"/>
    <w:rsid w:val="00C667E1"/>
    <w:rsid w:val="00C667F6"/>
    <w:rsid w:val="00C66948"/>
    <w:rsid w:val="00C66C34"/>
    <w:rsid w:val="00C66E8D"/>
    <w:rsid w:val="00C678D7"/>
    <w:rsid w:val="00C679B5"/>
    <w:rsid w:val="00C67F34"/>
    <w:rsid w:val="00C70366"/>
    <w:rsid w:val="00C7040D"/>
    <w:rsid w:val="00C704FA"/>
    <w:rsid w:val="00C70555"/>
    <w:rsid w:val="00C70699"/>
    <w:rsid w:val="00C70B8C"/>
    <w:rsid w:val="00C70BB4"/>
    <w:rsid w:val="00C70D99"/>
    <w:rsid w:val="00C70FAA"/>
    <w:rsid w:val="00C712F9"/>
    <w:rsid w:val="00C71327"/>
    <w:rsid w:val="00C713A1"/>
    <w:rsid w:val="00C713CA"/>
    <w:rsid w:val="00C71468"/>
    <w:rsid w:val="00C716BA"/>
    <w:rsid w:val="00C72207"/>
    <w:rsid w:val="00C7233D"/>
    <w:rsid w:val="00C723AF"/>
    <w:rsid w:val="00C723CA"/>
    <w:rsid w:val="00C7291D"/>
    <w:rsid w:val="00C729EE"/>
    <w:rsid w:val="00C72EF5"/>
    <w:rsid w:val="00C72F3E"/>
    <w:rsid w:val="00C73073"/>
    <w:rsid w:val="00C731EA"/>
    <w:rsid w:val="00C7322E"/>
    <w:rsid w:val="00C73266"/>
    <w:rsid w:val="00C7330C"/>
    <w:rsid w:val="00C733ED"/>
    <w:rsid w:val="00C7357D"/>
    <w:rsid w:val="00C73626"/>
    <w:rsid w:val="00C73BC2"/>
    <w:rsid w:val="00C73BF6"/>
    <w:rsid w:val="00C73C1B"/>
    <w:rsid w:val="00C74113"/>
    <w:rsid w:val="00C74157"/>
    <w:rsid w:val="00C7448E"/>
    <w:rsid w:val="00C744F2"/>
    <w:rsid w:val="00C74859"/>
    <w:rsid w:val="00C748E2"/>
    <w:rsid w:val="00C7490B"/>
    <w:rsid w:val="00C74B2A"/>
    <w:rsid w:val="00C74B7B"/>
    <w:rsid w:val="00C75004"/>
    <w:rsid w:val="00C750DD"/>
    <w:rsid w:val="00C75360"/>
    <w:rsid w:val="00C755E8"/>
    <w:rsid w:val="00C755F5"/>
    <w:rsid w:val="00C756A4"/>
    <w:rsid w:val="00C7570B"/>
    <w:rsid w:val="00C7574F"/>
    <w:rsid w:val="00C75970"/>
    <w:rsid w:val="00C75A78"/>
    <w:rsid w:val="00C75AC4"/>
    <w:rsid w:val="00C75C9D"/>
    <w:rsid w:val="00C75E35"/>
    <w:rsid w:val="00C762F0"/>
    <w:rsid w:val="00C7637C"/>
    <w:rsid w:val="00C76952"/>
    <w:rsid w:val="00C76AE7"/>
    <w:rsid w:val="00C76F5D"/>
    <w:rsid w:val="00C7715F"/>
    <w:rsid w:val="00C7731D"/>
    <w:rsid w:val="00C77768"/>
    <w:rsid w:val="00C7799E"/>
    <w:rsid w:val="00C77A68"/>
    <w:rsid w:val="00C8004A"/>
    <w:rsid w:val="00C802E7"/>
    <w:rsid w:val="00C803F2"/>
    <w:rsid w:val="00C80441"/>
    <w:rsid w:val="00C80547"/>
    <w:rsid w:val="00C80A0C"/>
    <w:rsid w:val="00C80A45"/>
    <w:rsid w:val="00C80DB5"/>
    <w:rsid w:val="00C818BE"/>
    <w:rsid w:val="00C8198E"/>
    <w:rsid w:val="00C819C2"/>
    <w:rsid w:val="00C81AF0"/>
    <w:rsid w:val="00C81B30"/>
    <w:rsid w:val="00C8220B"/>
    <w:rsid w:val="00C82387"/>
    <w:rsid w:val="00C823D0"/>
    <w:rsid w:val="00C826D7"/>
    <w:rsid w:val="00C828F7"/>
    <w:rsid w:val="00C8292B"/>
    <w:rsid w:val="00C82A04"/>
    <w:rsid w:val="00C82AEC"/>
    <w:rsid w:val="00C82CB6"/>
    <w:rsid w:val="00C83012"/>
    <w:rsid w:val="00C831FC"/>
    <w:rsid w:val="00C83719"/>
    <w:rsid w:val="00C83756"/>
    <w:rsid w:val="00C8395C"/>
    <w:rsid w:val="00C83D50"/>
    <w:rsid w:val="00C83FEE"/>
    <w:rsid w:val="00C840E0"/>
    <w:rsid w:val="00C84231"/>
    <w:rsid w:val="00C847C8"/>
    <w:rsid w:val="00C84A3B"/>
    <w:rsid w:val="00C84CD6"/>
    <w:rsid w:val="00C84D5A"/>
    <w:rsid w:val="00C85034"/>
    <w:rsid w:val="00C85100"/>
    <w:rsid w:val="00C85214"/>
    <w:rsid w:val="00C8534D"/>
    <w:rsid w:val="00C85460"/>
    <w:rsid w:val="00C856CB"/>
    <w:rsid w:val="00C85A6C"/>
    <w:rsid w:val="00C85B97"/>
    <w:rsid w:val="00C85C59"/>
    <w:rsid w:val="00C85DD1"/>
    <w:rsid w:val="00C85E0A"/>
    <w:rsid w:val="00C85F12"/>
    <w:rsid w:val="00C8605C"/>
    <w:rsid w:val="00C86349"/>
    <w:rsid w:val="00C86379"/>
    <w:rsid w:val="00C864DB"/>
    <w:rsid w:val="00C8669B"/>
    <w:rsid w:val="00C869F7"/>
    <w:rsid w:val="00C86B26"/>
    <w:rsid w:val="00C86CA2"/>
    <w:rsid w:val="00C870BA"/>
    <w:rsid w:val="00C873D5"/>
    <w:rsid w:val="00C8762B"/>
    <w:rsid w:val="00C8781D"/>
    <w:rsid w:val="00C878E9"/>
    <w:rsid w:val="00C87A95"/>
    <w:rsid w:val="00C87AF9"/>
    <w:rsid w:val="00C87BF6"/>
    <w:rsid w:val="00C87D11"/>
    <w:rsid w:val="00C87DD4"/>
    <w:rsid w:val="00C901A9"/>
    <w:rsid w:val="00C90441"/>
    <w:rsid w:val="00C9047A"/>
    <w:rsid w:val="00C905AC"/>
    <w:rsid w:val="00C905B5"/>
    <w:rsid w:val="00C9065E"/>
    <w:rsid w:val="00C906A5"/>
    <w:rsid w:val="00C90738"/>
    <w:rsid w:val="00C90B43"/>
    <w:rsid w:val="00C90C65"/>
    <w:rsid w:val="00C90C82"/>
    <w:rsid w:val="00C90E56"/>
    <w:rsid w:val="00C90F7A"/>
    <w:rsid w:val="00C911EF"/>
    <w:rsid w:val="00C91207"/>
    <w:rsid w:val="00C9129A"/>
    <w:rsid w:val="00C9154D"/>
    <w:rsid w:val="00C915C3"/>
    <w:rsid w:val="00C91880"/>
    <w:rsid w:val="00C9196D"/>
    <w:rsid w:val="00C91BFA"/>
    <w:rsid w:val="00C91CFB"/>
    <w:rsid w:val="00C91FAC"/>
    <w:rsid w:val="00C9220C"/>
    <w:rsid w:val="00C922A9"/>
    <w:rsid w:val="00C922C5"/>
    <w:rsid w:val="00C92352"/>
    <w:rsid w:val="00C923B7"/>
    <w:rsid w:val="00C92534"/>
    <w:rsid w:val="00C926A9"/>
    <w:rsid w:val="00C926F6"/>
    <w:rsid w:val="00C927AB"/>
    <w:rsid w:val="00C92874"/>
    <w:rsid w:val="00C92C2A"/>
    <w:rsid w:val="00C92D53"/>
    <w:rsid w:val="00C9318C"/>
    <w:rsid w:val="00C93297"/>
    <w:rsid w:val="00C932D9"/>
    <w:rsid w:val="00C93533"/>
    <w:rsid w:val="00C93543"/>
    <w:rsid w:val="00C93B81"/>
    <w:rsid w:val="00C940BA"/>
    <w:rsid w:val="00C941AD"/>
    <w:rsid w:val="00C94279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8A7"/>
    <w:rsid w:val="00C95962"/>
    <w:rsid w:val="00C959AA"/>
    <w:rsid w:val="00C959D1"/>
    <w:rsid w:val="00C95EC0"/>
    <w:rsid w:val="00C9633F"/>
    <w:rsid w:val="00C963E1"/>
    <w:rsid w:val="00C9652B"/>
    <w:rsid w:val="00C965AD"/>
    <w:rsid w:val="00C96A24"/>
    <w:rsid w:val="00C96C09"/>
    <w:rsid w:val="00C96D37"/>
    <w:rsid w:val="00C96D50"/>
    <w:rsid w:val="00C96D71"/>
    <w:rsid w:val="00C96F89"/>
    <w:rsid w:val="00C96FE0"/>
    <w:rsid w:val="00C9730E"/>
    <w:rsid w:val="00C97572"/>
    <w:rsid w:val="00C97671"/>
    <w:rsid w:val="00C9785E"/>
    <w:rsid w:val="00C97AF1"/>
    <w:rsid w:val="00C97BC8"/>
    <w:rsid w:val="00C97D77"/>
    <w:rsid w:val="00CA0579"/>
    <w:rsid w:val="00CA09AA"/>
    <w:rsid w:val="00CA0AA8"/>
    <w:rsid w:val="00CA0BB3"/>
    <w:rsid w:val="00CA0FCC"/>
    <w:rsid w:val="00CA108C"/>
    <w:rsid w:val="00CA114D"/>
    <w:rsid w:val="00CA1225"/>
    <w:rsid w:val="00CA1279"/>
    <w:rsid w:val="00CA14C2"/>
    <w:rsid w:val="00CA16E1"/>
    <w:rsid w:val="00CA18D2"/>
    <w:rsid w:val="00CA1BAA"/>
    <w:rsid w:val="00CA2453"/>
    <w:rsid w:val="00CA2480"/>
    <w:rsid w:val="00CA267C"/>
    <w:rsid w:val="00CA26BC"/>
    <w:rsid w:val="00CA283D"/>
    <w:rsid w:val="00CA28F8"/>
    <w:rsid w:val="00CA2919"/>
    <w:rsid w:val="00CA2C56"/>
    <w:rsid w:val="00CA2ED2"/>
    <w:rsid w:val="00CA31B9"/>
    <w:rsid w:val="00CA31E7"/>
    <w:rsid w:val="00CA3238"/>
    <w:rsid w:val="00CA342B"/>
    <w:rsid w:val="00CA35F0"/>
    <w:rsid w:val="00CA3E00"/>
    <w:rsid w:val="00CA3E24"/>
    <w:rsid w:val="00CA41D8"/>
    <w:rsid w:val="00CA41DB"/>
    <w:rsid w:val="00CA420F"/>
    <w:rsid w:val="00CA4433"/>
    <w:rsid w:val="00CA4572"/>
    <w:rsid w:val="00CA4714"/>
    <w:rsid w:val="00CA48B0"/>
    <w:rsid w:val="00CA49C0"/>
    <w:rsid w:val="00CA4A21"/>
    <w:rsid w:val="00CA4A24"/>
    <w:rsid w:val="00CA4A3F"/>
    <w:rsid w:val="00CA4C14"/>
    <w:rsid w:val="00CA4E07"/>
    <w:rsid w:val="00CA4F58"/>
    <w:rsid w:val="00CA4FC2"/>
    <w:rsid w:val="00CA51A0"/>
    <w:rsid w:val="00CA5392"/>
    <w:rsid w:val="00CA5438"/>
    <w:rsid w:val="00CA5623"/>
    <w:rsid w:val="00CA5797"/>
    <w:rsid w:val="00CA57E3"/>
    <w:rsid w:val="00CA5DA3"/>
    <w:rsid w:val="00CA5F1E"/>
    <w:rsid w:val="00CA5F4E"/>
    <w:rsid w:val="00CA60BE"/>
    <w:rsid w:val="00CA6156"/>
    <w:rsid w:val="00CA6164"/>
    <w:rsid w:val="00CA6194"/>
    <w:rsid w:val="00CA6707"/>
    <w:rsid w:val="00CA6B30"/>
    <w:rsid w:val="00CA6BDF"/>
    <w:rsid w:val="00CA6D98"/>
    <w:rsid w:val="00CA7239"/>
    <w:rsid w:val="00CA724A"/>
    <w:rsid w:val="00CA72D9"/>
    <w:rsid w:val="00CA7C17"/>
    <w:rsid w:val="00CA7E66"/>
    <w:rsid w:val="00CA7EF3"/>
    <w:rsid w:val="00CA7F17"/>
    <w:rsid w:val="00CB00AB"/>
    <w:rsid w:val="00CB010F"/>
    <w:rsid w:val="00CB01BC"/>
    <w:rsid w:val="00CB03CF"/>
    <w:rsid w:val="00CB03D7"/>
    <w:rsid w:val="00CB047F"/>
    <w:rsid w:val="00CB04F4"/>
    <w:rsid w:val="00CB0576"/>
    <w:rsid w:val="00CB0763"/>
    <w:rsid w:val="00CB077F"/>
    <w:rsid w:val="00CB11BD"/>
    <w:rsid w:val="00CB1368"/>
    <w:rsid w:val="00CB167F"/>
    <w:rsid w:val="00CB1720"/>
    <w:rsid w:val="00CB175E"/>
    <w:rsid w:val="00CB1C10"/>
    <w:rsid w:val="00CB1E9F"/>
    <w:rsid w:val="00CB1F2A"/>
    <w:rsid w:val="00CB1FAD"/>
    <w:rsid w:val="00CB22BB"/>
    <w:rsid w:val="00CB25EF"/>
    <w:rsid w:val="00CB2674"/>
    <w:rsid w:val="00CB27B2"/>
    <w:rsid w:val="00CB299C"/>
    <w:rsid w:val="00CB2ABD"/>
    <w:rsid w:val="00CB2B8E"/>
    <w:rsid w:val="00CB2BBA"/>
    <w:rsid w:val="00CB301B"/>
    <w:rsid w:val="00CB3103"/>
    <w:rsid w:val="00CB35ED"/>
    <w:rsid w:val="00CB39EB"/>
    <w:rsid w:val="00CB3B81"/>
    <w:rsid w:val="00CB3C21"/>
    <w:rsid w:val="00CB3C36"/>
    <w:rsid w:val="00CB3D19"/>
    <w:rsid w:val="00CB3DAC"/>
    <w:rsid w:val="00CB41E7"/>
    <w:rsid w:val="00CB46FD"/>
    <w:rsid w:val="00CB480A"/>
    <w:rsid w:val="00CB49C7"/>
    <w:rsid w:val="00CB4B1A"/>
    <w:rsid w:val="00CB4FA5"/>
    <w:rsid w:val="00CB5008"/>
    <w:rsid w:val="00CB564A"/>
    <w:rsid w:val="00CB56C8"/>
    <w:rsid w:val="00CB5716"/>
    <w:rsid w:val="00CB571E"/>
    <w:rsid w:val="00CB58DD"/>
    <w:rsid w:val="00CB5906"/>
    <w:rsid w:val="00CB5C99"/>
    <w:rsid w:val="00CB5DC5"/>
    <w:rsid w:val="00CB6343"/>
    <w:rsid w:val="00CB63AC"/>
    <w:rsid w:val="00CB6517"/>
    <w:rsid w:val="00CB668B"/>
    <w:rsid w:val="00CB66A7"/>
    <w:rsid w:val="00CB66BF"/>
    <w:rsid w:val="00CB6759"/>
    <w:rsid w:val="00CB67DB"/>
    <w:rsid w:val="00CB6F41"/>
    <w:rsid w:val="00CB706E"/>
    <w:rsid w:val="00CB71E6"/>
    <w:rsid w:val="00CB72AC"/>
    <w:rsid w:val="00CB751C"/>
    <w:rsid w:val="00CB7648"/>
    <w:rsid w:val="00CB770C"/>
    <w:rsid w:val="00CB77AB"/>
    <w:rsid w:val="00CB79A4"/>
    <w:rsid w:val="00CB7B6B"/>
    <w:rsid w:val="00CB7CDC"/>
    <w:rsid w:val="00CB7DF4"/>
    <w:rsid w:val="00CB7F5F"/>
    <w:rsid w:val="00CB7F80"/>
    <w:rsid w:val="00CC00B7"/>
    <w:rsid w:val="00CC01BC"/>
    <w:rsid w:val="00CC0304"/>
    <w:rsid w:val="00CC034B"/>
    <w:rsid w:val="00CC07B6"/>
    <w:rsid w:val="00CC07BA"/>
    <w:rsid w:val="00CC099A"/>
    <w:rsid w:val="00CC09FF"/>
    <w:rsid w:val="00CC0AA7"/>
    <w:rsid w:val="00CC0E56"/>
    <w:rsid w:val="00CC12A0"/>
    <w:rsid w:val="00CC14F9"/>
    <w:rsid w:val="00CC153E"/>
    <w:rsid w:val="00CC1555"/>
    <w:rsid w:val="00CC172A"/>
    <w:rsid w:val="00CC1A18"/>
    <w:rsid w:val="00CC1C8B"/>
    <w:rsid w:val="00CC1CF9"/>
    <w:rsid w:val="00CC1D2E"/>
    <w:rsid w:val="00CC1E3E"/>
    <w:rsid w:val="00CC1E40"/>
    <w:rsid w:val="00CC209C"/>
    <w:rsid w:val="00CC21A6"/>
    <w:rsid w:val="00CC2488"/>
    <w:rsid w:val="00CC27F5"/>
    <w:rsid w:val="00CC2B7E"/>
    <w:rsid w:val="00CC2D18"/>
    <w:rsid w:val="00CC2E33"/>
    <w:rsid w:val="00CC2E94"/>
    <w:rsid w:val="00CC2EFE"/>
    <w:rsid w:val="00CC32B0"/>
    <w:rsid w:val="00CC33CB"/>
    <w:rsid w:val="00CC3A3A"/>
    <w:rsid w:val="00CC3AB6"/>
    <w:rsid w:val="00CC3B1C"/>
    <w:rsid w:val="00CC3C14"/>
    <w:rsid w:val="00CC3D5F"/>
    <w:rsid w:val="00CC3D8D"/>
    <w:rsid w:val="00CC3E8C"/>
    <w:rsid w:val="00CC400F"/>
    <w:rsid w:val="00CC4027"/>
    <w:rsid w:val="00CC40D2"/>
    <w:rsid w:val="00CC41BD"/>
    <w:rsid w:val="00CC4365"/>
    <w:rsid w:val="00CC43C8"/>
    <w:rsid w:val="00CC4731"/>
    <w:rsid w:val="00CC48C5"/>
    <w:rsid w:val="00CC49F5"/>
    <w:rsid w:val="00CC4B24"/>
    <w:rsid w:val="00CC4C5E"/>
    <w:rsid w:val="00CC4CD7"/>
    <w:rsid w:val="00CC4EB8"/>
    <w:rsid w:val="00CC4EF6"/>
    <w:rsid w:val="00CC4F4C"/>
    <w:rsid w:val="00CC4F58"/>
    <w:rsid w:val="00CC4F5B"/>
    <w:rsid w:val="00CC52E1"/>
    <w:rsid w:val="00CC57AE"/>
    <w:rsid w:val="00CC57BD"/>
    <w:rsid w:val="00CC5915"/>
    <w:rsid w:val="00CC5A8E"/>
    <w:rsid w:val="00CC606C"/>
    <w:rsid w:val="00CC620F"/>
    <w:rsid w:val="00CC652C"/>
    <w:rsid w:val="00CC6DD9"/>
    <w:rsid w:val="00CC728B"/>
    <w:rsid w:val="00CC7356"/>
    <w:rsid w:val="00CC74D5"/>
    <w:rsid w:val="00CC75D8"/>
    <w:rsid w:val="00CC78BA"/>
    <w:rsid w:val="00CC7A6D"/>
    <w:rsid w:val="00CC7B81"/>
    <w:rsid w:val="00CC7DF5"/>
    <w:rsid w:val="00CC7FFC"/>
    <w:rsid w:val="00CD00AA"/>
    <w:rsid w:val="00CD04B6"/>
    <w:rsid w:val="00CD072F"/>
    <w:rsid w:val="00CD0740"/>
    <w:rsid w:val="00CD0768"/>
    <w:rsid w:val="00CD0B87"/>
    <w:rsid w:val="00CD14B1"/>
    <w:rsid w:val="00CD14CB"/>
    <w:rsid w:val="00CD179D"/>
    <w:rsid w:val="00CD18E9"/>
    <w:rsid w:val="00CD196B"/>
    <w:rsid w:val="00CD1974"/>
    <w:rsid w:val="00CD1D6E"/>
    <w:rsid w:val="00CD1E74"/>
    <w:rsid w:val="00CD20AE"/>
    <w:rsid w:val="00CD21B4"/>
    <w:rsid w:val="00CD24AB"/>
    <w:rsid w:val="00CD2585"/>
    <w:rsid w:val="00CD261E"/>
    <w:rsid w:val="00CD2776"/>
    <w:rsid w:val="00CD283A"/>
    <w:rsid w:val="00CD2C00"/>
    <w:rsid w:val="00CD2E99"/>
    <w:rsid w:val="00CD309B"/>
    <w:rsid w:val="00CD3122"/>
    <w:rsid w:val="00CD325D"/>
    <w:rsid w:val="00CD334A"/>
    <w:rsid w:val="00CD3372"/>
    <w:rsid w:val="00CD3421"/>
    <w:rsid w:val="00CD3727"/>
    <w:rsid w:val="00CD37FC"/>
    <w:rsid w:val="00CD398E"/>
    <w:rsid w:val="00CD3B95"/>
    <w:rsid w:val="00CD3C3B"/>
    <w:rsid w:val="00CD3D0C"/>
    <w:rsid w:val="00CD3D4B"/>
    <w:rsid w:val="00CD3F09"/>
    <w:rsid w:val="00CD3FAF"/>
    <w:rsid w:val="00CD404B"/>
    <w:rsid w:val="00CD454E"/>
    <w:rsid w:val="00CD45D4"/>
    <w:rsid w:val="00CD4893"/>
    <w:rsid w:val="00CD492B"/>
    <w:rsid w:val="00CD4DFE"/>
    <w:rsid w:val="00CD568F"/>
    <w:rsid w:val="00CD5768"/>
    <w:rsid w:val="00CD5A0F"/>
    <w:rsid w:val="00CD5ADA"/>
    <w:rsid w:val="00CD5BC1"/>
    <w:rsid w:val="00CD5C02"/>
    <w:rsid w:val="00CD5F80"/>
    <w:rsid w:val="00CD6189"/>
    <w:rsid w:val="00CD61E3"/>
    <w:rsid w:val="00CD6253"/>
    <w:rsid w:val="00CD6259"/>
    <w:rsid w:val="00CD62BD"/>
    <w:rsid w:val="00CD62E1"/>
    <w:rsid w:val="00CD6823"/>
    <w:rsid w:val="00CD6996"/>
    <w:rsid w:val="00CD69DD"/>
    <w:rsid w:val="00CD6A6A"/>
    <w:rsid w:val="00CD6D63"/>
    <w:rsid w:val="00CD6E0B"/>
    <w:rsid w:val="00CD6EF8"/>
    <w:rsid w:val="00CD6F76"/>
    <w:rsid w:val="00CD707E"/>
    <w:rsid w:val="00CD70DB"/>
    <w:rsid w:val="00CD711C"/>
    <w:rsid w:val="00CD725B"/>
    <w:rsid w:val="00CD736C"/>
    <w:rsid w:val="00CD75A3"/>
    <w:rsid w:val="00CD77CA"/>
    <w:rsid w:val="00CD787F"/>
    <w:rsid w:val="00CD7A86"/>
    <w:rsid w:val="00CE0230"/>
    <w:rsid w:val="00CE025E"/>
    <w:rsid w:val="00CE030D"/>
    <w:rsid w:val="00CE03B6"/>
    <w:rsid w:val="00CE05EE"/>
    <w:rsid w:val="00CE05F2"/>
    <w:rsid w:val="00CE0CBF"/>
    <w:rsid w:val="00CE0E82"/>
    <w:rsid w:val="00CE0E84"/>
    <w:rsid w:val="00CE0F12"/>
    <w:rsid w:val="00CE112E"/>
    <w:rsid w:val="00CE1225"/>
    <w:rsid w:val="00CE132D"/>
    <w:rsid w:val="00CE143E"/>
    <w:rsid w:val="00CE14A0"/>
    <w:rsid w:val="00CE1512"/>
    <w:rsid w:val="00CE19F2"/>
    <w:rsid w:val="00CE1B70"/>
    <w:rsid w:val="00CE1C4D"/>
    <w:rsid w:val="00CE24C2"/>
    <w:rsid w:val="00CE253D"/>
    <w:rsid w:val="00CE2659"/>
    <w:rsid w:val="00CE2858"/>
    <w:rsid w:val="00CE2992"/>
    <w:rsid w:val="00CE29B3"/>
    <w:rsid w:val="00CE29CF"/>
    <w:rsid w:val="00CE2F40"/>
    <w:rsid w:val="00CE2F5D"/>
    <w:rsid w:val="00CE3180"/>
    <w:rsid w:val="00CE3257"/>
    <w:rsid w:val="00CE35F2"/>
    <w:rsid w:val="00CE38AA"/>
    <w:rsid w:val="00CE3B81"/>
    <w:rsid w:val="00CE3CCC"/>
    <w:rsid w:val="00CE3CDC"/>
    <w:rsid w:val="00CE3D16"/>
    <w:rsid w:val="00CE3D41"/>
    <w:rsid w:val="00CE3F6D"/>
    <w:rsid w:val="00CE3FBA"/>
    <w:rsid w:val="00CE4350"/>
    <w:rsid w:val="00CE46E7"/>
    <w:rsid w:val="00CE4DD2"/>
    <w:rsid w:val="00CE4F60"/>
    <w:rsid w:val="00CE4F88"/>
    <w:rsid w:val="00CE4FBC"/>
    <w:rsid w:val="00CE517F"/>
    <w:rsid w:val="00CE525D"/>
    <w:rsid w:val="00CE5352"/>
    <w:rsid w:val="00CE5386"/>
    <w:rsid w:val="00CE53A7"/>
    <w:rsid w:val="00CE5854"/>
    <w:rsid w:val="00CE5A35"/>
    <w:rsid w:val="00CE5A88"/>
    <w:rsid w:val="00CE5E50"/>
    <w:rsid w:val="00CE5F62"/>
    <w:rsid w:val="00CE6132"/>
    <w:rsid w:val="00CE630B"/>
    <w:rsid w:val="00CE6893"/>
    <w:rsid w:val="00CE69F3"/>
    <w:rsid w:val="00CE6A65"/>
    <w:rsid w:val="00CE6AD5"/>
    <w:rsid w:val="00CE6C77"/>
    <w:rsid w:val="00CE6D56"/>
    <w:rsid w:val="00CE6E24"/>
    <w:rsid w:val="00CE6FFB"/>
    <w:rsid w:val="00CE71F8"/>
    <w:rsid w:val="00CE7250"/>
    <w:rsid w:val="00CE7392"/>
    <w:rsid w:val="00CE76BD"/>
    <w:rsid w:val="00CE781A"/>
    <w:rsid w:val="00CE7BFD"/>
    <w:rsid w:val="00CE7E72"/>
    <w:rsid w:val="00CF0025"/>
    <w:rsid w:val="00CF0131"/>
    <w:rsid w:val="00CF02AC"/>
    <w:rsid w:val="00CF057C"/>
    <w:rsid w:val="00CF06E6"/>
    <w:rsid w:val="00CF0878"/>
    <w:rsid w:val="00CF08B8"/>
    <w:rsid w:val="00CF0CD1"/>
    <w:rsid w:val="00CF0CD7"/>
    <w:rsid w:val="00CF0DD9"/>
    <w:rsid w:val="00CF0F66"/>
    <w:rsid w:val="00CF163C"/>
    <w:rsid w:val="00CF183F"/>
    <w:rsid w:val="00CF1847"/>
    <w:rsid w:val="00CF18AB"/>
    <w:rsid w:val="00CF1AA6"/>
    <w:rsid w:val="00CF1C27"/>
    <w:rsid w:val="00CF1EF6"/>
    <w:rsid w:val="00CF20C8"/>
    <w:rsid w:val="00CF21CF"/>
    <w:rsid w:val="00CF23EB"/>
    <w:rsid w:val="00CF2579"/>
    <w:rsid w:val="00CF2639"/>
    <w:rsid w:val="00CF2971"/>
    <w:rsid w:val="00CF2A06"/>
    <w:rsid w:val="00CF2C37"/>
    <w:rsid w:val="00CF2EF5"/>
    <w:rsid w:val="00CF2FBF"/>
    <w:rsid w:val="00CF31E0"/>
    <w:rsid w:val="00CF3242"/>
    <w:rsid w:val="00CF33BA"/>
    <w:rsid w:val="00CF3601"/>
    <w:rsid w:val="00CF3672"/>
    <w:rsid w:val="00CF397A"/>
    <w:rsid w:val="00CF3E2B"/>
    <w:rsid w:val="00CF3F01"/>
    <w:rsid w:val="00CF3FD3"/>
    <w:rsid w:val="00CF4050"/>
    <w:rsid w:val="00CF41AE"/>
    <w:rsid w:val="00CF4429"/>
    <w:rsid w:val="00CF443B"/>
    <w:rsid w:val="00CF4549"/>
    <w:rsid w:val="00CF4821"/>
    <w:rsid w:val="00CF495B"/>
    <w:rsid w:val="00CF4B3B"/>
    <w:rsid w:val="00CF4C4E"/>
    <w:rsid w:val="00CF4E38"/>
    <w:rsid w:val="00CF4F02"/>
    <w:rsid w:val="00CF4F88"/>
    <w:rsid w:val="00CF533B"/>
    <w:rsid w:val="00CF5A64"/>
    <w:rsid w:val="00CF5EE4"/>
    <w:rsid w:val="00CF5EE9"/>
    <w:rsid w:val="00CF618F"/>
    <w:rsid w:val="00CF61A3"/>
    <w:rsid w:val="00CF61DC"/>
    <w:rsid w:val="00CF62A9"/>
    <w:rsid w:val="00CF6650"/>
    <w:rsid w:val="00CF66DE"/>
    <w:rsid w:val="00CF6848"/>
    <w:rsid w:val="00CF690F"/>
    <w:rsid w:val="00CF6AF3"/>
    <w:rsid w:val="00CF6B46"/>
    <w:rsid w:val="00CF6C9A"/>
    <w:rsid w:val="00CF6DC2"/>
    <w:rsid w:val="00CF6FF5"/>
    <w:rsid w:val="00CF74F6"/>
    <w:rsid w:val="00CF760E"/>
    <w:rsid w:val="00CF76AE"/>
    <w:rsid w:val="00CF77BA"/>
    <w:rsid w:val="00CF7896"/>
    <w:rsid w:val="00CF79D7"/>
    <w:rsid w:val="00CF7C7A"/>
    <w:rsid w:val="00CF7CCF"/>
    <w:rsid w:val="00CF7D8D"/>
    <w:rsid w:val="00D00155"/>
    <w:rsid w:val="00D0033A"/>
    <w:rsid w:val="00D00522"/>
    <w:rsid w:val="00D00535"/>
    <w:rsid w:val="00D00B22"/>
    <w:rsid w:val="00D00DA0"/>
    <w:rsid w:val="00D00FCA"/>
    <w:rsid w:val="00D0114F"/>
    <w:rsid w:val="00D01752"/>
    <w:rsid w:val="00D017EE"/>
    <w:rsid w:val="00D01BB6"/>
    <w:rsid w:val="00D01C73"/>
    <w:rsid w:val="00D0220F"/>
    <w:rsid w:val="00D02264"/>
    <w:rsid w:val="00D02369"/>
    <w:rsid w:val="00D024C7"/>
    <w:rsid w:val="00D0256A"/>
    <w:rsid w:val="00D02683"/>
    <w:rsid w:val="00D02AFC"/>
    <w:rsid w:val="00D02B7B"/>
    <w:rsid w:val="00D02C36"/>
    <w:rsid w:val="00D02DA8"/>
    <w:rsid w:val="00D02E17"/>
    <w:rsid w:val="00D02E8A"/>
    <w:rsid w:val="00D02F2F"/>
    <w:rsid w:val="00D0313D"/>
    <w:rsid w:val="00D03207"/>
    <w:rsid w:val="00D0321D"/>
    <w:rsid w:val="00D035ED"/>
    <w:rsid w:val="00D03B36"/>
    <w:rsid w:val="00D04421"/>
    <w:rsid w:val="00D04597"/>
    <w:rsid w:val="00D04621"/>
    <w:rsid w:val="00D048C2"/>
    <w:rsid w:val="00D04A63"/>
    <w:rsid w:val="00D04CF6"/>
    <w:rsid w:val="00D04FC8"/>
    <w:rsid w:val="00D050BA"/>
    <w:rsid w:val="00D053C7"/>
    <w:rsid w:val="00D0540E"/>
    <w:rsid w:val="00D05647"/>
    <w:rsid w:val="00D05689"/>
    <w:rsid w:val="00D058C7"/>
    <w:rsid w:val="00D05B47"/>
    <w:rsid w:val="00D05E13"/>
    <w:rsid w:val="00D05F62"/>
    <w:rsid w:val="00D05FD4"/>
    <w:rsid w:val="00D06088"/>
    <w:rsid w:val="00D060CB"/>
    <w:rsid w:val="00D0629F"/>
    <w:rsid w:val="00D063B9"/>
    <w:rsid w:val="00D06406"/>
    <w:rsid w:val="00D06633"/>
    <w:rsid w:val="00D0675C"/>
    <w:rsid w:val="00D06800"/>
    <w:rsid w:val="00D06B22"/>
    <w:rsid w:val="00D06DED"/>
    <w:rsid w:val="00D070AA"/>
    <w:rsid w:val="00D070AD"/>
    <w:rsid w:val="00D072E7"/>
    <w:rsid w:val="00D0730A"/>
    <w:rsid w:val="00D073D1"/>
    <w:rsid w:val="00D078A7"/>
    <w:rsid w:val="00D078A9"/>
    <w:rsid w:val="00D078C9"/>
    <w:rsid w:val="00D07D73"/>
    <w:rsid w:val="00D07DCA"/>
    <w:rsid w:val="00D07E5F"/>
    <w:rsid w:val="00D07E66"/>
    <w:rsid w:val="00D07F01"/>
    <w:rsid w:val="00D07F1B"/>
    <w:rsid w:val="00D1023A"/>
    <w:rsid w:val="00D108DB"/>
    <w:rsid w:val="00D10A74"/>
    <w:rsid w:val="00D10A8D"/>
    <w:rsid w:val="00D10D83"/>
    <w:rsid w:val="00D1121C"/>
    <w:rsid w:val="00D11300"/>
    <w:rsid w:val="00D113AD"/>
    <w:rsid w:val="00D11417"/>
    <w:rsid w:val="00D114D7"/>
    <w:rsid w:val="00D11672"/>
    <w:rsid w:val="00D11873"/>
    <w:rsid w:val="00D118F6"/>
    <w:rsid w:val="00D11A23"/>
    <w:rsid w:val="00D11D16"/>
    <w:rsid w:val="00D11DB2"/>
    <w:rsid w:val="00D11E2D"/>
    <w:rsid w:val="00D11FAE"/>
    <w:rsid w:val="00D12371"/>
    <w:rsid w:val="00D12440"/>
    <w:rsid w:val="00D1249E"/>
    <w:rsid w:val="00D12677"/>
    <w:rsid w:val="00D126E6"/>
    <w:rsid w:val="00D126F8"/>
    <w:rsid w:val="00D128F5"/>
    <w:rsid w:val="00D12B75"/>
    <w:rsid w:val="00D12CB4"/>
    <w:rsid w:val="00D1303E"/>
    <w:rsid w:val="00D1322B"/>
    <w:rsid w:val="00D133A1"/>
    <w:rsid w:val="00D13451"/>
    <w:rsid w:val="00D13820"/>
    <w:rsid w:val="00D13880"/>
    <w:rsid w:val="00D139C5"/>
    <w:rsid w:val="00D13A1D"/>
    <w:rsid w:val="00D13BBC"/>
    <w:rsid w:val="00D13CF4"/>
    <w:rsid w:val="00D13F9F"/>
    <w:rsid w:val="00D1404F"/>
    <w:rsid w:val="00D14204"/>
    <w:rsid w:val="00D14256"/>
    <w:rsid w:val="00D14300"/>
    <w:rsid w:val="00D147AB"/>
    <w:rsid w:val="00D14854"/>
    <w:rsid w:val="00D14989"/>
    <w:rsid w:val="00D14BE1"/>
    <w:rsid w:val="00D14D0F"/>
    <w:rsid w:val="00D14E3B"/>
    <w:rsid w:val="00D14ED2"/>
    <w:rsid w:val="00D14F4D"/>
    <w:rsid w:val="00D150C5"/>
    <w:rsid w:val="00D15335"/>
    <w:rsid w:val="00D1552A"/>
    <w:rsid w:val="00D1565F"/>
    <w:rsid w:val="00D15D9D"/>
    <w:rsid w:val="00D16102"/>
    <w:rsid w:val="00D1624D"/>
    <w:rsid w:val="00D165BB"/>
    <w:rsid w:val="00D16632"/>
    <w:rsid w:val="00D167A4"/>
    <w:rsid w:val="00D16EAF"/>
    <w:rsid w:val="00D16F4B"/>
    <w:rsid w:val="00D17550"/>
    <w:rsid w:val="00D17869"/>
    <w:rsid w:val="00D1792B"/>
    <w:rsid w:val="00D17C54"/>
    <w:rsid w:val="00D17C5D"/>
    <w:rsid w:val="00D17CB9"/>
    <w:rsid w:val="00D17F37"/>
    <w:rsid w:val="00D17FDC"/>
    <w:rsid w:val="00D2003A"/>
    <w:rsid w:val="00D2016A"/>
    <w:rsid w:val="00D202D3"/>
    <w:rsid w:val="00D20438"/>
    <w:rsid w:val="00D204CC"/>
    <w:rsid w:val="00D209E1"/>
    <w:rsid w:val="00D20FF5"/>
    <w:rsid w:val="00D21665"/>
    <w:rsid w:val="00D2166C"/>
    <w:rsid w:val="00D2171B"/>
    <w:rsid w:val="00D217CE"/>
    <w:rsid w:val="00D21A07"/>
    <w:rsid w:val="00D21A77"/>
    <w:rsid w:val="00D21CC1"/>
    <w:rsid w:val="00D21D8E"/>
    <w:rsid w:val="00D21DDB"/>
    <w:rsid w:val="00D21E02"/>
    <w:rsid w:val="00D21E06"/>
    <w:rsid w:val="00D21E67"/>
    <w:rsid w:val="00D22148"/>
    <w:rsid w:val="00D22406"/>
    <w:rsid w:val="00D22510"/>
    <w:rsid w:val="00D22555"/>
    <w:rsid w:val="00D22704"/>
    <w:rsid w:val="00D229A3"/>
    <w:rsid w:val="00D22A24"/>
    <w:rsid w:val="00D22D40"/>
    <w:rsid w:val="00D22E1E"/>
    <w:rsid w:val="00D2307A"/>
    <w:rsid w:val="00D232E5"/>
    <w:rsid w:val="00D23414"/>
    <w:rsid w:val="00D2348D"/>
    <w:rsid w:val="00D23556"/>
    <w:rsid w:val="00D239AD"/>
    <w:rsid w:val="00D239F9"/>
    <w:rsid w:val="00D23A1F"/>
    <w:rsid w:val="00D23B89"/>
    <w:rsid w:val="00D23BE2"/>
    <w:rsid w:val="00D23CE2"/>
    <w:rsid w:val="00D23F5F"/>
    <w:rsid w:val="00D23FE8"/>
    <w:rsid w:val="00D2404F"/>
    <w:rsid w:val="00D24451"/>
    <w:rsid w:val="00D244D5"/>
    <w:rsid w:val="00D2453B"/>
    <w:rsid w:val="00D24602"/>
    <w:rsid w:val="00D248B7"/>
    <w:rsid w:val="00D248D7"/>
    <w:rsid w:val="00D24BC8"/>
    <w:rsid w:val="00D24D04"/>
    <w:rsid w:val="00D24DD1"/>
    <w:rsid w:val="00D24E65"/>
    <w:rsid w:val="00D256CC"/>
    <w:rsid w:val="00D256E6"/>
    <w:rsid w:val="00D25866"/>
    <w:rsid w:val="00D258DF"/>
    <w:rsid w:val="00D25A61"/>
    <w:rsid w:val="00D25ADB"/>
    <w:rsid w:val="00D25E03"/>
    <w:rsid w:val="00D261FB"/>
    <w:rsid w:val="00D26283"/>
    <w:rsid w:val="00D263B5"/>
    <w:rsid w:val="00D26586"/>
    <w:rsid w:val="00D2664C"/>
    <w:rsid w:val="00D2670D"/>
    <w:rsid w:val="00D26B2E"/>
    <w:rsid w:val="00D26D72"/>
    <w:rsid w:val="00D26DBE"/>
    <w:rsid w:val="00D26F1E"/>
    <w:rsid w:val="00D2753C"/>
    <w:rsid w:val="00D27788"/>
    <w:rsid w:val="00D27947"/>
    <w:rsid w:val="00D27AAD"/>
    <w:rsid w:val="00D27DE0"/>
    <w:rsid w:val="00D27F01"/>
    <w:rsid w:val="00D3013B"/>
    <w:rsid w:val="00D301F6"/>
    <w:rsid w:val="00D3022D"/>
    <w:rsid w:val="00D30373"/>
    <w:rsid w:val="00D30707"/>
    <w:rsid w:val="00D309B2"/>
    <w:rsid w:val="00D309C6"/>
    <w:rsid w:val="00D309D3"/>
    <w:rsid w:val="00D309D5"/>
    <w:rsid w:val="00D30C46"/>
    <w:rsid w:val="00D30FC0"/>
    <w:rsid w:val="00D30FC7"/>
    <w:rsid w:val="00D311F1"/>
    <w:rsid w:val="00D313AC"/>
    <w:rsid w:val="00D316B9"/>
    <w:rsid w:val="00D3189B"/>
    <w:rsid w:val="00D31B84"/>
    <w:rsid w:val="00D31B9F"/>
    <w:rsid w:val="00D31BEA"/>
    <w:rsid w:val="00D31F47"/>
    <w:rsid w:val="00D32088"/>
    <w:rsid w:val="00D321FB"/>
    <w:rsid w:val="00D3228D"/>
    <w:rsid w:val="00D322C6"/>
    <w:rsid w:val="00D322CF"/>
    <w:rsid w:val="00D32B0A"/>
    <w:rsid w:val="00D3322A"/>
    <w:rsid w:val="00D3329E"/>
    <w:rsid w:val="00D33313"/>
    <w:rsid w:val="00D33379"/>
    <w:rsid w:val="00D333D7"/>
    <w:rsid w:val="00D33410"/>
    <w:rsid w:val="00D33418"/>
    <w:rsid w:val="00D33458"/>
    <w:rsid w:val="00D33A9A"/>
    <w:rsid w:val="00D33AFC"/>
    <w:rsid w:val="00D33C0E"/>
    <w:rsid w:val="00D33C2E"/>
    <w:rsid w:val="00D33E11"/>
    <w:rsid w:val="00D3410B"/>
    <w:rsid w:val="00D3423D"/>
    <w:rsid w:val="00D344C9"/>
    <w:rsid w:val="00D3477E"/>
    <w:rsid w:val="00D34876"/>
    <w:rsid w:val="00D34878"/>
    <w:rsid w:val="00D3495C"/>
    <w:rsid w:val="00D34965"/>
    <w:rsid w:val="00D35092"/>
    <w:rsid w:val="00D35226"/>
    <w:rsid w:val="00D354CF"/>
    <w:rsid w:val="00D358B2"/>
    <w:rsid w:val="00D359BB"/>
    <w:rsid w:val="00D35BF5"/>
    <w:rsid w:val="00D35F81"/>
    <w:rsid w:val="00D3609F"/>
    <w:rsid w:val="00D3610A"/>
    <w:rsid w:val="00D36357"/>
    <w:rsid w:val="00D366C8"/>
    <w:rsid w:val="00D3680E"/>
    <w:rsid w:val="00D368C6"/>
    <w:rsid w:val="00D369DF"/>
    <w:rsid w:val="00D36C8E"/>
    <w:rsid w:val="00D36D5A"/>
    <w:rsid w:val="00D372DC"/>
    <w:rsid w:val="00D37A26"/>
    <w:rsid w:val="00D37C2D"/>
    <w:rsid w:val="00D37F6A"/>
    <w:rsid w:val="00D40109"/>
    <w:rsid w:val="00D402C7"/>
    <w:rsid w:val="00D402E8"/>
    <w:rsid w:val="00D403C6"/>
    <w:rsid w:val="00D40429"/>
    <w:rsid w:val="00D404CE"/>
    <w:rsid w:val="00D40A5C"/>
    <w:rsid w:val="00D40D79"/>
    <w:rsid w:val="00D40E25"/>
    <w:rsid w:val="00D40E78"/>
    <w:rsid w:val="00D40F5C"/>
    <w:rsid w:val="00D41009"/>
    <w:rsid w:val="00D4110B"/>
    <w:rsid w:val="00D4111A"/>
    <w:rsid w:val="00D41901"/>
    <w:rsid w:val="00D4197A"/>
    <w:rsid w:val="00D41CC5"/>
    <w:rsid w:val="00D41CD0"/>
    <w:rsid w:val="00D421D9"/>
    <w:rsid w:val="00D42223"/>
    <w:rsid w:val="00D422E4"/>
    <w:rsid w:val="00D4241F"/>
    <w:rsid w:val="00D424E7"/>
    <w:rsid w:val="00D426FB"/>
    <w:rsid w:val="00D42B08"/>
    <w:rsid w:val="00D42B71"/>
    <w:rsid w:val="00D42D5D"/>
    <w:rsid w:val="00D42DC4"/>
    <w:rsid w:val="00D43150"/>
    <w:rsid w:val="00D43888"/>
    <w:rsid w:val="00D43BF4"/>
    <w:rsid w:val="00D43FA8"/>
    <w:rsid w:val="00D4429F"/>
    <w:rsid w:val="00D447F2"/>
    <w:rsid w:val="00D44A5C"/>
    <w:rsid w:val="00D44FDF"/>
    <w:rsid w:val="00D45051"/>
    <w:rsid w:val="00D4506E"/>
    <w:rsid w:val="00D45459"/>
    <w:rsid w:val="00D45819"/>
    <w:rsid w:val="00D459CE"/>
    <w:rsid w:val="00D45B68"/>
    <w:rsid w:val="00D45BE6"/>
    <w:rsid w:val="00D45BF9"/>
    <w:rsid w:val="00D46280"/>
    <w:rsid w:val="00D464DC"/>
    <w:rsid w:val="00D465FA"/>
    <w:rsid w:val="00D466E5"/>
    <w:rsid w:val="00D467C7"/>
    <w:rsid w:val="00D4688E"/>
    <w:rsid w:val="00D469B0"/>
    <w:rsid w:val="00D46F2D"/>
    <w:rsid w:val="00D471EF"/>
    <w:rsid w:val="00D475CC"/>
    <w:rsid w:val="00D4766F"/>
    <w:rsid w:val="00D477BC"/>
    <w:rsid w:val="00D477E2"/>
    <w:rsid w:val="00D4785C"/>
    <w:rsid w:val="00D47A34"/>
    <w:rsid w:val="00D47AE4"/>
    <w:rsid w:val="00D47E36"/>
    <w:rsid w:val="00D47F1A"/>
    <w:rsid w:val="00D5044A"/>
    <w:rsid w:val="00D50772"/>
    <w:rsid w:val="00D508A5"/>
    <w:rsid w:val="00D50AAF"/>
    <w:rsid w:val="00D50C59"/>
    <w:rsid w:val="00D50C82"/>
    <w:rsid w:val="00D50C96"/>
    <w:rsid w:val="00D50CF3"/>
    <w:rsid w:val="00D50EE3"/>
    <w:rsid w:val="00D50F8F"/>
    <w:rsid w:val="00D50F95"/>
    <w:rsid w:val="00D5102A"/>
    <w:rsid w:val="00D51083"/>
    <w:rsid w:val="00D51229"/>
    <w:rsid w:val="00D512D1"/>
    <w:rsid w:val="00D513F0"/>
    <w:rsid w:val="00D5144F"/>
    <w:rsid w:val="00D51565"/>
    <w:rsid w:val="00D5168B"/>
    <w:rsid w:val="00D519CB"/>
    <w:rsid w:val="00D51AAF"/>
    <w:rsid w:val="00D51DB2"/>
    <w:rsid w:val="00D51F84"/>
    <w:rsid w:val="00D5206D"/>
    <w:rsid w:val="00D52178"/>
    <w:rsid w:val="00D52200"/>
    <w:rsid w:val="00D52283"/>
    <w:rsid w:val="00D52400"/>
    <w:rsid w:val="00D527A2"/>
    <w:rsid w:val="00D529B2"/>
    <w:rsid w:val="00D52A9A"/>
    <w:rsid w:val="00D52E1D"/>
    <w:rsid w:val="00D53621"/>
    <w:rsid w:val="00D536DA"/>
    <w:rsid w:val="00D53768"/>
    <w:rsid w:val="00D537B0"/>
    <w:rsid w:val="00D53929"/>
    <w:rsid w:val="00D5419B"/>
    <w:rsid w:val="00D54370"/>
    <w:rsid w:val="00D5438E"/>
    <w:rsid w:val="00D5444C"/>
    <w:rsid w:val="00D545BB"/>
    <w:rsid w:val="00D54742"/>
    <w:rsid w:val="00D54C59"/>
    <w:rsid w:val="00D54CA0"/>
    <w:rsid w:val="00D54D88"/>
    <w:rsid w:val="00D54F24"/>
    <w:rsid w:val="00D54F44"/>
    <w:rsid w:val="00D550ED"/>
    <w:rsid w:val="00D551E6"/>
    <w:rsid w:val="00D5521C"/>
    <w:rsid w:val="00D554E6"/>
    <w:rsid w:val="00D5552B"/>
    <w:rsid w:val="00D55723"/>
    <w:rsid w:val="00D557D4"/>
    <w:rsid w:val="00D5591F"/>
    <w:rsid w:val="00D55B68"/>
    <w:rsid w:val="00D55BD5"/>
    <w:rsid w:val="00D55C37"/>
    <w:rsid w:val="00D55C9A"/>
    <w:rsid w:val="00D55CEB"/>
    <w:rsid w:val="00D55D0C"/>
    <w:rsid w:val="00D55E9A"/>
    <w:rsid w:val="00D562D3"/>
    <w:rsid w:val="00D56330"/>
    <w:rsid w:val="00D563C2"/>
    <w:rsid w:val="00D56587"/>
    <w:rsid w:val="00D56789"/>
    <w:rsid w:val="00D56810"/>
    <w:rsid w:val="00D56993"/>
    <w:rsid w:val="00D56C31"/>
    <w:rsid w:val="00D56D65"/>
    <w:rsid w:val="00D57012"/>
    <w:rsid w:val="00D5728E"/>
    <w:rsid w:val="00D572AE"/>
    <w:rsid w:val="00D572B2"/>
    <w:rsid w:val="00D5740A"/>
    <w:rsid w:val="00D575A6"/>
    <w:rsid w:val="00D57AC0"/>
    <w:rsid w:val="00D57C20"/>
    <w:rsid w:val="00D57C4E"/>
    <w:rsid w:val="00D57CD2"/>
    <w:rsid w:val="00D57F0A"/>
    <w:rsid w:val="00D57FB6"/>
    <w:rsid w:val="00D60207"/>
    <w:rsid w:val="00D602AF"/>
    <w:rsid w:val="00D6041F"/>
    <w:rsid w:val="00D6057B"/>
    <w:rsid w:val="00D6078E"/>
    <w:rsid w:val="00D60BCB"/>
    <w:rsid w:val="00D60C1A"/>
    <w:rsid w:val="00D60CB2"/>
    <w:rsid w:val="00D60DD4"/>
    <w:rsid w:val="00D60E27"/>
    <w:rsid w:val="00D610A5"/>
    <w:rsid w:val="00D610FA"/>
    <w:rsid w:val="00D611E4"/>
    <w:rsid w:val="00D615F2"/>
    <w:rsid w:val="00D61697"/>
    <w:rsid w:val="00D61B68"/>
    <w:rsid w:val="00D61F85"/>
    <w:rsid w:val="00D62243"/>
    <w:rsid w:val="00D62374"/>
    <w:rsid w:val="00D62383"/>
    <w:rsid w:val="00D623BB"/>
    <w:rsid w:val="00D6278F"/>
    <w:rsid w:val="00D6288F"/>
    <w:rsid w:val="00D62949"/>
    <w:rsid w:val="00D629D3"/>
    <w:rsid w:val="00D62A11"/>
    <w:rsid w:val="00D62D44"/>
    <w:rsid w:val="00D62DEC"/>
    <w:rsid w:val="00D62E00"/>
    <w:rsid w:val="00D631B2"/>
    <w:rsid w:val="00D635D6"/>
    <w:rsid w:val="00D63BAD"/>
    <w:rsid w:val="00D63E7A"/>
    <w:rsid w:val="00D6410E"/>
    <w:rsid w:val="00D6420A"/>
    <w:rsid w:val="00D642AA"/>
    <w:rsid w:val="00D6447E"/>
    <w:rsid w:val="00D645BF"/>
    <w:rsid w:val="00D646D6"/>
    <w:rsid w:val="00D647F9"/>
    <w:rsid w:val="00D64819"/>
    <w:rsid w:val="00D6485C"/>
    <w:rsid w:val="00D6486E"/>
    <w:rsid w:val="00D6498E"/>
    <w:rsid w:val="00D64B16"/>
    <w:rsid w:val="00D64CB8"/>
    <w:rsid w:val="00D64D1B"/>
    <w:rsid w:val="00D651FC"/>
    <w:rsid w:val="00D6528D"/>
    <w:rsid w:val="00D65404"/>
    <w:rsid w:val="00D6575A"/>
    <w:rsid w:val="00D65837"/>
    <w:rsid w:val="00D65C54"/>
    <w:rsid w:val="00D65DD6"/>
    <w:rsid w:val="00D66008"/>
    <w:rsid w:val="00D66022"/>
    <w:rsid w:val="00D66065"/>
    <w:rsid w:val="00D663BB"/>
    <w:rsid w:val="00D6646E"/>
    <w:rsid w:val="00D666DB"/>
    <w:rsid w:val="00D667E2"/>
    <w:rsid w:val="00D66C66"/>
    <w:rsid w:val="00D66CE6"/>
    <w:rsid w:val="00D66CEF"/>
    <w:rsid w:val="00D66DAA"/>
    <w:rsid w:val="00D66E64"/>
    <w:rsid w:val="00D671EF"/>
    <w:rsid w:val="00D673BB"/>
    <w:rsid w:val="00D6757E"/>
    <w:rsid w:val="00D67888"/>
    <w:rsid w:val="00D7010A"/>
    <w:rsid w:val="00D7040B"/>
    <w:rsid w:val="00D704AF"/>
    <w:rsid w:val="00D7056F"/>
    <w:rsid w:val="00D705F5"/>
    <w:rsid w:val="00D7066F"/>
    <w:rsid w:val="00D7079D"/>
    <w:rsid w:val="00D70B5B"/>
    <w:rsid w:val="00D70F5E"/>
    <w:rsid w:val="00D70F87"/>
    <w:rsid w:val="00D710ED"/>
    <w:rsid w:val="00D711D9"/>
    <w:rsid w:val="00D7123A"/>
    <w:rsid w:val="00D71385"/>
    <w:rsid w:val="00D7138F"/>
    <w:rsid w:val="00D716A9"/>
    <w:rsid w:val="00D71707"/>
    <w:rsid w:val="00D717F4"/>
    <w:rsid w:val="00D71B08"/>
    <w:rsid w:val="00D71BD5"/>
    <w:rsid w:val="00D72265"/>
    <w:rsid w:val="00D72334"/>
    <w:rsid w:val="00D72633"/>
    <w:rsid w:val="00D729A7"/>
    <w:rsid w:val="00D72BDC"/>
    <w:rsid w:val="00D72F56"/>
    <w:rsid w:val="00D7302B"/>
    <w:rsid w:val="00D73118"/>
    <w:rsid w:val="00D73170"/>
    <w:rsid w:val="00D73347"/>
    <w:rsid w:val="00D7364D"/>
    <w:rsid w:val="00D736F4"/>
    <w:rsid w:val="00D73A3C"/>
    <w:rsid w:val="00D73A6B"/>
    <w:rsid w:val="00D73DAD"/>
    <w:rsid w:val="00D73E0D"/>
    <w:rsid w:val="00D73F38"/>
    <w:rsid w:val="00D73F66"/>
    <w:rsid w:val="00D74419"/>
    <w:rsid w:val="00D74461"/>
    <w:rsid w:val="00D74484"/>
    <w:rsid w:val="00D74915"/>
    <w:rsid w:val="00D74AF7"/>
    <w:rsid w:val="00D74B95"/>
    <w:rsid w:val="00D74CF7"/>
    <w:rsid w:val="00D7505F"/>
    <w:rsid w:val="00D75199"/>
    <w:rsid w:val="00D75277"/>
    <w:rsid w:val="00D75439"/>
    <w:rsid w:val="00D755A0"/>
    <w:rsid w:val="00D75843"/>
    <w:rsid w:val="00D758A1"/>
    <w:rsid w:val="00D75B37"/>
    <w:rsid w:val="00D75DCB"/>
    <w:rsid w:val="00D75E85"/>
    <w:rsid w:val="00D75F68"/>
    <w:rsid w:val="00D76009"/>
    <w:rsid w:val="00D7643F"/>
    <w:rsid w:val="00D7649D"/>
    <w:rsid w:val="00D769F0"/>
    <w:rsid w:val="00D76C50"/>
    <w:rsid w:val="00D76E0D"/>
    <w:rsid w:val="00D76E83"/>
    <w:rsid w:val="00D7705B"/>
    <w:rsid w:val="00D770DE"/>
    <w:rsid w:val="00D771C9"/>
    <w:rsid w:val="00D7753C"/>
    <w:rsid w:val="00D77A7C"/>
    <w:rsid w:val="00D800A1"/>
    <w:rsid w:val="00D801FB"/>
    <w:rsid w:val="00D8036A"/>
    <w:rsid w:val="00D8064A"/>
    <w:rsid w:val="00D80AB8"/>
    <w:rsid w:val="00D80C93"/>
    <w:rsid w:val="00D80CCB"/>
    <w:rsid w:val="00D810BF"/>
    <w:rsid w:val="00D81307"/>
    <w:rsid w:val="00D81465"/>
    <w:rsid w:val="00D817FD"/>
    <w:rsid w:val="00D81F6B"/>
    <w:rsid w:val="00D820F3"/>
    <w:rsid w:val="00D82175"/>
    <w:rsid w:val="00D82200"/>
    <w:rsid w:val="00D8241C"/>
    <w:rsid w:val="00D829AC"/>
    <w:rsid w:val="00D82AA1"/>
    <w:rsid w:val="00D82CDA"/>
    <w:rsid w:val="00D82F0B"/>
    <w:rsid w:val="00D83401"/>
    <w:rsid w:val="00D8373E"/>
    <w:rsid w:val="00D837F8"/>
    <w:rsid w:val="00D83850"/>
    <w:rsid w:val="00D83B40"/>
    <w:rsid w:val="00D83CFE"/>
    <w:rsid w:val="00D83F6E"/>
    <w:rsid w:val="00D840F2"/>
    <w:rsid w:val="00D84268"/>
    <w:rsid w:val="00D84278"/>
    <w:rsid w:val="00D844C0"/>
    <w:rsid w:val="00D846C5"/>
    <w:rsid w:val="00D847C6"/>
    <w:rsid w:val="00D84829"/>
    <w:rsid w:val="00D84B7C"/>
    <w:rsid w:val="00D84CE4"/>
    <w:rsid w:val="00D84F0C"/>
    <w:rsid w:val="00D84F31"/>
    <w:rsid w:val="00D85278"/>
    <w:rsid w:val="00D8583B"/>
    <w:rsid w:val="00D85FA7"/>
    <w:rsid w:val="00D860F3"/>
    <w:rsid w:val="00D86491"/>
    <w:rsid w:val="00D8654A"/>
    <w:rsid w:val="00D8666C"/>
    <w:rsid w:val="00D86A50"/>
    <w:rsid w:val="00D86ACF"/>
    <w:rsid w:val="00D86B37"/>
    <w:rsid w:val="00D86EF6"/>
    <w:rsid w:val="00D87154"/>
    <w:rsid w:val="00D873AD"/>
    <w:rsid w:val="00D873BF"/>
    <w:rsid w:val="00D87635"/>
    <w:rsid w:val="00D8778A"/>
    <w:rsid w:val="00D90196"/>
    <w:rsid w:val="00D90383"/>
    <w:rsid w:val="00D909BE"/>
    <w:rsid w:val="00D91009"/>
    <w:rsid w:val="00D9120D"/>
    <w:rsid w:val="00D9126A"/>
    <w:rsid w:val="00D912DF"/>
    <w:rsid w:val="00D9151F"/>
    <w:rsid w:val="00D91764"/>
    <w:rsid w:val="00D919F7"/>
    <w:rsid w:val="00D91A37"/>
    <w:rsid w:val="00D91AEE"/>
    <w:rsid w:val="00D91F8C"/>
    <w:rsid w:val="00D92265"/>
    <w:rsid w:val="00D9230B"/>
    <w:rsid w:val="00D92432"/>
    <w:rsid w:val="00D92558"/>
    <w:rsid w:val="00D92633"/>
    <w:rsid w:val="00D927F3"/>
    <w:rsid w:val="00D92C71"/>
    <w:rsid w:val="00D92CBC"/>
    <w:rsid w:val="00D92EA7"/>
    <w:rsid w:val="00D92FD3"/>
    <w:rsid w:val="00D931F2"/>
    <w:rsid w:val="00D93343"/>
    <w:rsid w:val="00D9350B"/>
    <w:rsid w:val="00D938C1"/>
    <w:rsid w:val="00D938CE"/>
    <w:rsid w:val="00D939CF"/>
    <w:rsid w:val="00D93C54"/>
    <w:rsid w:val="00D93C90"/>
    <w:rsid w:val="00D93CD0"/>
    <w:rsid w:val="00D93EF4"/>
    <w:rsid w:val="00D94848"/>
    <w:rsid w:val="00D94909"/>
    <w:rsid w:val="00D94910"/>
    <w:rsid w:val="00D94934"/>
    <w:rsid w:val="00D94B2F"/>
    <w:rsid w:val="00D94BB0"/>
    <w:rsid w:val="00D94BC9"/>
    <w:rsid w:val="00D94FC2"/>
    <w:rsid w:val="00D94FF3"/>
    <w:rsid w:val="00D95047"/>
    <w:rsid w:val="00D9509D"/>
    <w:rsid w:val="00D95322"/>
    <w:rsid w:val="00D955B0"/>
    <w:rsid w:val="00D95631"/>
    <w:rsid w:val="00D957C0"/>
    <w:rsid w:val="00D959FD"/>
    <w:rsid w:val="00D95BC2"/>
    <w:rsid w:val="00D95BFF"/>
    <w:rsid w:val="00D95C3D"/>
    <w:rsid w:val="00D95F45"/>
    <w:rsid w:val="00D96465"/>
    <w:rsid w:val="00D96496"/>
    <w:rsid w:val="00D965B8"/>
    <w:rsid w:val="00D96883"/>
    <w:rsid w:val="00D96AA5"/>
    <w:rsid w:val="00D96AD5"/>
    <w:rsid w:val="00D96C9B"/>
    <w:rsid w:val="00D96D54"/>
    <w:rsid w:val="00D96E15"/>
    <w:rsid w:val="00D96E42"/>
    <w:rsid w:val="00D96F3C"/>
    <w:rsid w:val="00D96FCE"/>
    <w:rsid w:val="00D9709E"/>
    <w:rsid w:val="00D971A2"/>
    <w:rsid w:val="00D971C6"/>
    <w:rsid w:val="00D97514"/>
    <w:rsid w:val="00D975E5"/>
    <w:rsid w:val="00D9793D"/>
    <w:rsid w:val="00D97B1B"/>
    <w:rsid w:val="00D97C59"/>
    <w:rsid w:val="00D97D08"/>
    <w:rsid w:val="00D97D27"/>
    <w:rsid w:val="00D97E86"/>
    <w:rsid w:val="00D97EE4"/>
    <w:rsid w:val="00DA000D"/>
    <w:rsid w:val="00DA0015"/>
    <w:rsid w:val="00DA015E"/>
    <w:rsid w:val="00DA02EC"/>
    <w:rsid w:val="00DA046B"/>
    <w:rsid w:val="00DA0FC0"/>
    <w:rsid w:val="00DA0FE2"/>
    <w:rsid w:val="00DA1094"/>
    <w:rsid w:val="00DA10F6"/>
    <w:rsid w:val="00DA17A4"/>
    <w:rsid w:val="00DA17A5"/>
    <w:rsid w:val="00DA1D80"/>
    <w:rsid w:val="00DA1F1A"/>
    <w:rsid w:val="00DA2046"/>
    <w:rsid w:val="00DA20EB"/>
    <w:rsid w:val="00DA20F4"/>
    <w:rsid w:val="00DA2185"/>
    <w:rsid w:val="00DA21E3"/>
    <w:rsid w:val="00DA23D2"/>
    <w:rsid w:val="00DA29C4"/>
    <w:rsid w:val="00DA2D90"/>
    <w:rsid w:val="00DA2DEC"/>
    <w:rsid w:val="00DA2F3A"/>
    <w:rsid w:val="00DA2FBA"/>
    <w:rsid w:val="00DA310F"/>
    <w:rsid w:val="00DA3622"/>
    <w:rsid w:val="00DA364D"/>
    <w:rsid w:val="00DA38A7"/>
    <w:rsid w:val="00DA38EE"/>
    <w:rsid w:val="00DA3A26"/>
    <w:rsid w:val="00DA3B43"/>
    <w:rsid w:val="00DA3B7F"/>
    <w:rsid w:val="00DA3D8C"/>
    <w:rsid w:val="00DA3EE1"/>
    <w:rsid w:val="00DA3F00"/>
    <w:rsid w:val="00DA416A"/>
    <w:rsid w:val="00DA41E6"/>
    <w:rsid w:val="00DA43CA"/>
    <w:rsid w:val="00DA4481"/>
    <w:rsid w:val="00DA448D"/>
    <w:rsid w:val="00DA4562"/>
    <w:rsid w:val="00DA469F"/>
    <w:rsid w:val="00DA46E3"/>
    <w:rsid w:val="00DA473B"/>
    <w:rsid w:val="00DA492A"/>
    <w:rsid w:val="00DA49D8"/>
    <w:rsid w:val="00DA581C"/>
    <w:rsid w:val="00DA5CA9"/>
    <w:rsid w:val="00DA5D63"/>
    <w:rsid w:val="00DA5E41"/>
    <w:rsid w:val="00DA5E7E"/>
    <w:rsid w:val="00DA61A7"/>
    <w:rsid w:val="00DA624C"/>
    <w:rsid w:val="00DA632E"/>
    <w:rsid w:val="00DA63F8"/>
    <w:rsid w:val="00DA6518"/>
    <w:rsid w:val="00DA6690"/>
    <w:rsid w:val="00DA675F"/>
    <w:rsid w:val="00DA6FAE"/>
    <w:rsid w:val="00DA7018"/>
    <w:rsid w:val="00DA714A"/>
    <w:rsid w:val="00DA7154"/>
    <w:rsid w:val="00DA71AF"/>
    <w:rsid w:val="00DA727D"/>
    <w:rsid w:val="00DA74D1"/>
    <w:rsid w:val="00DA7598"/>
    <w:rsid w:val="00DA760E"/>
    <w:rsid w:val="00DA7A85"/>
    <w:rsid w:val="00DA7BC7"/>
    <w:rsid w:val="00DA7D2F"/>
    <w:rsid w:val="00DA7E4C"/>
    <w:rsid w:val="00DA7EC1"/>
    <w:rsid w:val="00DB005D"/>
    <w:rsid w:val="00DB01E8"/>
    <w:rsid w:val="00DB0275"/>
    <w:rsid w:val="00DB0564"/>
    <w:rsid w:val="00DB0571"/>
    <w:rsid w:val="00DB0748"/>
    <w:rsid w:val="00DB0884"/>
    <w:rsid w:val="00DB0D5D"/>
    <w:rsid w:val="00DB0DAC"/>
    <w:rsid w:val="00DB0E59"/>
    <w:rsid w:val="00DB0ECD"/>
    <w:rsid w:val="00DB0F4A"/>
    <w:rsid w:val="00DB1138"/>
    <w:rsid w:val="00DB118D"/>
    <w:rsid w:val="00DB11C2"/>
    <w:rsid w:val="00DB13D7"/>
    <w:rsid w:val="00DB1539"/>
    <w:rsid w:val="00DB1729"/>
    <w:rsid w:val="00DB1D47"/>
    <w:rsid w:val="00DB1F98"/>
    <w:rsid w:val="00DB1FF4"/>
    <w:rsid w:val="00DB205A"/>
    <w:rsid w:val="00DB20A1"/>
    <w:rsid w:val="00DB2542"/>
    <w:rsid w:val="00DB2557"/>
    <w:rsid w:val="00DB270B"/>
    <w:rsid w:val="00DB273A"/>
    <w:rsid w:val="00DB27E1"/>
    <w:rsid w:val="00DB2CDC"/>
    <w:rsid w:val="00DB2CF9"/>
    <w:rsid w:val="00DB2E0F"/>
    <w:rsid w:val="00DB2F94"/>
    <w:rsid w:val="00DB2FDC"/>
    <w:rsid w:val="00DB349E"/>
    <w:rsid w:val="00DB351F"/>
    <w:rsid w:val="00DB35A6"/>
    <w:rsid w:val="00DB35C7"/>
    <w:rsid w:val="00DB3719"/>
    <w:rsid w:val="00DB37E0"/>
    <w:rsid w:val="00DB39DE"/>
    <w:rsid w:val="00DB3AF9"/>
    <w:rsid w:val="00DB3D0B"/>
    <w:rsid w:val="00DB3D52"/>
    <w:rsid w:val="00DB3E24"/>
    <w:rsid w:val="00DB4013"/>
    <w:rsid w:val="00DB42C3"/>
    <w:rsid w:val="00DB4322"/>
    <w:rsid w:val="00DB43B3"/>
    <w:rsid w:val="00DB4427"/>
    <w:rsid w:val="00DB452C"/>
    <w:rsid w:val="00DB45F0"/>
    <w:rsid w:val="00DB4680"/>
    <w:rsid w:val="00DB4D0D"/>
    <w:rsid w:val="00DB4DD9"/>
    <w:rsid w:val="00DB4F9D"/>
    <w:rsid w:val="00DB5010"/>
    <w:rsid w:val="00DB5024"/>
    <w:rsid w:val="00DB5435"/>
    <w:rsid w:val="00DB56B6"/>
    <w:rsid w:val="00DB5799"/>
    <w:rsid w:val="00DB59B1"/>
    <w:rsid w:val="00DB5A07"/>
    <w:rsid w:val="00DB5A21"/>
    <w:rsid w:val="00DB5AEC"/>
    <w:rsid w:val="00DB5B18"/>
    <w:rsid w:val="00DB5DEB"/>
    <w:rsid w:val="00DB5EE5"/>
    <w:rsid w:val="00DB6681"/>
    <w:rsid w:val="00DB6869"/>
    <w:rsid w:val="00DB6907"/>
    <w:rsid w:val="00DB6A15"/>
    <w:rsid w:val="00DB6F2B"/>
    <w:rsid w:val="00DB6F92"/>
    <w:rsid w:val="00DB6FDF"/>
    <w:rsid w:val="00DB70B3"/>
    <w:rsid w:val="00DB749A"/>
    <w:rsid w:val="00DB7544"/>
    <w:rsid w:val="00DB78FA"/>
    <w:rsid w:val="00DB795A"/>
    <w:rsid w:val="00DB79EB"/>
    <w:rsid w:val="00DB7A76"/>
    <w:rsid w:val="00DB7E00"/>
    <w:rsid w:val="00DB7E8C"/>
    <w:rsid w:val="00DC0518"/>
    <w:rsid w:val="00DC05E0"/>
    <w:rsid w:val="00DC072E"/>
    <w:rsid w:val="00DC09DF"/>
    <w:rsid w:val="00DC0A19"/>
    <w:rsid w:val="00DC0B50"/>
    <w:rsid w:val="00DC0D15"/>
    <w:rsid w:val="00DC0E18"/>
    <w:rsid w:val="00DC0F6D"/>
    <w:rsid w:val="00DC0F93"/>
    <w:rsid w:val="00DC1384"/>
    <w:rsid w:val="00DC1439"/>
    <w:rsid w:val="00DC1479"/>
    <w:rsid w:val="00DC1561"/>
    <w:rsid w:val="00DC1624"/>
    <w:rsid w:val="00DC1763"/>
    <w:rsid w:val="00DC1B4C"/>
    <w:rsid w:val="00DC1D24"/>
    <w:rsid w:val="00DC1FCC"/>
    <w:rsid w:val="00DC22B7"/>
    <w:rsid w:val="00DC257F"/>
    <w:rsid w:val="00DC2898"/>
    <w:rsid w:val="00DC28A6"/>
    <w:rsid w:val="00DC28EC"/>
    <w:rsid w:val="00DC3295"/>
    <w:rsid w:val="00DC3417"/>
    <w:rsid w:val="00DC3481"/>
    <w:rsid w:val="00DC377F"/>
    <w:rsid w:val="00DC3922"/>
    <w:rsid w:val="00DC3D73"/>
    <w:rsid w:val="00DC3DE4"/>
    <w:rsid w:val="00DC409A"/>
    <w:rsid w:val="00DC40BA"/>
    <w:rsid w:val="00DC40FC"/>
    <w:rsid w:val="00DC41A2"/>
    <w:rsid w:val="00DC4330"/>
    <w:rsid w:val="00DC4613"/>
    <w:rsid w:val="00DC48FE"/>
    <w:rsid w:val="00DC4935"/>
    <w:rsid w:val="00DC4CE8"/>
    <w:rsid w:val="00DC4D82"/>
    <w:rsid w:val="00DC5015"/>
    <w:rsid w:val="00DC5115"/>
    <w:rsid w:val="00DC522F"/>
    <w:rsid w:val="00DC5326"/>
    <w:rsid w:val="00DC554F"/>
    <w:rsid w:val="00DC5686"/>
    <w:rsid w:val="00DC588E"/>
    <w:rsid w:val="00DC5DBA"/>
    <w:rsid w:val="00DC5E7A"/>
    <w:rsid w:val="00DC5FAB"/>
    <w:rsid w:val="00DC5FE6"/>
    <w:rsid w:val="00DC6035"/>
    <w:rsid w:val="00DC63B2"/>
    <w:rsid w:val="00DC65D8"/>
    <w:rsid w:val="00DC6870"/>
    <w:rsid w:val="00DC6877"/>
    <w:rsid w:val="00DC69C6"/>
    <w:rsid w:val="00DC6A94"/>
    <w:rsid w:val="00DC6E29"/>
    <w:rsid w:val="00DC6E96"/>
    <w:rsid w:val="00DC75F4"/>
    <w:rsid w:val="00DC7890"/>
    <w:rsid w:val="00DC79A3"/>
    <w:rsid w:val="00DC7E92"/>
    <w:rsid w:val="00DC7FA2"/>
    <w:rsid w:val="00DD02C4"/>
    <w:rsid w:val="00DD02DD"/>
    <w:rsid w:val="00DD03EA"/>
    <w:rsid w:val="00DD044C"/>
    <w:rsid w:val="00DD066C"/>
    <w:rsid w:val="00DD06A8"/>
    <w:rsid w:val="00DD0B37"/>
    <w:rsid w:val="00DD0DE6"/>
    <w:rsid w:val="00DD1072"/>
    <w:rsid w:val="00DD128A"/>
    <w:rsid w:val="00DD12B1"/>
    <w:rsid w:val="00DD12B5"/>
    <w:rsid w:val="00DD1830"/>
    <w:rsid w:val="00DD18BD"/>
    <w:rsid w:val="00DD1947"/>
    <w:rsid w:val="00DD1E75"/>
    <w:rsid w:val="00DD1EAA"/>
    <w:rsid w:val="00DD1ED7"/>
    <w:rsid w:val="00DD242B"/>
    <w:rsid w:val="00DD2451"/>
    <w:rsid w:val="00DD2AFE"/>
    <w:rsid w:val="00DD2BE1"/>
    <w:rsid w:val="00DD2FE5"/>
    <w:rsid w:val="00DD32DF"/>
    <w:rsid w:val="00DD3401"/>
    <w:rsid w:val="00DD3430"/>
    <w:rsid w:val="00DD3480"/>
    <w:rsid w:val="00DD3565"/>
    <w:rsid w:val="00DD3B6B"/>
    <w:rsid w:val="00DD4101"/>
    <w:rsid w:val="00DD4249"/>
    <w:rsid w:val="00DD4846"/>
    <w:rsid w:val="00DD4868"/>
    <w:rsid w:val="00DD48E6"/>
    <w:rsid w:val="00DD49D3"/>
    <w:rsid w:val="00DD4A2A"/>
    <w:rsid w:val="00DD4BA6"/>
    <w:rsid w:val="00DD4C19"/>
    <w:rsid w:val="00DD4F2A"/>
    <w:rsid w:val="00DD51CE"/>
    <w:rsid w:val="00DD5437"/>
    <w:rsid w:val="00DD5439"/>
    <w:rsid w:val="00DD5528"/>
    <w:rsid w:val="00DD5536"/>
    <w:rsid w:val="00DD59AB"/>
    <w:rsid w:val="00DD5D2C"/>
    <w:rsid w:val="00DD5E0E"/>
    <w:rsid w:val="00DD5E9E"/>
    <w:rsid w:val="00DD5FFE"/>
    <w:rsid w:val="00DD6109"/>
    <w:rsid w:val="00DD6140"/>
    <w:rsid w:val="00DD6396"/>
    <w:rsid w:val="00DD6A0E"/>
    <w:rsid w:val="00DD6C70"/>
    <w:rsid w:val="00DD6DA2"/>
    <w:rsid w:val="00DD6EDC"/>
    <w:rsid w:val="00DD700A"/>
    <w:rsid w:val="00DD71C3"/>
    <w:rsid w:val="00DD7558"/>
    <w:rsid w:val="00DD761C"/>
    <w:rsid w:val="00DD7992"/>
    <w:rsid w:val="00DD7A0C"/>
    <w:rsid w:val="00DD7AAF"/>
    <w:rsid w:val="00DE0171"/>
    <w:rsid w:val="00DE0333"/>
    <w:rsid w:val="00DE03E1"/>
    <w:rsid w:val="00DE0450"/>
    <w:rsid w:val="00DE0558"/>
    <w:rsid w:val="00DE067E"/>
    <w:rsid w:val="00DE07AB"/>
    <w:rsid w:val="00DE088E"/>
    <w:rsid w:val="00DE0984"/>
    <w:rsid w:val="00DE0C6E"/>
    <w:rsid w:val="00DE1011"/>
    <w:rsid w:val="00DE128B"/>
    <w:rsid w:val="00DE14DB"/>
    <w:rsid w:val="00DE1799"/>
    <w:rsid w:val="00DE1C24"/>
    <w:rsid w:val="00DE1D93"/>
    <w:rsid w:val="00DE1E4F"/>
    <w:rsid w:val="00DE1E8B"/>
    <w:rsid w:val="00DE21CF"/>
    <w:rsid w:val="00DE24C7"/>
    <w:rsid w:val="00DE26BE"/>
    <w:rsid w:val="00DE26C2"/>
    <w:rsid w:val="00DE279F"/>
    <w:rsid w:val="00DE2D4B"/>
    <w:rsid w:val="00DE31DC"/>
    <w:rsid w:val="00DE3258"/>
    <w:rsid w:val="00DE33C7"/>
    <w:rsid w:val="00DE3443"/>
    <w:rsid w:val="00DE363E"/>
    <w:rsid w:val="00DE36D0"/>
    <w:rsid w:val="00DE382D"/>
    <w:rsid w:val="00DE3E7C"/>
    <w:rsid w:val="00DE403A"/>
    <w:rsid w:val="00DE41C3"/>
    <w:rsid w:val="00DE4362"/>
    <w:rsid w:val="00DE4507"/>
    <w:rsid w:val="00DE464E"/>
    <w:rsid w:val="00DE4664"/>
    <w:rsid w:val="00DE47FC"/>
    <w:rsid w:val="00DE4811"/>
    <w:rsid w:val="00DE4B0C"/>
    <w:rsid w:val="00DE4CF9"/>
    <w:rsid w:val="00DE4E2A"/>
    <w:rsid w:val="00DE5036"/>
    <w:rsid w:val="00DE51FD"/>
    <w:rsid w:val="00DE529F"/>
    <w:rsid w:val="00DE5395"/>
    <w:rsid w:val="00DE5591"/>
    <w:rsid w:val="00DE5713"/>
    <w:rsid w:val="00DE5A47"/>
    <w:rsid w:val="00DE5FDA"/>
    <w:rsid w:val="00DE61AA"/>
    <w:rsid w:val="00DE6534"/>
    <w:rsid w:val="00DE682A"/>
    <w:rsid w:val="00DE68CC"/>
    <w:rsid w:val="00DE6913"/>
    <w:rsid w:val="00DE6F34"/>
    <w:rsid w:val="00DE6F4F"/>
    <w:rsid w:val="00DE7335"/>
    <w:rsid w:val="00DE752E"/>
    <w:rsid w:val="00DE759F"/>
    <w:rsid w:val="00DE7793"/>
    <w:rsid w:val="00DE7D03"/>
    <w:rsid w:val="00DE7F45"/>
    <w:rsid w:val="00DF0257"/>
    <w:rsid w:val="00DF02B6"/>
    <w:rsid w:val="00DF02EC"/>
    <w:rsid w:val="00DF05C7"/>
    <w:rsid w:val="00DF05E8"/>
    <w:rsid w:val="00DF05EC"/>
    <w:rsid w:val="00DF0820"/>
    <w:rsid w:val="00DF094B"/>
    <w:rsid w:val="00DF09C1"/>
    <w:rsid w:val="00DF0D33"/>
    <w:rsid w:val="00DF0E63"/>
    <w:rsid w:val="00DF0F4A"/>
    <w:rsid w:val="00DF12DC"/>
    <w:rsid w:val="00DF1300"/>
    <w:rsid w:val="00DF1880"/>
    <w:rsid w:val="00DF1A61"/>
    <w:rsid w:val="00DF1D3B"/>
    <w:rsid w:val="00DF1EB6"/>
    <w:rsid w:val="00DF1FD6"/>
    <w:rsid w:val="00DF2011"/>
    <w:rsid w:val="00DF2088"/>
    <w:rsid w:val="00DF253E"/>
    <w:rsid w:val="00DF25AA"/>
    <w:rsid w:val="00DF29AB"/>
    <w:rsid w:val="00DF2CC1"/>
    <w:rsid w:val="00DF30F8"/>
    <w:rsid w:val="00DF32AF"/>
    <w:rsid w:val="00DF3307"/>
    <w:rsid w:val="00DF34C9"/>
    <w:rsid w:val="00DF35A3"/>
    <w:rsid w:val="00DF360E"/>
    <w:rsid w:val="00DF3623"/>
    <w:rsid w:val="00DF36D6"/>
    <w:rsid w:val="00DF37B9"/>
    <w:rsid w:val="00DF38E9"/>
    <w:rsid w:val="00DF3A2C"/>
    <w:rsid w:val="00DF3EE7"/>
    <w:rsid w:val="00DF3FC8"/>
    <w:rsid w:val="00DF4158"/>
    <w:rsid w:val="00DF41E3"/>
    <w:rsid w:val="00DF4219"/>
    <w:rsid w:val="00DF437A"/>
    <w:rsid w:val="00DF4401"/>
    <w:rsid w:val="00DF4430"/>
    <w:rsid w:val="00DF448E"/>
    <w:rsid w:val="00DF44C4"/>
    <w:rsid w:val="00DF4529"/>
    <w:rsid w:val="00DF4837"/>
    <w:rsid w:val="00DF4920"/>
    <w:rsid w:val="00DF4BD8"/>
    <w:rsid w:val="00DF4DEA"/>
    <w:rsid w:val="00DF4F19"/>
    <w:rsid w:val="00DF5002"/>
    <w:rsid w:val="00DF505D"/>
    <w:rsid w:val="00DF5270"/>
    <w:rsid w:val="00DF5322"/>
    <w:rsid w:val="00DF5960"/>
    <w:rsid w:val="00DF5B4C"/>
    <w:rsid w:val="00DF5C7B"/>
    <w:rsid w:val="00DF5C81"/>
    <w:rsid w:val="00DF5C89"/>
    <w:rsid w:val="00DF6014"/>
    <w:rsid w:val="00DF6122"/>
    <w:rsid w:val="00DF6356"/>
    <w:rsid w:val="00DF6531"/>
    <w:rsid w:val="00DF6824"/>
    <w:rsid w:val="00DF69A9"/>
    <w:rsid w:val="00DF6A83"/>
    <w:rsid w:val="00DF6D26"/>
    <w:rsid w:val="00DF6F67"/>
    <w:rsid w:val="00DF7226"/>
    <w:rsid w:val="00DF79D4"/>
    <w:rsid w:val="00DF7BC3"/>
    <w:rsid w:val="00DF7F84"/>
    <w:rsid w:val="00E00116"/>
    <w:rsid w:val="00E00266"/>
    <w:rsid w:val="00E00368"/>
    <w:rsid w:val="00E005F5"/>
    <w:rsid w:val="00E0078F"/>
    <w:rsid w:val="00E00A07"/>
    <w:rsid w:val="00E00A92"/>
    <w:rsid w:val="00E011CA"/>
    <w:rsid w:val="00E01395"/>
    <w:rsid w:val="00E0146B"/>
    <w:rsid w:val="00E01700"/>
    <w:rsid w:val="00E0175E"/>
    <w:rsid w:val="00E019EA"/>
    <w:rsid w:val="00E01A5C"/>
    <w:rsid w:val="00E01F60"/>
    <w:rsid w:val="00E01F80"/>
    <w:rsid w:val="00E02068"/>
    <w:rsid w:val="00E024A5"/>
    <w:rsid w:val="00E0279A"/>
    <w:rsid w:val="00E028E6"/>
    <w:rsid w:val="00E02A34"/>
    <w:rsid w:val="00E02C20"/>
    <w:rsid w:val="00E02F7D"/>
    <w:rsid w:val="00E0324B"/>
    <w:rsid w:val="00E0345F"/>
    <w:rsid w:val="00E03B1D"/>
    <w:rsid w:val="00E03BEA"/>
    <w:rsid w:val="00E03CA2"/>
    <w:rsid w:val="00E03D3D"/>
    <w:rsid w:val="00E0401E"/>
    <w:rsid w:val="00E04539"/>
    <w:rsid w:val="00E046C1"/>
    <w:rsid w:val="00E048DD"/>
    <w:rsid w:val="00E0495C"/>
    <w:rsid w:val="00E049EC"/>
    <w:rsid w:val="00E04AA6"/>
    <w:rsid w:val="00E04B3B"/>
    <w:rsid w:val="00E04C2E"/>
    <w:rsid w:val="00E04C53"/>
    <w:rsid w:val="00E04FD8"/>
    <w:rsid w:val="00E058A5"/>
    <w:rsid w:val="00E05A43"/>
    <w:rsid w:val="00E05F35"/>
    <w:rsid w:val="00E05FC4"/>
    <w:rsid w:val="00E062EF"/>
    <w:rsid w:val="00E06668"/>
    <w:rsid w:val="00E06675"/>
    <w:rsid w:val="00E067ED"/>
    <w:rsid w:val="00E06924"/>
    <w:rsid w:val="00E06931"/>
    <w:rsid w:val="00E06977"/>
    <w:rsid w:val="00E06A62"/>
    <w:rsid w:val="00E06AF4"/>
    <w:rsid w:val="00E06F6A"/>
    <w:rsid w:val="00E07334"/>
    <w:rsid w:val="00E073C8"/>
    <w:rsid w:val="00E07658"/>
    <w:rsid w:val="00E07686"/>
    <w:rsid w:val="00E07E04"/>
    <w:rsid w:val="00E07E45"/>
    <w:rsid w:val="00E10011"/>
    <w:rsid w:val="00E1007C"/>
    <w:rsid w:val="00E10088"/>
    <w:rsid w:val="00E101F9"/>
    <w:rsid w:val="00E102BD"/>
    <w:rsid w:val="00E1039D"/>
    <w:rsid w:val="00E103F8"/>
    <w:rsid w:val="00E104ED"/>
    <w:rsid w:val="00E10631"/>
    <w:rsid w:val="00E10A4A"/>
    <w:rsid w:val="00E10E3A"/>
    <w:rsid w:val="00E10F94"/>
    <w:rsid w:val="00E10FAA"/>
    <w:rsid w:val="00E11203"/>
    <w:rsid w:val="00E11A88"/>
    <w:rsid w:val="00E11C62"/>
    <w:rsid w:val="00E11D7C"/>
    <w:rsid w:val="00E11EB8"/>
    <w:rsid w:val="00E11EBF"/>
    <w:rsid w:val="00E1201C"/>
    <w:rsid w:val="00E1216B"/>
    <w:rsid w:val="00E122C0"/>
    <w:rsid w:val="00E1248D"/>
    <w:rsid w:val="00E1273A"/>
    <w:rsid w:val="00E127F2"/>
    <w:rsid w:val="00E12933"/>
    <w:rsid w:val="00E12A5A"/>
    <w:rsid w:val="00E12AF0"/>
    <w:rsid w:val="00E132C4"/>
    <w:rsid w:val="00E13326"/>
    <w:rsid w:val="00E136AE"/>
    <w:rsid w:val="00E138E8"/>
    <w:rsid w:val="00E139D0"/>
    <w:rsid w:val="00E13A9C"/>
    <w:rsid w:val="00E1437C"/>
    <w:rsid w:val="00E143F1"/>
    <w:rsid w:val="00E14577"/>
    <w:rsid w:val="00E145A7"/>
    <w:rsid w:val="00E145C1"/>
    <w:rsid w:val="00E145E0"/>
    <w:rsid w:val="00E14717"/>
    <w:rsid w:val="00E147E5"/>
    <w:rsid w:val="00E14913"/>
    <w:rsid w:val="00E149D5"/>
    <w:rsid w:val="00E14ACE"/>
    <w:rsid w:val="00E14B2A"/>
    <w:rsid w:val="00E14F7E"/>
    <w:rsid w:val="00E150B1"/>
    <w:rsid w:val="00E1528C"/>
    <w:rsid w:val="00E15352"/>
    <w:rsid w:val="00E15366"/>
    <w:rsid w:val="00E153A7"/>
    <w:rsid w:val="00E154A1"/>
    <w:rsid w:val="00E159C5"/>
    <w:rsid w:val="00E15ED2"/>
    <w:rsid w:val="00E164E8"/>
    <w:rsid w:val="00E1654E"/>
    <w:rsid w:val="00E166E9"/>
    <w:rsid w:val="00E167D4"/>
    <w:rsid w:val="00E168E5"/>
    <w:rsid w:val="00E16BCB"/>
    <w:rsid w:val="00E16CD6"/>
    <w:rsid w:val="00E172CB"/>
    <w:rsid w:val="00E172D5"/>
    <w:rsid w:val="00E175FF"/>
    <w:rsid w:val="00E177B3"/>
    <w:rsid w:val="00E17BD8"/>
    <w:rsid w:val="00E17C3F"/>
    <w:rsid w:val="00E17C49"/>
    <w:rsid w:val="00E17CFB"/>
    <w:rsid w:val="00E200EF"/>
    <w:rsid w:val="00E201E3"/>
    <w:rsid w:val="00E20352"/>
    <w:rsid w:val="00E20661"/>
    <w:rsid w:val="00E206F9"/>
    <w:rsid w:val="00E20770"/>
    <w:rsid w:val="00E20855"/>
    <w:rsid w:val="00E20862"/>
    <w:rsid w:val="00E20AD1"/>
    <w:rsid w:val="00E20C5B"/>
    <w:rsid w:val="00E20E2C"/>
    <w:rsid w:val="00E2129F"/>
    <w:rsid w:val="00E214FB"/>
    <w:rsid w:val="00E2152A"/>
    <w:rsid w:val="00E216A5"/>
    <w:rsid w:val="00E21AFA"/>
    <w:rsid w:val="00E21E08"/>
    <w:rsid w:val="00E21E7B"/>
    <w:rsid w:val="00E21F02"/>
    <w:rsid w:val="00E222C6"/>
    <w:rsid w:val="00E224C9"/>
    <w:rsid w:val="00E22625"/>
    <w:rsid w:val="00E226BE"/>
    <w:rsid w:val="00E2297B"/>
    <w:rsid w:val="00E229F7"/>
    <w:rsid w:val="00E22A10"/>
    <w:rsid w:val="00E22BF5"/>
    <w:rsid w:val="00E22E2F"/>
    <w:rsid w:val="00E22EE3"/>
    <w:rsid w:val="00E22F21"/>
    <w:rsid w:val="00E22F61"/>
    <w:rsid w:val="00E23159"/>
    <w:rsid w:val="00E23224"/>
    <w:rsid w:val="00E23327"/>
    <w:rsid w:val="00E23467"/>
    <w:rsid w:val="00E235D8"/>
    <w:rsid w:val="00E2382B"/>
    <w:rsid w:val="00E23851"/>
    <w:rsid w:val="00E23ACC"/>
    <w:rsid w:val="00E23ADB"/>
    <w:rsid w:val="00E23E34"/>
    <w:rsid w:val="00E23EDF"/>
    <w:rsid w:val="00E24056"/>
    <w:rsid w:val="00E244E5"/>
    <w:rsid w:val="00E244FA"/>
    <w:rsid w:val="00E24553"/>
    <w:rsid w:val="00E24778"/>
    <w:rsid w:val="00E249DC"/>
    <w:rsid w:val="00E24A78"/>
    <w:rsid w:val="00E24CAA"/>
    <w:rsid w:val="00E24D56"/>
    <w:rsid w:val="00E24ECA"/>
    <w:rsid w:val="00E24ED0"/>
    <w:rsid w:val="00E250DB"/>
    <w:rsid w:val="00E251E7"/>
    <w:rsid w:val="00E25328"/>
    <w:rsid w:val="00E25334"/>
    <w:rsid w:val="00E253C7"/>
    <w:rsid w:val="00E2567F"/>
    <w:rsid w:val="00E257CE"/>
    <w:rsid w:val="00E25A27"/>
    <w:rsid w:val="00E25B6B"/>
    <w:rsid w:val="00E25D3A"/>
    <w:rsid w:val="00E25F1D"/>
    <w:rsid w:val="00E25F49"/>
    <w:rsid w:val="00E2617B"/>
    <w:rsid w:val="00E26224"/>
    <w:rsid w:val="00E26360"/>
    <w:rsid w:val="00E26466"/>
    <w:rsid w:val="00E26621"/>
    <w:rsid w:val="00E26660"/>
    <w:rsid w:val="00E2681C"/>
    <w:rsid w:val="00E26897"/>
    <w:rsid w:val="00E2690E"/>
    <w:rsid w:val="00E26B84"/>
    <w:rsid w:val="00E26DAE"/>
    <w:rsid w:val="00E26E52"/>
    <w:rsid w:val="00E272FE"/>
    <w:rsid w:val="00E2751A"/>
    <w:rsid w:val="00E2754B"/>
    <w:rsid w:val="00E275E7"/>
    <w:rsid w:val="00E27AF8"/>
    <w:rsid w:val="00E27FE3"/>
    <w:rsid w:val="00E30049"/>
    <w:rsid w:val="00E30063"/>
    <w:rsid w:val="00E30279"/>
    <w:rsid w:val="00E30517"/>
    <w:rsid w:val="00E305C1"/>
    <w:rsid w:val="00E3070A"/>
    <w:rsid w:val="00E30A39"/>
    <w:rsid w:val="00E30A72"/>
    <w:rsid w:val="00E30B9D"/>
    <w:rsid w:val="00E30BC5"/>
    <w:rsid w:val="00E30DB2"/>
    <w:rsid w:val="00E31315"/>
    <w:rsid w:val="00E31506"/>
    <w:rsid w:val="00E3167F"/>
    <w:rsid w:val="00E31A8D"/>
    <w:rsid w:val="00E31BA9"/>
    <w:rsid w:val="00E31BE7"/>
    <w:rsid w:val="00E31E75"/>
    <w:rsid w:val="00E3200D"/>
    <w:rsid w:val="00E32884"/>
    <w:rsid w:val="00E32BFF"/>
    <w:rsid w:val="00E32E0E"/>
    <w:rsid w:val="00E3305B"/>
    <w:rsid w:val="00E331E7"/>
    <w:rsid w:val="00E33506"/>
    <w:rsid w:val="00E336F6"/>
    <w:rsid w:val="00E33802"/>
    <w:rsid w:val="00E33814"/>
    <w:rsid w:val="00E339C6"/>
    <w:rsid w:val="00E33B8C"/>
    <w:rsid w:val="00E33E2B"/>
    <w:rsid w:val="00E33E4D"/>
    <w:rsid w:val="00E34001"/>
    <w:rsid w:val="00E34360"/>
    <w:rsid w:val="00E34552"/>
    <w:rsid w:val="00E34D5C"/>
    <w:rsid w:val="00E34D6F"/>
    <w:rsid w:val="00E34F08"/>
    <w:rsid w:val="00E3502C"/>
    <w:rsid w:val="00E35470"/>
    <w:rsid w:val="00E35698"/>
    <w:rsid w:val="00E35790"/>
    <w:rsid w:val="00E358E7"/>
    <w:rsid w:val="00E35AC2"/>
    <w:rsid w:val="00E35EB9"/>
    <w:rsid w:val="00E35F47"/>
    <w:rsid w:val="00E3610B"/>
    <w:rsid w:val="00E363B9"/>
    <w:rsid w:val="00E36400"/>
    <w:rsid w:val="00E36438"/>
    <w:rsid w:val="00E3644F"/>
    <w:rsid w:val="00E36544"/>
    <w:rsid w:val="00E368A4"/>
    <w:rsid w:val="00E368C4"/>
    <w:rsid w:val="00E36AED"/>
    <w:rsid w:val="00E36F55"/>
    <w:rsid w:val="00E37178"/>
    <w:rsid w:val="00E37235"/>
    <w:rsid w:val="00E37395"/>
    <w:rsid w:val="00E37638"/>
    <w:rsid w:val="00E3778A"/>
    <w:rsid w:val="00E377BF"/>
    <w:rsid w:val="00E37897"/>
    <w:rsid w:val="00E37C25"/>
    <w:rsid w:val="00E37F9C"/>
    <w:rsid w:val="00E40274"/>
    <w:rsid w:val="00E40362"/>
    <w:rsid w:val="00E40796"/>
    <w:rsid w:val="00E40AE8"/>
    <w:rsid w:val="00E4126B"/>
    <w:rsid w:val="00E4157B"/>
    <w:rsid w:val="00E41BAC"/>
    <w:rsid w:val="00E41C73"/>
    <w:rsid w:val="00E41D34"/>
    <w:rsid w:val="00E41DDF"/>
    <w:rsid w:val="00E420B4"/>
    <w:rsid w:val="00E423C8"/>
    <w:rsid w:val="00E42532"/>
    <w:rsid w:val="00E42644"/>
    <w:rsid w:val="00E426CC"/>
    <w:rsid w:val="00E42750"/>
    <w:rsid w:val="00E42854"/>
    <w:rsid w:val="00E42876"/>
    <w:rsid w:val="00E42A5D"/>
    <w:rsid w:val="00E42C56"/>
    <w:rsid w:val="00E42D71"/>
    <w:rsid w:val="00E42E2E"/>
    <w:rsid w:val="00E42E4B"/>
    <w:rsid w:val="00E4321F"/>
    <w:rsid w:val="00E432AE"/>
    <w:rsid w:val="00E434D2"/>
    <w:rsid w:val="00E4356E"/>
    <w:rsid w:val="00E435B3"/>
    <w:rsid w:val="00E439FF"/>
    <w:rsid w:val="00E43F1E"/>
    <w:rsid w:val="00E441D5"/>
    <w:rsid w:val="00E4427D"/>
    <w:rsid w:val="00E44406"/>
    <w:rsid w:val="00E44512"/>
    <w:rsid w:val="00E4466A"/>
    <w:rsid w:val="00E447D5"/>
    <w:rsid w:val="00E44EB5"/>
    <w:rsid w:val="00E45041"/>
    <w:rsid w:val="00E450D8"/>
    <w:rsid w:val="00E452D0"/>
    <w:rsid w:val="00E45915"/>
    <w:rsid w:val="00E45994"/>
    <w:rsid w:val="00E45A9D"/>
    <w:rsid w:val="00E45D34"/>
    <w:rsid w:val="00E45D9B"/>
    <w:rsid w:val="00E45F03"/>
    <w:rsid w:val="00E4605A"/>
    <w:rsid w:val="00E460A1"/>
    <w:rsid w:val="00E46288"/>
    <w:rsid w:val="00E4658C"/>
    <w:rsid w:val="00E4680A"/>
    <w:rsid w:val="00E46A87"/>
    <w:rsid w:val="00E46CC9"/>
    <w:rsid w:val="00E46D00"/>
    <w:rsid w:val="00E479F0"/>
    <w:rsid w:val="00E47D5F"/>
    <w:rsid w:val="00E47D96"/>
    <w:rsid w:val="00E47E78"/>
    <w:rsid w:val="00E50514"/>
    <w:rsid w:val="00E50875"/>
    <w:rsid w:val="00E508D6"/>
    <w:rsid w:val="00E50C6B"/>
    <w:rsid w:val="00E50DDF"/>
    <w:rsid w:val="00E510E8"/>
    <w:rsid w:val="00E5143B"/>
    <w:rsid w:val="00E514AD"/>
    <w:rsid w:val="00E51527"/>
    <w:rsid w:val="00E515A3"/>
    <w:rsid w:val="00E51B71"/>
    <w:rsid w:val="00E51BD2"/>
    <w:rsid w:val="00E51C4D"/>
    <w:rsid w:val="00E51CF3"/>
    <w:rsid w:val="00E51E23"/>
    <w:rsid w:val="00E51E4A"/>
    <w:rsid w:val="00E5209E"/>
    <w:rsid w:val="00E523F3"/>
    <w:rsid w:val="00E52824"/>
    <w:rsid w:val="00E528E9"/>
    <w:rsid w:val="00E5296B"/>
    <w:rsid w:val="00E52F76"/>
    <w:rsid w:val="00E5315C"/>
    <w:rsid w:val="00E534EA"/>
    <w:rsid w:val="00E536E3"/>
    <w:rsid w:val="00E538E0"/>
    <w:rsid w:val="00E53AA0"/>
    <w:rsid w:val="00E53CAB"/>
    <w:rsid w:val="00E53DF1"/>
    <w:rsid w:val="00E54646"/>
    <w:rsid w:val="00E54667"/>
    <w:rsid w:val="00E547DF"/>
    <w:rsid w:val="00E54835"/>
    <w:rsid w:val="00E54995"/>
    <w:rsid w:val="00E54A74"/>
    <w:rsid w:val="00E54D33"/>
    <w:rsid w:val="00E5530E"/>
    <w:rsid w:val="00E554DA"/>
    <w:rsid w:val="00E55536"/>
    <w:rsid w:val="00E55972"/>
    <w:rsid w:val="00E55E1C"/>
    <w:rsid w:val="00E55EB1"/>
    <w:rsid w:val="00E564C1"/>
    <w:rsid w:val="00E56610"/>
    <w:rsid w:val="00E56708"/>
    <w:rsid w:val="00E568BD"/>
    <w:rsid w:val="00E569E8"/>
    <w:rsid w:val="00E56AF0"/>
    <w:rsid w:val="00E56D97"/>
    <w:rsid w:val="00E56E3C"/>
    <w:rsid w:val="00E56F3C"/>
    <w:rsid w:val="00E56F64"/>
    <w:rsid w:val="00E5711F"/>
    <w:rsid w:val="00E6000E"/>
    <w:rsid w:val="00E60050"/>
    <w:rsid w:val="00E6014B"/>
    <w:rsid w:val="00E602C9"/>
    <w:rsid w:val="00E60436"/>
    <w:rsid w:val="00E608B7"/>
    <w:rsid w:val="00E608E1"/>
    <w:rsid w:val="00E609C5"/>
    <w:rsid w:val="00E60D63"/>
    <w:rsid w:val="00E60E12"/>
    <w:rsid w:val="00E60F80"/>
    <w:rsid w:val="00E60FFC"/>
    <w:rsid w:val="00E611B3"/>
    <w:rsid w:val="00E6134E"/>
    <w:rsid w:val="00E613CE"/>
    <w:rsid w:val="00E61909"/>
    <w:rsid w:val="00E61A55"/>
    <w:rsid w:val="00E61A65"/>
    <w:rsid w:val="00E61C2E"/>
    <w:rsid w:val="00E61DAC"/>
    <w:rsid w:val="00E61F86"/>
    <w:rsid w:val="00E61FB8"/>
    <w:rsid w:val="00E6262D"/>
    <w:rsid w:val="00E62AF2"/>
    <w:rsid w:val="00E62C6B"/>
    <w:rsid w:val="00E62DDA"/>
    <w:rsid w:val="00E630B3"/>
    <w:rsid w:val="00E630F7"/>
    <w:rsid w:val="00E6324D"/>
    <w:rsid w:val="00E632A9"/>
    <w:rsid w:val="00E633BB"/>
    <w:rsid w:val="00E63638"/>
    <w:rsid w:val="00E638B7"/>
    <w:rsid w:val="00E63A8C"/>
    <w:rsid w:val="00E63E5E"/>
    <w:rsid w:val="00E63E68"/>
    <w:rsid w:val="00E641A7"/>
    <w:rsid w:val="00E643D0"/>
    <w:rsid w:val="00E64675"/>
    <w:rsid w:val="00E64763"/>
    <w:rsid w:val="00E647DC"/>
    <w:rsid w:val="00E647F1"/>
    <w:rsid w:val="00E6484F"/>
    <w:rsid w:val="00E64B4F"/>
    <w:rsid w:val="00E6504D"/>
    <w:rsid w:val="00E65208"/>
    <w:rsid w:val="00E654AD"/>
    <w:rsid w:val="00E655F2"/>
    <w:rsid w:val="00E65A35"/>
    <w:rsid w:val="00E65D31"/>
    <w:rsid w:val="00E65DD3"/>
    <w:rsid w:val="00E65E6B"/>
    <w:rsid w:val="00E6640D"/>
    <w:rsid w:val="00E66510"/>
    <w:rsid w:val="00E66550"/>
    <w:rsid w:val="00E666A1"/>
    <w:rsid w:val="00E6682F"/>
    <w:rsid w:val="00E66A62"/>
    <w:rsid w:val="00E66EFF"/>
    <w:rsid w:val="00E6702E"/>
    <w:rsid w:val="00E6756F"/>
    <w:rsid w:val="00E67631"/>
    <w:rsid w:val="00E677DE"/>
    <w:rsid w:val="00E67896"/>
    <w:rsid w:val="00E679E7"/>
    <w:rsid w:val="00E67A42"/>
    <w:rsid w:val="00E67FAC"/>
    <w:rsid w:val="00E701CA"/>
    <w:rsid w:val="00E7041A"/>
    <w:rsid w:val="00E705E5"/>
    <w:rsid w:val="00E7082B"/>
    <w:rsid w:val="00E70B0C"/>
    <w:rsid w:val="00E70E5F"/>
    <w:rsid w:val="00E71610"/>
    <w:rsid w:val="00E716C1"/>
    <w:rsid w:val="00E71952"/>
    <w:rsid w:val="00E71D7D"/>
    <w:rsid w:val="00E71DF1"/>
    <w:rsid w:val="00E71EDB"/>
    <w:rsid w:val="00E71EF2"/>
    <w:rsid w:val="00E721F1"/>
    <w:rsid w:val="00E72337"/>
    <w:rsid w:val="00E723D3"/>
    <w:rsid w:val="00E7242A"/>
    <w:rsid w:val="00E72737"/>
    <w:rsid w:val="00E72ABE"/>
    <w:rsid w:val="00E72BCC"/>
    <w:rsid w:val="00E72F90"/>
    <w:rsid w:val="00E73036"/>
    <w:rsid w:val="00E733A6"/>
    <w:rsid w:val="00E73500"/>
    <w:rsid w:val="00E73572"/>
    <w:rsid w:val="00E736D7"/>
    <w:rsid w:val="00E7381E"/>
    <w:rsid w:val="00E739A7"/>
    <w:rsid w:val="00E73DFB"/>
    <w:rsid w:val="00E73E01"/>
    <w:rsid w:val="00E742B6"/>
    <w:rsid w:val="00E7449A"/>
    <w:rsid w:val="00E74614"/>
    <w:rsid w:val="00E74759"/>
    <w:rsid w:val="00E74A61"/>
    <w:rsid w:val="00E74B5A"/>
    <w:rsid w:val="00E7524F"/>
    <w:rsid w:val="00E75296"/>
    <w:rsid w:val="00E7556D"/>
    <w:rsid w:val="00E755D3"/>
    <w:rsid w:val="00E75693"/>
    <w:rsid w:val="00E756FB"/>
    <w:rsid w:val="00E7585C"/>
    <w:rsid w:val="00E75F5E"/>
    <w:rsid w:val="00E75F72"/>
    <w:rsid w:val="00E75FDD"/>
    <w:rsid w:val="00E76141"/>
    <w:rsid w:val="00E76270"/>
    <w:rsid w:val="00E766C2"/>
    <w:rsid w:val="00E76B45"/>
    <w:rsid w:val="00E76DD1"/>
    <w:rsid w:val="00E76E50"/>
    <w:rsid w:val="00E77040"/>
    <w:rsid w:val="00E772C4"/>
    <w:rsid w:val="00E77364"/>
    <w:rsid w:val="00E77655"/>
    <w:rsid w:val="00E77AB8"/>
    <w:rsid w:val="00E77B11"/>
    <w:rsid w:val="00E77C03"/>
    <w:rsid w:val="00E77D20"/>
    <w:rsid w:val="00E8004E"/>
    <w:rsid w:val="00E80128"/>
    <w:rsid w:val="00E8016D"/>
    <w:rsid w:val="00E810EC"/>
    <w:rsid w:val="00E8112C"/>
    <w:rsid w:val="00E81587"/>
    <w:rsid w:val="00E815F1"/>
    <w:rsid w:val="00E81683"/>
    <w:rsid w:val="00E817BB"/>
    <w:rsid w:val="00E81C73"/>
    <w:rsid w:val="00E81EFD"/>
    <w:rsid w:val="00E826C8"/>
    <w:rsid w:val="00E82819"/>
    <w:rsid w:val="00E82EE0"/>
    <w:rsid w:val="00E82F92"/>
    <w:rsid w:val="00E83073"/>
    <w:rsid w:val="00E830EC"/>
    <w:rsid w:val="00E83280"/>
    <w:rsid w:val="00E832C9"/>
    <w:rsid w:val="00E8344D"/>
    <w:rsid w:val="00E83469"/>
    <w:rsid w:val="00E83566"/>
    <w:rsid w:val="00E838E0"/>
    <w:rsid w:val="00E83C59"/>
    <w:rsid w:val="00E83C7E"/>
    <w:rsid w:val="00E83E6E"/>
    <w:rsid w:val="00E8412F"/>
    <w:rsid w:val="00E8426C"/>
    <w:rsid w:val="00E842D1"/>
    <w:rsid w:val="00E843EF"/>
    <w:rsid w:val="00E844C0"/>
    <w:rsid w:val="00E84661"/>
    <w:rsid w:val="00E846A0"/>
    <w:rsid w:val="00E84874"/>
    <w:rsid w:val="00E84934"/>
    <w:rsid w:val="00E84A1C"/>
    <w:rsid w:val="00E84A69"/>
    <w:rsid w:val="00E84B13"/>
    <w:rsid w:val="00E85098"/>
    <w:rsid w:val="00E851D1"/>
    <w:rsid w:val="00E852C3"/>
    <w:rsid w:val="00E853AC"/>
    <w:rsid w:val="00E85483"/>
    <w:rsid w:val="00E85A58"/>
    <w:rsid w:val="00E85A89"/>
    <w:rsid w:val="00E85AD1"/>
    <w:rsid w:val="00E85AE8"/>
    <w:rsid w:val="00E85F49"/>
    <w:rsid w:val="00E86057"/>
    <w:rsid w:val="00E860D8"/>
    <w:rsid w:val="00E861F7"/>
    <w:rsid w:val="00E8636A"/>
    <w:rsid w:val="00E864CA"/>
    <w:rsid w:val="00E86636"/>
    <w:rsid w:val="00E86647"/>
    <w:rsid w:val="00E86AA3"/>
    <w:rsid w:val="00E86BF7"/>
    <w:rsid w:val="00E86C0A"/>
    <w:rsid w:val="00E86C0C"/>
    <w:rsid w:val="00E86F70"/>
    <w:rsid w:val="00E87083"/>
    <w:rsid w:val="00E87182"/>
    <w:rsid w:val="00E87404"/>
    <w:rsid w:val="00E875C5"/>
    <w:rsid w:val="00E87621"/>
    <w:rsid w:val="00E87690"/>
    <w:rsid w:val="00E876F6"/>
    <w:rsid w:val="00E879F0"/>
    <w:rsid w:val="00E87AE6"/>
    <w:rsid w:val="00E87B65"/>
    <w:rsid w:val="00E87BC7"/>
    <w:rsid w:val="00E87E6C"/>
    <w:rsid w:val="00E901F4"/>
    <w:rsid w:val="00E90FDD"/>
    <w:rsid w:val="00E91139"/>
    <w:rsid w:val="00E913F7"/>
    <w:rsid w:val="00E91596"/>
    <w:rsid w:val="00E915E1"/>
    <w:rsid w:val="00E916E8"/>
    <w:rsid w:val="00E917D8"/>
    <w:rsid w:val="00E919F0"/>
    <w:rsid w:val="00E91BF2"/>
    <w:rsid w:val="00E91C1C"/>
    <w:rsid w:val="00E91C6B"/>
    <w:rsid w:val="00E91DDE"/>
    <w:rsid w:val="00E91E61"/>
    <w:rsid w:val="00E92021"/>
    <w:rsid w:val="00E92055"/>
    <w:rsid w:val="00E920B8"/>
    <w:rsid w:val="00E924C7"/>
    <w:rsid w:val="00E92658"/>
    <w:rsid w:val="00E9270F"/>
    <w:rsid w:val="00E92797"/>
    <w:rsid w:val="00E9281F"/>
    <w:rsid w:val="00E92867"/>
    <w:rsid w:val="00E92A0F"/>
    <w:rsid w:val="00E92A67"/>
    <w:rsid w:val="00E92D66"/>
    <w:rsid w:val="00E92EC7"/>
    <w:rsid w:val="00E92F0A"/>
    <w:rsid w:val="00E93168"/>
    <w:rsid w:val="00E931F8"/>
    <w:rsid w:val="00E93402"/>
    <w:rsid w:val="00E9344D"/>
    <w:rsid w:val="00E9346A"/>
    <w:rsid w:val="00E934CB"/>
    <w:rsid w:val="00E938FB"/>
    <w:rsid w:val="00E939E4"/>
    <w:rsid w:val="00E93A7A"/>
    <w:rsid w:val="00E93B3D"/>
    <w:rsid w:val="00E93C59"/>
    <w:rsid w:val="00E93D54"/>
    <w:rsid w:val="00E93D80"/>
    <w:rsid w:val="00E93F2C"/>
    <w:rsid w:val="00E94307"/>
    <w:rsid w:val="00E94352"/>
    <w:rsid w:val="00E943FC"/>
    <w:rsid w:val="00E9453A"/>
    <w:rsid w:val="00E94558"/>
    <w:rsid w:val="00E9465E"/>
    <w:rsid w:val="00E946EF"/>
    <w:rsid w:val="00E94732"/>
    <w:rsid w:val="00E94762"/>
    <w:rsid w:val="00E94895"/>
    <w:rsid w:val="00E94A93"/>
    <w:rsid w:val="00E94C16"/>
    <w:rsid w:val="00E95062"/>
    <w:rsid w:val="00E95549"/>
    <w:rsid w:val="00E95754"/>
    <w:rsid w:val="00E95917"/>
    <w:rsid w:val="00E959A9"/>
    <w:rsid w:val="00E95A9A"/>
    <w:rsid w:val="00E95B0B"/>
    <w:rsid w:val="00E95B72"/>
    <w:rsid w:val="00E95F93"/>
    <w:rsid w:val="00E9627E"/>
    <w:rsid w:val="00E96C84"/>
    <w:rsid w:val="00E96F40"/>
    <w:rsid w:val="00E96FBC"/>
    <w:rsid w:val="00E9702D"/>
    <w:rsid w:val="00E97353"/>
    <w:rsid w:val="00E9738B"/>
    <w:rsid w:val="00E973A9"/>
    <w:rsid w:val="00E97507"/>
    <w:rsid w:val="00E97512"/>
    <w:rsid w:val="00E975A6"/>
    <w:rsid w:val="00E97955"/>
    <w:rsid w:val="00EA0281"/>
    <w:rsid w:val="00EA0431"/>
    <w:rsid w:val="00EA06E8"/>
    <w:rsid w:val="00EA08D3"/>
    <w:rsid w:val="00EA0BD3"/>
    <w:rsid w:val="00EA0BFA"/>
    <w:rsid w:val="00EA0CC1"/>
    <w:rsid w:val="00EA0E05"/>
    <w:rsid w:val="00EA0E10"/>
    <w:rsid w:val="00EA1792"/>
    <w:rsid w:val="00EA193A"/>
    <w:rsid w:val="00EA1B4A"/>
    <w:rsid w:val="00EA1CC1"/>
    <w:rsid w:val="00EA1F23"/>
    <w:rsid w:val="00EA1FB6"/>
    <w:rsid w:val="00EA1FCD"/>
    <w:rsid w:val="00EA226E"/>
    <w:rsid w:val="00EA2271"/>
    <w:rsid w:val="00EA2556"/>
    <w:rsid w:val="00EA2585"/>
    <w:rsid w:val="00EA2598"/>
    <w:rsid w:val="00EA26F1"/>
    <w:rsid w:val="00EA2730"/>
    <w:rsid w:val="00EA2E84"/>
    <w:rsid w:val="00EA3641"/>
    <w:rsid w:val="00EA3674"/>
    <w:rsid w:val="00EA36FD"/>
    <w:rsid w:val="00EA3772"/>
    <w:rsid w:val="00EA3D05"/>
    <w:rsid w:val="00EA3D56"/>
    <w:rsid w:val="00EA3D67"/>
    <w:rsid w:val="00EA3DB9"/>
    <w:rsid w:val="00EA3EAA"/>
    <w:rsid w:val="00EA3F1C"/>
    <w:rsid w:val="00EA426F"/>
    <w:rsid w:val="00EA428F"/>
    <w:rsid w:val="00EA4443"/>
    <w:rsid w:val="00EA449A"/>
    <w:rsid w:val="00EA4665"/>
    <w:rsid w:val="00EA475F"/>
    <w:rsid w:val="00EA4769"/>
    <w:rsid w:val="00EA49D1"/>
    <w:rsid w:val="00EA4A36"/>
    <w:rsid w:val="00EA4B44"/>
    <w:rsid w:val="00EA4C1D"/>
    <w:rsid w:val="00EA4C26"/>
    <w:rsid w:val="00EA4D25"/>
    <w:rsid w:val="00EA5029"/>
    <w:rsid w:val="00EA509F"/>
    <w:rsid w:val="00EA50A0"/>
    <w:rsid w:val="00EA5335"/>
    <w:rsid w:val="00EA53D6"/>
    <w:rsid w:val="00EA55DB"/>
    <w:rsid w:val="00EA5C13"/>
    <w:rsid w:val="00EA630B"/>
    <w:rsid w:val="00EA6350"/>
    <w:rsid w:val="00EA6A0A"/>
    <w:rsid w:val="00EA6E29"/>
    <w:rsid w:val="00EA6E99"/>
    <w:rsid w:val="00EA7304"/>
    <w:rsid w:val="00EA751D"/>
    <w:rsid w:val="00EA7815"/>
    <w:rsid w:val="00EA78FF"/>
    <w:rsid w:val="00EA7981"/>
    <w:rsid w:val="00EA7A43"/>
    <w:rsid w:val="00EA7B1C"/>
    <w:rsid w:val="00EA7CE6"/>
    <w:rsid w:val="00EA7DFB"/>
    <w:rsid w:val="00EA7E15"/>
    <w:rsid w:val="00EA7E9E"/>
    <w:rsid w:val="00EA7EF5"/>
    <w:rsid w:val="00EA7F1F"/>
    <w:rsid w:val="00EB0391"/>
    <w:rsid w:val="00EB05DC"/>
    <w:rsid w:val="00EB0730"/>
    <w:rsid w:val="00EB0F9B"/>
    <w:rsid w:val="00EB11F6"/>
    <w:rsid w:val="00EB1536"/>
    <w:rsid w:val="00EB1705"/>
    <w:rsid w:val="00EB1B06"/>
    <w:rsid w:val="00EB1CC5"/>
    <w:rsid w:val="00EB1CE3"/>
    <w:rsid w:val="00EB2435"/>
    <w:rsid w:val="00EB2465"/>
    <w:rsid w:val="00EB265B"/>
    <w:rsid w:val="00EB269A"/>
    <w:rsid w:val="00EB2814"/>
    <w:rsid w:val="00EB286C"/>
    <w:rsid w:val="00EB296A"/>
    <w:rsid w:val="00EB2C64"/>
    <w:rsid w:val="00EB3077"/>
    <w:rsid w:val="00EB31A2"/>
    <w:rsid w:val="00EB33EE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404"/>
    <w:rsid w:val="00EB461B"/>
    <w:rsid w:val="00EB4754"/>
    <w:rsid w:val="00EB4873"/>
    <w:rsid w:val="00EB4AD4"/>
    <w:rsid w:val="00EB534C"/>
    <w:rsid w:val="00EB55D2"/>
    <w:rsid w:val="00EB56E5"/>
    <w:rsid w:val="00EB585F"/>
    <w:rsid w:val="00EB5A08"/>
    <w:rsid w:val="00EB5C31"/>
    <w:rsid w:val="00EB5D33"/>
    <w:rsid w:val="00EB5FF7"/>
    <w:rsid w:val="00EB6721"/>
    <w:rsid w:val="00EB6BAC"/>
    <w:rsid w:val="00EB6C53"/>
    <w:rsid w:val="00EB6CCB"/>
    <w:rsid w:val="00EB6F15"/>
    <w:rsid w:val="00EB720A"/>
    <w:rsid w:val="00EB749C"/>
    <w:rsid w:val="00EB7675"/>
    <w:rsid w:val="00EB7832"/>
    <w:rsid w:val="00EB7B45"/>
    <w:rsid w:val="00EB7C50"/>
    <w:rsid w:val="00EB7E4D"/>
    <w:rsid w:val="00EB7E97"/>
    <w:rsid w:val="00EB7F0D"/>
    <w:rsid w:val="00EB7FE8"/>
    <w:rsid w:val="00EC02FA"/>
    <w:rsid w:val="00EC037A"/>
    <w:rsid w:val="00EC0427"/>
    <w:rsid w:val="00EC05B8"/>
    <w:rsid w:val="00EC06DE"/>
    <w:rsid w:val="00EC07F3"/>
    <w:rsid w:val="00EC0AEE"/>
    <w:rsid w:val="00EC0BAA"/>
    <w:rsid w:val="00EC0C51"/>
    <w:rsid w:val="00EC114F"/>
    <w:rsid w:val="00EC11FA"/>
    <w:rsid w:val="00EC183D"/>
    <w:rsid w:val="00EC1974"/>
    <w:rsid w:val="00EC1CFF"/>
    <w:rsid w:val="00EC1D6A"/>
    <w:rsid w:val="00EC1D83"/>
    <w:rsid w:val="00EC1FE9"/>
    <w:rsid w:val="00EC2057"/>
    <w:rsid w:val="00EC2119"/>
    <w:rsid w:val="00EC2487"/>
    <w:rsid w:val="00EC24AC"/>
    <w:rsid w:val="00EC24ED"/>
    <w:rsid w:val="00EC257C"/>
    <w:rsid w:val="00EC2773"/>
    <w:rsid w:val="00EC283C"/>
    <w:rsid w:val="00EC28CD"/>
    <w:rsid w:val="00EC2915"/>
    <w:rsid w:val="00EC2A25"/>
    <w:rsid w:val="00EC2AF9"/>
    <w:rsid w:val="00EC2B3D"/>
    <w:rsid w:val="00EC2BF4"/>
    <w:rsid w:val="00EC2C50"/>
    <w:rsid w:val="00EC2DB5"/>
    <w:rsid w:val="00EC2E21"/>
    <w:rsid w:val="00EC30FE"/>
    <w:rsid w:val="00EC3325"/>
    <w:rsid w:val="00EC3446"/>
    <w:rsid w:val="00EC36DD"/>
    <w:rsid w:val="00EC3954"/>
    <w:rsid w:val="00EC3D72"/>
    <w:rsid w:val="00EC3E81"/>
    <w:rsid w:val="00EC3EC8"/>
    <w:rsid w:val="00EC44E7"/>
    <w:rsid w:val="00EC472C"/>
    <w:rsid w:val="00EC4A35"/>
    <w:rsid w:val="00EC4B43"/>
    <w:rsid w:val="00EC4D1D"/>
    <w:rsid w:val="00EC4D77"/>
    <w:rsid w:val="00EC4D7B"/>
    <w:rsid w:val="00EC4E2E"/>
    <w:rsid w:val="00EC4EE8"/>
    <w:rsid w:val="00EC511D"/>
    <w:rsid w:val="00EC555C"/>
    <w:rsid w:val="00EC60A1"/>
    <w:rsid w:val="00EC614D"/>
    <w:rsid w:val="00EC6161"/>
    <w:rsid w:val="00EC6337"/>
    <w:rsid w:val="00EC66E3"/>
    <w:rsid w:val="00EC6C33"/>
    <w:rsid w:val="00EC6CE2"/>
    <w:rsid w:val="00EC6D68"/>
    <w:rsid w:val="00EC6D82"/>
    <w:rsid w:val="00EC713B"/>
    <w:rsid w:val="00EC7183"/>
    <w:rsid w:val="00EC71AB"/>
    <w:rsid w:val="00EC74C3"/>
    <w:rsid w:val="00EC7E40"/>
    <w:rsid w:val="00EC7EE8"/>
    <w:rsid w:val="00ED0160"/>
    <w:rsid w:val="00ED09A0"/>
    <w:rsid w:val="00ED0DE8"/>
    <w:rsid w:val="00ED0EB9"/>
    <w:rsid w:val="00ED0EFF"/>
    <w:rsid w:val="00ED0FE3"/>
    <w:rsid w:val="00ED100F"/>
    <w:rsid w:val="00ED116E"/>
    <w:rsid w:val="00ED124A"/>
    <w:rsid w:val="00ED130A"/>
    <w:rsid w:val="00ED1A21"/>
    <w:rsid w:val="00ED1A39"/>
    <w:rsid w:val="00ED1B70"/>
    <w:rsid w:val="00ED1CD6"/>
    <w:rsid w:val="00ED23C4"/>
    <w:rsid w:val="00ED2461"/>
    <w:rsid w:val="00ED27B2"/>
    <w:rsid w:val="00ED29B7"/>
    <w:rsid w:val="00ED29F5"/>
    <w:rsid w:val="00ED2B41"/>
    <w:rsid w:val="00ED2FF1"/>
    <w:rsid w:val="00ED3207"/>
    <w:rsid w:val="00ED32E7"/>
    <w:rsid w:val="00ED341E"/>
    <w:rsid w:val="00ED3423"/>
    <w:rsid w:val="00ED34CF"/>
    <w:rsid w:val="00ED352D"/>
    <w:rsid w:val="00ED3534"/>
    <w:rsid w:val="00ED38D7"/>
    <w:rsid w:val="00ED3B7D"/>
    <w:rsid w:val="00ED3DA3"/>
    <w:rsid w:val="00ED3E65"/>
    <w:rsid w:val="00ED3F97"/>
    <w:rsid w:val="00ED40CC"/>
    <w:rsid w:val="00ED4297"/>
    <w:rsid w:val="00ED46E7"/>
    <w:rsid w:val="00ED4834"/>
    <w:rsid w:val="00ED4C09"/>
    <w:rsid w:val="00ED4DDF"/>
    <w:rsid w:val="00ED4E3C"/>
    <w:rsid w:val="00ED4EEA"/>
    <w:rsid w:val="00ED5122"/>
    <w:rsid w:val="00ED54F7"/>
    <w:rsid w:val="00ED56C2"/>
    <w:rsid w:val="00ED58F2"/>
    <w:rsid w:val="00ED5A73"/>
    <w:rsid w:val="00ED6100"/>
    <w:rsid w:val="00ED6160"/>
    <w:rsid w:val="00ED6567"/>
    <w:rsid w:val="00ED6E4E"/>
    <w:rsid w:val="00ED7246"/>
    <w:rsid w:val="00ED74E3"/>
    <w:rsid w:val="00ED7A7F"/>
    <w:rsid w:val="00ED7BAF"/>
    <w:rsid w:val="00EE0048"/>
    <w:rsid w:val="00EE00AF"/>
    <w:rsid w:val="00EE00BB"/>
    <w:rsid w:val="00EE0243"/>
    <w:rsid w:val="00EE0318"/>
    <w:rsid w:val="00EE08BC"/>
    <w:rsid w:val="00EE0935"/>
    <w:rsid w:val="00EE09EA"/>
    <w:rsid w:val="00EE0A49"/>
    <w:rsid w:val="00EE0B07"/>
    <w:rsid w:val="00EE15CA"/>
    <w:rsid w:val="00EE16FB"/>
    <w:rsid w:val="00EE18BB"/>
    <w:rsid w:val="00EE1938"/>
    <w:rsid w:val="00EE1985"/>
    <w:rsid w:val="00EE1993"/>
    <w:rsid w:val="00EE1CDA"/>
    <w:rsid w:val="00EE1CFD"/>
    <w:rsid w:val="00EE1F7C"/>
    <w:rsid w:val="00EE22FC"/>
    <w:rsid w:val="00EE2438"/>
    <w:rsid w:val="00EE24B7"/>
    <w:rsid w:val="00EE282E"/>
    <w:rsid w:val="00EE286B"/>
    <w:rsid w:val="00EE2871"/>
    <w:rsid w:val="00EE2AAB"/>
    <w:rsid w:val="00EE2C8C"/>
    <w:rsid w:val="00EE2D16"/>
    <w:rsid w:val="00EE2DC8"/>
    <w:rsid w:val="00EE2E8A"/>
    <w:rsid w:val="00EE3196"/>
    <w:rsid w:val="00EE3203"/>
    <w:rsid w:val="00EE3282"/>
    <w:rsid w:val="00EE3318"/>
    <w:rsid w:val="00EE33A6"/>
    <w:rsid w:val="00EE358D"/>
    <w:rsid w:val="00EE3DCB"/>
    <w:rsid w:val="00EE4372"/>
    <w:rsid w:val="00EE443D"/>
    <w:rsid w:val="00EE44A0"/>
    <w:rsid w:val="00EE4532"/>
    <w:rsid w:val="00EE4825"/>
    <w:rsid w:val="00EE4904"/>
    <w:rsid w:val="00EE4A58"/>
    <w:rsid w:val="00EE4AA7"/>
    <w:rsid w:val="00EE4BA9"/>
    <w:rsid w:val="00EE4C58"/>
    <w:rsid w:val="00EE4CC7"/>
    <w:rsid w:val="00EE5112"/>
    <w:rsid w:val="00EE539F"/>
    <w:rsid w:val="00EE5697"/>
    <w:rsid w:val="00EE5EA7"/>
    <w:rsid w:val="00EE5F39"/>
    <w:rsid w:val="00EE62B4"/>
    <w:rsid w:val="00EE636D"/>
    <w:rsid w:val="00EE66B1"/>
    <w:rsid w:val="00EE686C"/>
    <w:rsid w:val="00EE69BA"/>
    <w:rsid w:val="00EE6A30"/>
    <w:rsid w:val="00EE6A51"/>
    <w:rsid w:val="00EE6CDB"/>
    <w:rsid w:val="00EE6FE4"/>
    <w:rsid w:val="00EE7125"/>
    <w:rsid w:val="00EE72D5"/>
    <w:rsid w:val="00EE74B7"/>
    <w:rsid w:val="00EE752C"/>
    <w:rsid w:val="00EE788D"/>
    <w:rsid w:val="00EE79A3"/>
    <w:rsid w:val="00EE7AFF"/>
    <w:rsid w:val="00EE7D91"/>
    <w:rsid w:val="00EE7DC9"/>
    <w:rsid w:val="00EE7ECE"/>
    <w:rsid w:val="00EE7F2E"/>
    <w:rsid w:val="00EE7FAF"/>
    <w:rsid w:val="00EE7FD8"/>
    <w:rsid w:val="00EF00AF"/>
    <w:rsid w:val="00EF0644"/>
    <w:rsid w:val="00EF082A"/>
    <w:rsid w:val="00EF0E50"/>
    <w:rsid w:val="00EF0EBD"/>
    <w:rsid w:val="00EF16D6"/>
    <w:rsid w:val="00EF17D0"/>
    <w:rsid w:val="00EF1A44"/>
    <w:rsid w:val="00EF1A70"/>
    <w:rsid w:val="00EF1A83"/>
    <w:rsid w:val="00EF1BE7"/>
    <w:rsid w:val="00EF1C52"/>
    <w:rsid w:val="00EF1D56"/>
    <w:rsid w:val="00EF209D"/>
    <w:rsid w:val="00EF20FD"/>
    <w:rsid w:val="00EF2195"/>
    <w:rsid w:val="00EF2457"/>
    <w:rsid w:val="00EF253E"/>
    <w:rsid w:val="00EF2786"/>
    <w:rsid w:val="00EF28E6"/>
    <w:rsid w:val="00EF2BAF"/>
    <w:rsid w:val="00EF2D63"/>
    <w:rsid w:val="00EF2E74"/>
    <w:rsid w:val="00EF3448"/>
    <w:rsid w:val="00EF34EF"/>
    <w:rsid w:val="00EF3A28"/>
    <w:rsid w:val="00EF3A3D"/>
    <w:rsid w:val="00EF3A4A"/>
    <w:rsid w:val="00EF3AFE"/>
    <w:rsid w:val="00EF3B2F"/>
    <w:rsid w:val="00EF3C84"/>
    <w:rsid w:val="00EF3D41"/>
    <w:rsid w:val="00EF3D43"/>
    <w:rsid w:val="00EF3E7D"/>
    <w:rsid w:val="00EF3EE0"/>
    <w:rsid w:val="00EF4078"/>
    <w:rsid w:val="00EF4649"/>
    <w:rsid w:val="00EF493B"/>
    <w:rsid w:val="00EF495A"/>
    <w:rsid w:val="00EF4A7B"/>
    <w:rsid w:val="00EF4B3A"/>
    <w:rsid w:val="00EF4B53"/>
    <w:rsid w:val="00EF4F32"/>
    <w:rsid w:val="00EF5326"/>
    <w:rsid w:val="00EF5645"/>
    <w:rsid w:val="00EF57F7"/>
    <w:rsid w:val="00EF5861"/>
    <w:rsid w:val="00EF5873"/>
    <w:rsid w:val="00EF5890"/>
    <w:rsid w:val="00EF5CC0"/>
    <w:rsid w:val="00EF5D27"/>
    <w:rsid w:val="00EF5DA2"/>
    <w:rsid w:val="00EF60BE"/>
    <w:rsid w:val="00EF612C"/>
    <w:rsid w:val="00EF6192"/>
    <w:rsid w:val="00EF61C2"/>
    <w:rsid w:val="00EF6569"/>
    <w:rsid w:val="00EF6AE4"/>
    <w:rsid w:val="00EF6D20"/>
    <w:rsid w:val="00EF6EF5"/>
    <w:rsid w:val="00EF6F6C"/>
    <w:rsid w:val="00EF6F89"/>
    <w:rsid w:val="00EF70A6"/>
    <w:rsid w:val="00EF71EE"/>
    <w:rsid w:val="00EF7878"/>
    <w:rsid w:val="00EF79B3"/>
    <w:rsid w:val="00EF7B99"/>
    <w:rsid w:val="00EF7BD5"/>
    <w:rsid w:val="00EF7F14"/>
    <w:rsid w:val="00EF7F47"/>
    <w:rsid w:val="00F000F0"/>
    <w:rsid w:val="00F00180"/>
    <w:rsid w:val="00F00240"/>
    <w:rsid w:val="00F003B4"/>
    <w:rsid w:val="00F004AB"/>
    <w:rsid w:val="00F005D0"/>
    <w:rsid w:val="00F006E4"/>
    <w:rsid w:val="00F00923"/>
    <w:rsid w:val="00F00A4C"/>
    <w:rsid w:val="00F00C30"/>
    <w:rsid w:val="00F00C9D"/>
    <w:rsid w:val="00F00EF9"/>
    <w:rsid w:val="00F00FF1"/>
    <w:rsid w:val="00F0109A"/>
    <w:rsid w:val="00F0122A"/>
    <w:rsid w:val="00F01571"/>
    <w:rsid w:val="00F0197D"/>
    <w:rsid w:val="00F01A58"/>
    <w:rsid w:val="00F01C12"/>
    <w:rsid w:val="00F01C1A"/>
    <w:rsid w:val="00F01E27"/>
    <w:rsid w:val="00F021B1"/>
    <w:rsid w:val="00F02223"/>
    <w:rsid w:val="00F023A1"/>
    <w:rsid w:val="00F0247C"/>
    <w:rsid w:val="00F0250B"/>
    <w:rsid w:val="00F026AE"/>
    <w:rsid w:val="00F027FF"/>
    <w:rsid w:val="00F02B5B"/>
    <w:rsid w:val="00F02BA9"/>
    <w:rsid w:val="00F0301D"/>
    <w:rsid w:val="00F032DF"/>
    <w:rsid w:val="00F0372A"/>
    <w:rsid w:val="00F037EF"/>
    <w:rsid w:val="00F0388F"/>
    <w:rsid w:val="00F03891"/>
    <w:rsid w:val="00F039F2"/>
    <w:rsid w:val="00F03A00"/>
    <w:rsid w:val="00F042DB"/>
    <w:rsid w:val="00F044E7"/>
    <w:rsid w:val="00F04576"/>
    <w:rsid w:val="00F046FD"/>
    <w:rsid w:val="00F04D51"/>
    <w:rsid w:val="00F04ED0"/>
    <w:rsid w:val="00F0500B"/>
    <w:rsid w:val="00F056AB"/>
    <w:rsid w:val="00F0585D"/>
    <w:rsid w:val="00F05C3F"/>
    <w:rsid w:val="00F05D3C"/>
    <w:rsid w:val="00F05EED"/>
    <w:rsid w:val="00F06F02"/>
    <w:rsid w:val="00F07187"/>
    <w:rsid w:val="00F071DB"/>
    <w:rsid w:val="00F07A95"/>
    <w:rsid w:val="00F07D29"/>
    <w:rsid w:val="00F07F0D"/>
    <w:rsid w:val="00F10437"/>
    <w:rsid w:val="00F10465"/>
    <w:rsid w:val="00F10581"/>
    <w:rsid w:val="00F1069D"/>
    <w:rsid w:val="00F10864"/>
    <w:rsid w:val="00F108E6"/>
    <w:rsid w:val="00F10B84"/>
    <w:rsid w:val="00F10E93"/>
    <w:rsid w:val="00F10EAD"/>
    <w:rsid w:val="00F11055"/>
    <w:rsid w:val="00F11071"/>
    <w:rsid w:val="00F11625"/>
    <w:rsid w:val="00F1165E"/>
    <w:rsid w:val="00F11891"/>
    <w:rsid w:val="00F11BF0"/>
    <w:rsid w:val="00F11CF5"/>
    <w:rsid w:val="00F12176"/>
    <w:rsid w:val="00F1249A"/>
    <w:rsid w:val="00F125F6"/>
    <w:rsid w:val="00F12AE7"/>
    <w:rsid w:val="00F12B3D"/>
    <w:rsid w:val="00F131B6"/>
    <w:rsid w:val="00F13242"/>
    <w:rsid w:val="00F133AA"/>
    <w:rsid w:val="00F138B9"/>
    <w:rsid w:val="00F13CCD"/>
    <w:rsid w:val="00F13EAA"/>
    <w:rsid w:val="00F13F95"/>
    <w:rsid w:val="00F1403E"/>
    <w:rsid w:val="00F140FE"/>
    <w:rsid w:val="00F1415B"/>
    <w:rsid w:val="00F1429E"/>
    <w:rsid w:val="00F142C5"/>
    <w:rsid w:val="00F14335"/>
    <w:rsid w:val="00F1494C"/>
    <w:rsid w:val="00F14992"/>
    <w:rsid w:val="00F14E3F"/>
    <w:rsid w:val="00F14E8E"/>
    <w:rsid w:val="00F14FB4"/>
    <w:rsid w:val="00F14FE0"/>
    <w:rsid w:val="00F1528A"/>
    <w:rsid w:val="00F153BF"/>
    <w:rsid w:val="00F157E4"/>
    <w:rsid w:val="00F15804"/>
    <w:rsid w:val="00F15841"/>
    <w:rsid w:val="00F158C9"/>
    <w:rsid w:val="00F15DF6"/>
    <w:rsid w:val="00F16081"/>
    <w:rsid w:val="00F1643F"/>
    <w:rsid w:val="00F164A1"/>
    <w:rsid w:val="00F165FF"/>
    <w:rsid w:val="00F16772"/>
    <w:rsid w:val="00F167B7"/>
    <w:rsid w:val="00F168D9"/>
    <w:rsid w:val="00F16BB1"/>
    <w:rsid w:val="00F16EE5"/>
    <w:rsid w:val="00F1754F"/>
    <w:rsid w:val="00F175F2"/>
    <w:rsid w:val="00F17851"/>
    <w:rsid w:val="00F1799C"/>
    <w:rsid w:val="00F179FF"/>
    <w:rsid w:val="00F17A8F"/>
    <w:rsid w:val="00F17C29"/>
    <w:rsid w:val="00F17D56"/>
    <w:rsid w:val="00F20046"/>
    <w:rsid w:val="00F20242"/>
    <w:rsid w:val="00F20692"/>
    <w:rsid w:val="00F206FE"/>
    <w:rsid w:val="00F20852"/>
    <w:rsid w:val="00F2094B"/>
    <w:rsid w:val="00F20F40"/>
    <w:rsid w:val="00F20F5B"/>
    <w:rsid w:val="00F21048"/>
    <w:rsid w:val="00F210AB"/>
    <w:rsid w:val="00F21312"/>
    <w:rsid w:val="00F2157F"/>
    <w:rsid w:val="00F215F6"/>
    <w:rsid w:val="00F21647"/>
    <w:rsid w:val="00F21758"/>
    <w:rsid w:val="00F21857"/>
    <w:rsid w:val="00F218EF"/>
    <w:rsid w:val="00F219F5"/>
    <w:rsid w:val="00F21ADD"/>
    <w:rsid w:val="00F21BA9"/>
    <w:rsid w:val="00F21DC3"/>
    <w:rsid w:val="00F21F61"/>
    <w:rsid w:val="00F22165"/>
    <w:rsid w:val="00F2223E"/>
    <w:rsid w:val="00F223FA"/>
    <w:rsid w:val="00F22444"/>
    <w:rsid w:val="00F22882"/>
    <w:rsid w:val="00F22C96"/>
    <w:rsid w:val="00F22FC1"/>
    <w:rsid w:val="00F23414"/>
    <w:rsid w:val="00F2357F"/>
    <w:rsid w:val="00F23803"/>
    <w:rsid w:val="00F23B76"/>
    <w:rsid w:val="00F23BD0"/>
    <w:rsid w:val="00F23D7A"/>
    <w:rsid w:val="00F23FCA"/>
    <w:rsid w:val="00F241B5"/>
    <w:rsid w:val="00F24222"/>
    <w:rsid w:val="00F2456B"/>
    <w:rsid w:val="00F2457D"/>
    <w:rsid w:val="00F24A57"/>
    <w:rsid w:val="00F24B4B"/>
    <w:rsid w:val="00F24C29"/>
    <w:rsid w:val="00F24D96"/>
    <w:rsid w:val="00F24F4D"/>
    <w:rsid w:val="00F24FA0"/>
    <w:rsid w:val="00F25157"/>
    <w:rsid w:val="00F254ED"/>
    <w:rsid w:val="00F25621"/>
    <w:rsid w:val="00F257D6"/>
    <w:rsid w:val="00F25EB4"/>
    <w:rsid w:val="00F25F32"/>
    <w:rsid w:val="00F25F62"/>
    <w:rsid w:val="00F26115"/>
    <w:rsid w:val="00F2617C"/>
    <w:rsid w:val="00F26273"/>
    <w:rsid w:val="00F2643A"/>
    <w:rsid w:val="00F26886"/>
    <w:rsid w:val="00F2699C"/>
    <w:rsid w:val="00F27000"/>
    <w:rsid w:val="00F27BD2"/>
    <w:rsid w:val="00F27D05"/>
    <w:rsid w:val="00F27E0C"/>
    <w:rsid w:val="00F27E4A"/>
    <w:rsid w:val="00F27F00"/>
    <w:rsid w:val="00F3002F"/>
    <w:rsid w:val="00F30116"/>
    <w:rsid w:val="00F301A8"/>
    <w:rsid w:val="00F30353"/>
    <w:rsid w:val="00F30563"/>
    <w:rsid w:val="00F3075E"/>
    <w:rsid w:val="00F308C0"/>
    <w:rsid w:val="00F30E96"/>
    <w:rsid w:val="00F311F6"/>
    <w:rsid w:val="00F313E1"/>
    <w:rsid w:val="00F314F2"/>
    <w:rsid w:val="00F318E7"/>
    <w:rsid w:val="00F31BB5"/>
    <w:rsid w:val="00F31F17"/>
    <w:rsid w:val="00F3232E"/>
    <w:rsid w:val="00F3236F"/>
    <w:rsid w:val="00F32374"/>
    <w:rsid w:val="00F323B3"/>
    <w:rsid w:val="00F32794"/>
    <w:rsid w:val="00F32A62"/>
    <w:rsid w:val="00F32DD1"/>
    <w:rsid w:val="00F32F0E"/>
    <w:rsid w:val="00F32F3E"/>
    <w:rsid w:val="00F3333E"/>
    <w:rsid w:val="00F335A7"/>
    <w:rsid w:val="00F335C9"/>
    <w:rsid w:val="00F3383E"/>
    <w:rsid w:val="00F33AA1"/>
    <w:rsid w:val="00F33C5A"/>
    <w:rsid w:val="00F33DA9"/>
    <w:rsid w:val="00F3425C"/>
    <w:rsid w:val="00F34286"/>
    <w:rsid w:val="00F342E5"/>
    <w:rsid w:val="00F34465"/>
    <w:rsid w:val="00F34688"/>
    <w:rsid w:val="00F346BC"/>
    <w:rsid w:val="00F34DA1"/>
    <w:rsid w:val="00F34DAE"/>
    <w:rsid w:val="00F34EF2"/>
    <w:rsid w:val="00F34F00"/>
    <w:rsid w:val="00F35012"/>
    <w:rsid w:val="00F35029"/>
    <w:rsid w:val="00F3521B"/>
    <w:rsid w:val="00F35425"/>
    <w:rsid w:val="00F35561"/>
    <w:rsid w:val="00F35727"/>
    <w:rsid w:val="00F357A1"/>
    <w:rsid w:val="00F35865"/>
    <w:rsid w:val="00F35E92"/>
    <w:rsid w:val="00F360BA"/>
    <w:rsid w:val="00F36615"/>
    <w:rsid w:val="00F366CE"/>
    <w:rsid w:val="00F36713"/>
    <w:rsid w:val="00F368FF"/>
    <w:rsid w:val="00F369FF"/>
    <w:rsid w:val="00F36C0F"/>
    <w:rsid w:val="00F36EC8"/>
    <w:rsid w:val="00F3721C"/>
    <w:rsid w:val="00F3757C"/>
    <w:rsid w:val="00F377A2"/>
    <w:rsid w:val="00F37922"/>
    <w:rsid w:val="00F37AEF"/>
    <w:rsid w:val="00F37DC6"/>
    <w:rsid w:val="00F37DF0"/>
    <w:rsid w:val="00F4035D"/>
    <w:rsid w:val="00F40CFB"/>
    <w:rsid w:val="00F40D61"/>
    <w:rsid w:val="00F40E33"/>
    <w:rsid w:val="00F40FE1"/>
    <w:rsid w:val="00F410C7"/>
    <w:rsid w:val="00F41625"/>
    <w:rsid w:val="00F41737"/>
    <w:rsid w:val="00F41D1F"/>
    <w:rsid w:val="00F42003"/>
    <w:rsid w:val="00F424D5"/>
    <w:rsid w:val="00F42910"/>
    <w:rsid w:val="00F42A1F"/>
    <w:rsid w:val="00F42C2B"/>
    <w:rsid w:val="00F43022"/>
    <w:rsid w:val="00F431B4"/>
    <w:rsid w:val="00F434C9"/>
    <w:rsid w:val="00F4353A"/>
    <w:rsid w:val="00F43998"/>
    <w:rsid w:val="00F439F0"/>
    <w:rsid w:val="00F43BBD"/>
    <w:rsid w:val="00F43E76"/>
    <w:rsid w:val="00F4454E"/>
    <w:rsid w:val="00F44659"/>
    <w:rsid w:val="00F44833"/>
    <w:rsid w:val="00F44941"/>
    <w:rsid w:val="00F44970"/>
    <w:rsid w:val="00F44B7D"/>
    <w:rsid w:val="00F44F9D"/>
    <w:rsid w:val="00F451D4"/>
    <w:rsid w:val="00F451D6"/>
    <w:rsid w:val="00F45340"/>
    <w:rsid w:val="00F45640"/>
    <w:rsid w:val="00F45B82"/>
    <w:rsid w:val="00F45C03"/>
    <w:rsid w:val="00F45DAD"/>
    <w:rsid w:val="00F4619F"/>
    <w:rsid w:val="00F46378"/>
    <w:rsid w:val="00F46479"/>
    <w:rsid w:val="00F46519"/>
    <w:rsid w:val="00F46694"/>
    <w:rsid w:val="00F46772"/>
    <w:rsid w:val="00F467B0"/>
    <w:rsid w:val="00F4683A"/>
    <w:rsid w:val="00F469A9"/>
    <w:rsid w:val="00F46A8D"/>
    <w:rsid w:val="00F46AD1"/>
    <w:rsid w:val="00F46E40"/>
    <w:rsid w:val="00F46F8B"/>
    <w:rsid w:val="00F47132"/>
    <w:rsid w:val="00F474F9"/>
    <w:rsid w:val="00F47728"/>
    <w:rsid w:val="00F47AF4"/>
    <w:rsid w:val="00F47AFE"/>
    <w:rsid w:val="00F47CBA"/>
    <w:rsid w:val="00F47CF5"/>
    <w:rsid w:val="00F47DE2"/>
    <w:rsid w:val="00F50020"/>
    <w:rsid w:val="00F50442"/>
    <w:rsid w:val="00F50598"/>
    <w:rsid w:val="00F50671"/>
    <w:rsid w:val="00F506DD"/>
    <w:rsid w:val="00F506F6"/>
    <w:rsid w:val="00F50710"/>
    <w:rsid w:val="00F50849"/>
    <w:rsid w:val="00F50A55"/>
    <w:rsid w:val="00F50D1B"/>
    <w:rsid w:val="00F510C1"/>
    <w:rsid w:val="00F5125B"/>
    <w:rsid w:val="00F512BF"/>
    <w:rsid w:val="00F51345"/>
    <w:rsid w:val="00F513BA"/>
    <w:rsid w:val="00F51447"/>
    <w:rsid w:val="00F514EF"/>
    <w:rsid w:val="00F516F4"/>
    <w:rsid w:val="00F517EA"/>
    <w:rsid w:val="00F517FC"/>
    <w:rsid w:val="00F51C13"/>
    <w:rsid w:val="00F51CC5"/>
    <w:rsid w:val="00F52037"/>
    <w:rsid w:val="00F52177"/>
    <w:rsid w:val="00F522B3"/>
    <w:rsid w:val="00F5234E"/>
    <w:rsid w:val="00F52431"/>
    <w:rsid w:val="00F52603"/>
    <w:rsid w:val="00F52756"/>
    <w:rsid w:val="00F52789"/>
    <w:rsid w:val="00F528A1"/>
    <w:rsid w:val="00F52A47"/>
    <w:rsid w:val="00F52A4B"/>
    <w:rsid w:val="00F52B0F"/>
    <w:rsid w:val="00F52BB5"/>
    <w:rsid w:val="00F52C6C"/>
    <w:rsid w:val="00F52DA8"/>
    <w:rsid w:val="00F52E16"/>
    <w:rsid w:val="00F52FA8"/>
    <w:rsid w:val="00F532BD"/>
    <w:rsid w:val="00F532FD"/>
    <w:rsid w:val="00F53551"/>
    <w:rsid w:val="00F5386F"/>
    <w:rsid w:val="00F538A9"/>
    <w:rsid w:val="00F538CD"/>
    <w:rsid w:val="00F53AD8"/>
    <w:rsid w:val="00F53C90"/>
    <w:rsid w:val="00F53E57"/>
    <w:rsid w:val="00F540C7"/>
    <w:rsid w:val="00F54192"/>
    <w:rsid w:val="00F542D8"/>
    <w:rsid w:val="00F54460"/>
    <w:rsid w:val="00F544BC"/>
    <w:rsid w:val="00F548C8"/>
    <w:rsid w:val="00F5497A"/>
    <w:rsid w:val="00F54B0F"/>
    <w:rsid w:val="00F54B39"/>
    <w:rsid w:val="00F5516A"/>
    <w:rsid w:val="00F553D1"/>
    <w:rsid w:val="00F555C3"/>
    <w:rsid w:val="00F5582A"/>
    <w:rsid w:val="00F558E3"/>
    <w:rsid w:val="00F55AC5"/>
    <w:rsid w:val="00F55B37"/>
    <w:rsid w:val="00F55E6C"/>
    <w:rsid w:val="00F56013"/>
    <w:rsid w:val="00F564B4"/>
    <w:rsid w:val="00F56D31"/>
    <w:rsid w:val="00F56EED"/>
    <w:rsid w:val="00F57183"/>
    <w:rsid w:val="00F5765A"/>
    <w:rsid w:val="00F57818"/>
    <w:rsid w:val="00F57ABE"/>
    <w:rsid w:val="00F57C72"/>
    <w:rsid w:val="00F57C94"/>
    <w:rsid w:val="00F57E51"/>
    <w:rsid w:val="00F57F9E"/>
    <w:rsid w:val="00F60056"/>
    <w:rsid w:val="00F600EC"/>
    <w:rsid w:val="00F6018A"/>
    <w:rsid w:val="00F6021A"/>
    <w:rsid w:val="00F6021F"/>
    <w:rsid w:val="00F60343"/>
    <w:rsid w:val="00F603E1"/>
    <w:rsid w:val="00F60833"/>
    <w:rsid w:val="00F60845"/>
    <w:rsid w:val="00F60BDF"/>
    <w:rsid w:val="00F610B9"/>
    <w:rsid w:val="00F61148"/>
    <w:rsid w:val="00F61158"/>
    <w:rsid w:val="00F614D1"/>
    <w:rsid w:val="00F614D9"/>
    <w:rsid w:val="00F614DB"/>
    <w:rsid w:val="00F61564"/>
    <w:rsid w:val="00F61582"/>
    <w:rsid w:val="00F61608"/>
    <w:rsid w:val="00F61A22"/>
    <w:rsid w:val="00F61EE5"/>
    <w:rsid w:val="00F61FDE"/>
    <w:rsid w:val="00F62143"/>
    <w:rsid w:val="00F62338"/>
    <w:rsid w:val="00F62377"/>
    <w:rsid w:val="00F6242F"/>
    <w:rsid w:val="00F625B5"/>
    <w:rsid w:val="00F625BB"/>
    <w:rsid w:val="00F62862"/>
    <w:rsid w:val="00F62A7B"/>
    <w:rsid w:val="00F62BBB"/>
    <w:rsid w:val="00F62C83"/>
    <w:rsid w:val="00F62FE3"/>
    <w:rsid w:val="00F63005"/>
    <w:rsid w:val="00F63289"/>
    <w:rsid w:val="00F6332B"/>
    <w:rsid w:val="00F63419"/>
    <w:rsid w:val="00F6373F"/>
    <w:rsid w:val="00F638A6"/>
    <w:rsid w:val="00F639FA"/>
    <w:rsid w:val="00F63A49"/>
    <w:rsid w:val="00F63CD2"/>
    <w:rsid w:val="00F63F71"/>
    <w:rsid w:val="00F642C6"/>
    <w:rsid w:val="00F6433C"/>
    <w:rsid w:val="00F645C8"/>
    <w:rsid w:val="00F64796"/>
    <w:rsid w:val="00F648A2"/>
    <w:rsid w:val="00F64928"/>
    <w:rsid w:val="00F64966"/>
    <w:rsid w:val="00F64A67"/>
    <w:rsid w:val="00F64B75"/>
    <w:rsid w:val="00F64C34"/>
    <w:rsid w:val="00F651B2"/>
    <w:rsid w:val="00F65920"/>
    <w:rsid w:val="00F65961"/>
    <w:rsid w:val="00F659BF"/>
    <w:rsid w:val="00F65A69"/>
    <w:rsid w:val="00F65B38"/>
    <w:rsid w:val="00F65B9D"/>
    <w:rsid w:val="00F65D3D"/>
    <w:rsid w:val="00F65E8A"/>
    <w:rsid w:val="00F65E91"/>
    <w:rsid w:val="00F6603C"/>
    <w:rsid w:val="00F660B8"/>
    <w:rsid w:val="00F6617D"/>
    <w:rsid w:val="00F663AD"/>
    <w:rsid w:val="00F66596"/>
    <w:rsid w:val="00F665A9"/>
    <w:rsid w:val="00F66617"/>
    <w:rsid w:val="00F66709"/>
    <w:rsid w:val="00F669E3"/>
    <w:rsid w:val="00F66AF7"/>
    <w:rsid w:val="00F67278"/>
    <w:rsid w:val="00F672EB"/>
    <w:rsid w:val="00F674DE"/>
    <w:rsid w:val="00F6753C"/>
    <w:rsid w:val="00F67583"/>
    <w:rsid w:val="00F675D1"/>
    <w:rsid w:val="00F67906"/>
    <w:rsid w:val="00F67A85"/>
    <w:rsid w:val="00F67CAB"/>
    <w:rsid w:val="00F67D0D"/>
    <w:rsid w:val="00F67D5D"/>
    <w:rsid w:val="00F701F3"/>
    <w:rsid w:val="00F707E6"/>
    <w:rsid w:val="00F70845"/>
    <w:rsid w:val="00F70E9C"/>
    <w:rsid w:val="00F70ECC"/>
    <w:rsid w:val="00F71026"/>
    <w:rsid w:val="00F71042"/>
    <w:rsid w:val="00F710A0"/>
    <w:rsid w:val="00F710D9"/>
    <w:rsid w:val="00F716D7"/>
    <w:rsid w:val="00F71976"/>
    <w:rsid w:val="00F71998"/>
    <w:rsid w:val="00F71E7A"/>
    <w:rsid w:val="00F71F79"/>
    <w:rsid w:val="00F7219A"/>
    <w:rsid w:val="00F721A1"/>
    <w:rsid w:val="00F723E4"/>
    <w:rsid w:val="00F724E3"/>
    <w:rsid w:val="00F727AA"/>
    <w:rsid w:val="00F729BE"/>
    <w:rsid w:val="00F72C94"/>
    <w:rsid w:val="00F73304"/>
    <w:rsid w:val="00F73ADB"/>
    <w:rsid w:val="00F73F26"/>
    <w:rsid w:val="00F73F43"/>
    <w:rsid w:val="00F740DA"/>
    <w:rsid w:val="00F742ED"/>
    <w:rsid w:val="00F743FC"/>
    <w:rsid w:val="00F74664"/>
    <w:rsid w:val="00F746CA"/>
    <w:rsid w:val="00F74791"/>
    <w:rsid w:val="00F747FD"/>
    <w:rsid w:val="00F74833"/>
    <w:rsid w:val="00F7485C"/>
    <w:rsid w:val="00F74A7A"/>
    <w:rsid w:val="00F74ED6"/>
    <w:rsid w:val="00F75562"/>
    <w:rsid w:val="00F75C0B"/>
    <w:rsid w:val="00F7618D"/>
    <w:rsid w:val="00F761C9"/>
    <w:rsid w:val="00F76305"/>
    <w:rsid w:val="00F763DF"/>
    <w:rsid w:val="00F767B7"/>
    <w:rsid w:val="00F76897"/>
    <w:rsid w:val="00F7692E"/>
    <w:rsid w:val="00F769C7"/>
    <w:rsid w:val="00F76F2B"/>
    <w:rsid w:val="00F77028"/>
    <w:rsid w:val="00F7792A"/>
    <w:rsid w:val="00F77BD4"/>
    <w:rsid w:val="00F77C47"/>
    <w:rsid w:val="00F77CFA"/>
    <w:rsid w:val="00F802CB"/>
    <w:rsid w:val="00F802D3"/>
    <w:rsid w:val="00F8099A"/>
    <w:rsid w:val="00F80A32"/>
    <w:rsid w:val="00F80D8F"/>
    <w:rsid w:val="00F80DF9"/>
    <w:rsid w:val="00F8116A"/>
    <w:rsid w:val="00F811C5"/>
    <w:rsid w:val="00F81311"/>
    <w:rsid w:val="00F81625"/>
    <w:rsid w:val="00F8166B"/>
    <w:rsid w:val="00F81A54"/>
    <w:rsid w:val="00F81DC1"/>
    <w:rsid w:val="00F81E0E"/>
    <w:rsid w:val="00F81F25"/>
    <w:rsid w:val="00F81FC2"/>
    <w:rsid w:val="00F82072"/>
    <w:rsid w:val="00F821BA"/>
    <w:rsid w:val="00F8221D"/>
    <w:rsid w:val="00F82272"/>
    <w:rsid w:val="00F8253B"/>
    <w:rsid w:val="00F8253F"/>
    <w:rsid w:val="00F825FF"/>
    <w:rsid w:val="00F82760"/>
    <w:rsid w:val="00F82A7D"/>
    <w:rsid w:val="00F82D8E"/>
    <w:rsid w:val="00F83301"/>
    <w:rsid w:val="00F837DD"/>
    <w:rsid w:val="00F83E07"/>
    <w:rsid w:val="00F83E4B"/>
    <w:rsid w:val="00F841DB"/>
    <w:rsid w:val="00F845E3"/>
    <w:rsid w:val="00F848A9"/>
    <w:rsid w:val="00F84914"/>
    <w:rsid w:val="00F849D7"/>
    <w:rsid w:val="00F84A18"/>
    <w:rsid w:val="00F84A2F"/>
    <w:rsid w:val="00F84BAB"/>
    <w:rsid w:val="00F84BC6"/>
    <w:rsid w:val="00F84C5A"/>
    <w:rsid w:val="00F84E01"/>
    <w:rsid w:val="00F84F6A"/>
    <w:rsid w:val="00F850C3"/>
    <w:rsid w:val="00F850EB"/>
    <w:rsid w:val="00F8533E"/>
    <w:rsid w:val="00F85394"/>
    <w:rsid w:val="00F855CB"/>
    <w:rsid w:val="00F85744"/>
    <w:rsid w:val="00F8583D"/>
    <w:rsid w:val="00F85D07"/>
    <w:rsid w:val="00F85DC3"/>
    <w:rsid w:val="00F85E53"/>
    <w:rsid w:val="00F85E78"/>
    <w:rsid w:val="00F86165"/>
    <w:rsid w:val="00F8624E"/>
    <w:rsid w:val="00F862CA"/>
    <w:rsid w:val="00F863EB"/>
    <w:rsid w:val="00F86A94"/>
    <w:rsid w:val="00F86B20"/>
    <w:rsid w:val="00F86C43"/>
    <w:rsid w:val="00F86F84"/>
    <w:rsid w:val="00F86F97"/>
    <w:rsid w:val="00F8718E"/>
    <w:rsid w:val="00F87201"/>
    <w:rsid w:val="00F87317"/>
    <w:rsid w:val="00F874DE"/>
    <w:rsid w:val="00F878BF"/>
    <w:rsid w:val="00F879C6"/>
    <w:rsid w:val="00F87D07"/>
    <w:rsid w:val="00F87D16"/>
    <w:rsid w:val="00F901C2"/>
    <w:rsid w:val="00F902D2"/>
    <w:rsid w:val="00F90391"/>
    <w:rsid w:val="00F9046C"/>
    <w:rsid w:val="00F90A3A"/>
    <w:rsid w:val="00F90BAB"/>
    <w:rsid w:val="00F90BE4"/>
    <w:rsid w:val="00F90C12"/>
    <w:rsid w:val="00F90C86"/>
    <w:rsid w:val="00F90CA1"/>
    <w:rsid w:val="00F90D75"/>
    <w:rsid w:val="00F90ED1"/>
    <w:rsid w:val="00F90F6C"/>
    <w:rsid w:val="00F90FD6"/>
    <w:rsid w:val="00F910E4"/>
    <w:rsid w:val="00F911E5"/>
    <w:rsid w:val="00F91393"/>
    <w:rsid w:val="00F91562"/>
    <w:rsid w:val="00F915AB"/>
    <w:rsid w:val="00F915AE"/>
    <w:rsid w:val="00F9174D"/>
    <w:rsid w:val="00F91868"/>
    <w:rsid w:val="00F91906"/>
    <w:rsid w:val="00F91931"/>
    <w:rsid w:val="00F91932"/>
    <w:rsid w:val="00F91C81"/>
    <w:rsid w:val="00F91CA2"/>
    <w:rsid w:val="00F91DAC"/>
    <w:rsid w:val="00F92064"/>
    <w:rsid w:val="00F92174"/>
    <w:rsid w:val="00F922A7"/>
    <w:rsid w:val="00F923DB"/>
    <w:rsid w:val="00F92725"/>
    <w:rsid w:val="00F92A1A"/>
    <w:rsid w:val="00F92B26"/>
    <w:rsid w:val="00F934E3"/>
    <w:rsid w:val="00F936AD"/>
    <w:rsid w:val="00F9382A"/>
    <w:rsid w:val="00F939E7"/>
    <w:rsid w:val="00F939F8"/>
    <w:rsid w:val="00F93A3D"/>
    <w:rsid w:val="00F93A5F"/>
    <w:rsid w:val="00F93E5A"/>
    <w:rsid w:val="00F94003"/>
    <w:rsid w:val="00F9414D"/>
    <w:rsid w:val="00F94289"/>
    <w:rsid w:val="00F942B6"/>
    <w:rsid w:val="00F9435A"/>
    <w:rsid w:val="00F943D3"/>
    <w:rsid w:val="00F94460"/>
    <w:rsid w:val="00F945E2"/>
    <w:rsid w:val="00F94737"/>
    <w:rsid w:val="00F94794"/>
    <w:rsid w:val="00F9495D"/>
    <w:rsid w:val="00F94CD9"/>
    <w:rsid w:val="00F94F52"/>
    <w:rsid w:val="00F95013"/>
    <w:rsid w:val="00F951BD"/>
    <w:rsid w:val="00F9590D"/>
    <w:rsid w:val="00F96067"/>
    <w:rsid w:val="00F96180"/>
    <w:rsid w:val="00F9632D"/>
    <w:rsid w:val="00F963C0"/>
    <w:rsid w:val="00F9644F"/>
    <w:rsid w:val="00F96479"/>
    <w:rsid w:val="00F965C9"/>
    <w:rsid w:val="00F965D9"/>
    <w:rsid w:val="00F9694B"/>
    <w:rsid w:val="00F96A32"/>
    <w:rsid w:val="00F96B80"/>
    <w:rsid w:val="00F96C7A"/>
    <w:rsid w:val="00F96E7C"/>
    <w:rsid w:val="00F96F2C"/>
    <w:rsid w:val="00F970EB"/>
    <w:rsid w:val="00F97116"/>
    <w:rsid w:val="00F975B5"/>
    <w:rsid w:val="00F97666"/>
    <w:rsid w:val="00F97854"/>
    <w:rsid w:val="00F97D6A"/>
    <w:rsid w:val="00F97F06"/>
    <w:rsid w:val="00FA00B4"/>
    <w:rsid w:val="00FA0384"/>
    <w:rsid w:val="00FA0509"/>
    <w:rsid w:val="00FA06D8"/>
    <w:rsid w:val="00FA07A0"/>
    <w:rsid w:val="00FA07BC"/>
    <w:rsid w:val="00FA091B"/>
    <w:rsid w:val="00FA0C95"/>
    <w:rsid w:val="00FA0C9A"/>
    <w:rsid w:val="00FA0E7C"/>
    <w:rsid w:val="00FA121A"/>
    <w:rsid w:val="00FA1317"/>
    <w:rsid w:val="00FA17D6"/>
    <w:rsid w:val="00FA1B1E"/>
    <w:rsid w:val="00FA1CBF"/>
    <w:rsid w:val="00FA1CEA"/>
    <w:rsid w:val="00FA1D8F"/>
    <w:rsid w:val="00FA1D91"/>
    <w:rsid w:val="00FA1EB0"/>
    <w:rsid w:val="00FA2002"/>
    <w:rsid w:val="00FA2086"/>
    <w:rsid w:val="00FA2134"/>
    <w:rsid w:val="00FA24AC"/>
    <w:rsid w:val="00FA2526"/>
    <w:rsid w:val="00FA2663"/>
    <w:rsid w:val="00FA2AB0"/>
    <w:rsid w:val="00FA2C55"/>
    <w:rsid w:val="00FA2D7E"/>
    <w:rsid w:val="00FA33A2"/>
    <w:rsid w:val="00FA3862"/>
    <w:rsid w:val="00FA3871"/>
    <w:rsid w:val="00FA3C84"/>
    <w:rsid w:val="00FA4131"/>
    <w:rsid w:val="00FA4EDE"/>
    <w:rsid w:val="00FA50E8"/>
    <w:rsid w:val="00FA526F"/>
    <w:rsid w:val="00FA52EA"/>
    <w:rsid w:val="00FA53C1"/>
    <w:rsid w:val="00FA5415"/>
    <w:rsid w:val="00FA5527"/>
    <w:rsid w:val="00FA558C"/>
    <w:rsid w:val="00FA5710"/>
    <w:rsid w:val="00FA57BA"/>
    <w:rsid w:val="00FA5815"/>
    <w:rsid w:val="00FA5856"/>
    <w:rsid w:val="00FA5871"/>
    <w:rsid w:val="00FA589E"/>
    <w:rsid w:val="00FA5909"/>
    <w:rsid w:val="00FA5A96"/>
    <w:rsid w:val="00FA5AD0"/>
    <w:rsid w:val="00FA60F7"/>
    <w:rsid w:val="00FA6225"/>
    <w:rsid w:val="00FA6554"/>
    <w:rsid w:val="00FA656D"/>
    <w:rsid w:val="00FA65C9"/>
    <w:rsid w:val="00FA6686"/>
    <w:rsid w:val="00FA6910"/>
    <w:rsid w:val="00FA6A5F"/>
    <w:rsid w:val="00FA6A8C"/>
    <w:rsid w:val="00FA6E14"/>
    <w:rsid w:val="00FA772A"/>
    <w:rsid w:val="00FA785E"/>
    <w:rsid w:val="00FA78A1"/>
    <w:rsid w:val="00FA7A20"/>
    <w:rsid w:val="00FA7AA6"/>
    <w:rsid w:val="00FA7BD9"/>
    <w:rsid w:val="00FA7C04"/>
    <w:rsid w:val="00FA7CC6"/>
    <w:rsid w:val="00FA7E16"/>
    <w:rsid w:val="00FB0026"/>
    <w:rsid w:val="00FB017F"/>
    <w:rsid w:val="00FB028D"/>
    <w:rsid w:val="00FB03B5"/>
    <w:rsid w:val="00FB0443"/>
    <w:rsid w:val="00FB0540"/>
    <w:rsid w:val="00FB06F5"/>
    <w:rsid w:val="00FB0DED"/>
    <w:rsid w:val="00FB1083"/>
    <w:rsid w:val="00FB109B"/>
    <w:rsid w:val="00FB1309"/>
    <w:rsid w:val="00FB1427"/>
    <w:rsid w:val="00FB14C6"/>
    <w:rsid w:val="00FB15D5"/>
    <w:rsid w:val="00FB16C9"/>
    <w:rsid w:val="00FB184A"/>
    <w:rsid w:val="00FB18E8"/>
    <w:rsid w:val="00FB19D8"/>
    <w:rsid w:val="00FB1A78"/>
    <w:rsid w:val="00FB1B89"/>
    <w:rsid w:val="00FB1DCE"/>
    <w:rsid w:val="00FB2197"/>
    <w:rsid w:val="00FB22DD"/>
    <w:rsid w:val="00FB22E5"/>
    <w:rsid w:val="00FB25A7"/>
    <w:rsid w:val="00FB266E"/>
    <w:rsid w:val="00FB27E1"/>
    <w:rsid w:val="00FB2864"/>
    <w:rsid w:val="00FB2CEB"/>
    <w:rsid w:val="00FB2F94"/>
    <w:rsid w:val="00FB2FAB"/>
    <w:rsid w:val="00FB302D"/>
    <w:rsid w:val="00FB3493"/>
    <w:rsid w:val="00FB3991"/>
    <w:rsid w:val="00FB39DA"/>
    <w:rsid w:val="00FB3BDC"/>
    <w:rsid w:val="00FB3CD6"/>
    <w:rsid w:val="00FB4065"/>
    <w:rsid w:val="00FB4760"/>
    <w:rsid w:val="00FB47B5"/>
    <w:rsid w:val="00FB497C"/>
    <w:rsid w:val="00FB4A22"/>
    <w:rsid w:val="00FB4A55"/>
    <w:rsid w:val="00FB4BD9"/>
    <w:rsid w:val="00FB51C4"/>
    <w:rsid w:val="00FB5201"/>
    <w:rsid w:val="00FB52FD"/>
    <w:rsid w:val="00FB57A7"/>
    <w:rsid w:val="00FB5A6F"/>
    <w:rsid w:val="00FB5D79"/>
    <w:rsid w:val="00FB5E75"/>
    <w:rsid w:val="00FB63EA"/>
    <w:rsid w:val="00FB67CA"/>
    <w:rsid w:val="00FB695F"/>
    <w:rsid w:val="00FB6D03"/>
    <w:rsid w:val="00FB7284"/>
    <w:rsid w:val="00FB72CB"/>
    <w:rsid w:val="00FB73AC"/>
    <w:rsid w:val="00FB77B1"/>
    <w:rsid w:val="00FB77BB"/>
    <w:rsid w:val="00FB7AE6"/>
    <w:rsid w:val="00FB7BED"/>
    <w:rsid w:val="00FB7BFB"/>
    <w:rsid w:val="00FB7C38"/>
    <w:rsid w:val="00FB7E99"/>
    <w:rsid w:val="00FC0038"/>
    <w:rsid w:val="00FC01B1"/>
    <w:rsid w:val="00FC01EE"/>
    <w:rsid w:val="00FC0AB4"/>
    <w:rsid w:val="00FC0AD5"/>
    <w:rsid w:val="00FC0B11"/>
    <w:rsid w:val="00FC0B9B"/>
    <w:rsid w:val="00FC0BB7"/>
    <w:rsid w:val="00FC0E12"/>
    <w:rsid w:val="00FC1190"/>
    <w:rsid w:val="00FC150F"/>
    <w:rsid w:val="00FC15F4"/>
    <w:rsid w:val="00FC1631"/>
    <w:rsid w:val="00FC1824"/>
    <w:rsid w:val="00FC1859"/>
    <w:rsid w:val="00FC1971"/>
    <w:rsid w:val="00FC1A8C"/>
    <w:rsid w:val="00FC1AB5"/>
    <w:rsid w:val="00FC1AE1"/>
    <w:rsid w:val="00FC1B52"/>
    <w:rsid w:val="00FC1E51"/>
    <w:rsid w:val="00FC1F3F"/>
    <w:rsid w:val="00FC20A0"/>
    <w:rsid w:val="00FC22FE"/>
    <w:rsid w:val="00FC23FA"/>
    <w:rsid w:val="00FC2635"/>
    <w:rsid w:val="00FC2742"/>
    <w:rsid w:val="00FC2C34"/>
    <w:rsid w:val="00FC2F43"/>
    <w:rsid w:val="00FC332A"/>
    <w:rsid w:val="00FC337D"/>
    <w:rsid w:val="00FC36EA"/>
    <w:rsid w:val="00FC37F0"/>
    <w:rsid w:val="00FC3B07"/>
    <w:rsid w:val="00FC3BBC"/>
    <w:rsid w:val="00FC3EEB"/>
    <w:rsid w:val="00FC3F33"/>
    <w:rsid w:val="00FC3F6B"/>
    <w:rsid w:val="00FC4146"/>
    <w:rsid w:val="00FC420A"/>
    <w:rsid w:val="00FC4278"/>
    <w:rsid w:val="00FC42AB"/>
    <w:rsid w:val="00FC4423"/>
    <w:rsid w:val="00FC448F"/>
    <w:rsid w:val="00FC47CD"/>
    <w:rsid w:val="00FC47D1"/>
    <w:rsid w:val="00FC484B"/>
    <w:rsid w:val="00FC4A6F"/>
    <w:rsid w:val="00FC4B29"/>
    <w:rsid w:val="00FC4CA4"/>
    <w:rsid w:val="00FC4D43"/>
    <w:rsid w:val="00FC4ED1"/>
    <w:rsid w:val="00FC4F3D"/>
    <w:rsid w:val="00FC4F76"/>
    <w:rsid w:val="00FC545C"/>
    <w:rsid w:val="00FC553E"/>
    <w:rsid w:val="00FC56D8"/>
    <w:rsid w:val="00FC5EE1"/>
    <w:rsid w:val="00FC65A0"/>
    <w:rsid w:val="00FC670C"/>
    <w:rsid w:val="00FC67D7"/>
    <w:rsid w:val="00FC6B41"/>
    <w:rsid w:val="00FC6D69"/>
    <w:rsid w:val="00FC6D8C"/>
    <w:rsid w:val="00FC7505"/>
    <w:rsid w:val="00FC7529"/>
    <w:rsid w:val="00FC791E"/>
    <w:rsid w:val="00FC7F6D"/>
    <w:rsid w:val="00FC7F93"/>
    <w:rsid w:val="00FD04AA"/>
    <w:rsid w:val="00FD074D"/>
    <w:rsid w:val="00FD078A"/>
    <w:rsid w:val="00FD0857"/>
    <w:rsid w:val="00FD0A23"/>
    <w:rsid w:val="00FD0C1C"/>
    <w:rsid w:val="00FD102C"/>
    <w:rsid w:val="00FD10D2"/>
    <w:rsid w:val="00FD1478"/>
    <w:rsid w:val="00FD16F9"/>
    <w:rsid w:val="00FD16FD"/>
    <w:rsid w:val="00FD17CB"/>
    <w:rsid w:val="00FD1C41"/>
    <w:rsid w:val="00FD2061"/>
    <w:rsid w:val="00FD235B"/>
    <w:rsid w:val="00FD2373"/>
    <w:rsid w:val="00FD2537"/>
    <w:rsid w:val="00FD27A0"/>
    <w:rsid w:val="00FD2804"/>
    <w:rsid w:val="00FD282A"/>
    <w:rsid w:val="00FD2A71"/>
    <w:rsid w:val="00FD2B95"/>
    <w:rsid w:val="00FD2D0A"/>
    <w:rsid w:val="00FD3124"/>
    <w:rsid w:val="00FD3363"/>
    <w:rsid w:val="00FD35A0"/>
    <w:rsid w:val="00FD3905"/>
    <w:rsid w:val="00FD3B76"/>
    <w:rsid w:val="00FD472F"/>
    <w:rsid w:val="00FD4B52"/>
    <w:rsid w:val="00FD4CC0"/>
    <w:rsid w:val="00FD4DCA"/>
    <w:rsid w:val="00FD4F44"/>
    <w:rsid w:val="00FD53A8"/>
    <w:rsid w:val="00FD55E1"/>
    <w:rsid w:val="00FD5618"/>
    <w:rsid w:val="00FD5678"/>
    <w:rsid w:val="00FD5999"/>
    <w:rsid w:val="00FD5A65"/>
    <w:rsid w:val="00FD62A8"/>
    <w:rsid w:val="00FD6318"/>
    <w:rsid w:val="00FD6320"/>
    <w:rsid w:val="00FD6358"/>
    <w:rsid w:val="00FD6765"/>
    <w:rsid w:val="00FD6775"/>
    <w:rsid w:val="00FD6A3D"/>
    <w:rsid w:val="00FD6B36"/>
    <w:rsid w:val="00FD6C9F"/>
    <w:rsid w:val="00FD6D0C"/>
    <w:rsid w:val="00FD6D13"/>
    <w:rsid w:val="00FD6F26"/>
    <w:rsid w:val="00FD6F9D"/>
    <w:rsid w:val="00FD70C4"/>
    <w:rsid w:val="00FD72D9"/>
    <w:rsid w:val="00FD7346"/>
    <w:rsid w:val="00FD73AE"/>
    <w:rsid w:val="00FD750B"/>
    <w:rsid w:val="00FD796C"/>
    <w:rsid w:val="00FD7A7A"/>
    <w:rsid w:val="00FD7D6B"/>
    <w:rsid w:val="00FD7F14"/>
    <w:rsid w:val="00FE00DC"/>
    <w:rsid w:val="00FE0477"/>
    <w:rsid w:val="00FE0657"/>
    <w:rsid w:val="00FE0F1D"/>
    <w:rsid w:val="00FE10F5"/>
    <w:rsid w:val="00FE139B"/>
    <w:rsid w:val="00FE14D7"/>
    <w:rsid w:val="00FE15B6"/>
    <w:rsid w:val="00FE15F5"/>
    <w:rsid w:val="00FE1605"/>
    <w:rsid w:val="00FE16E7"/>
    <w:rsid w:val="00FE1728"/>
    <w:rsid w:val="00FE1757"/>
    <w:rsid w:val="00FE195D"/>
    <w:rsid w:val="00FE1FD7"/>
    <w:rsid w:val="00FE20F7"/>
    <w:rsid w:val="00FE2166"/>
    <w:rsid w:val="00FE216E"/>
    <w:rsid w:val="00FE22FE"/>
    <w:rsid w:val="00FE2A81"/>
    <w:rsid w:val="00FE2B7B"/>
    <w:rsid w:val="00FE3035"/>
    <w:rsid w:val="00FE30CD"/>
    <w:rsid w:val="00FE3100"/>
    <w:rsid w:val="00FE333B"/>
    <w:rsid w:val="00FE3768"/>
    <w:rsid w:val="00FE38E5"/>
    <w:rsid w:val="00FE3A42"/>
    <w:rsid w:val="00FE3BC4"/>
    <w:rsid w:val="00FE3D47"/>
    <w:rsid w:val="00FE3F76"/>
    <w:rsid w:val="00FE4203"/>
    <w:rsid w:val="00FE42C4"/>
    <w:rsid w:val="00FE4367"/>
    <w:rsid w:val="00FE4740"/>
    <w:rsid w:val="00FE47B0"/>
    <w:rsid w:val="00FE4C4A"/>
    <w:rsid w:val="00FE4C89"/>
    <w:rsid w:val="00FE4F0A"/>
    <w:rsid w:val="00FE4F70"/>
    <w:rsid w:val="00FE4FD9"/>
    <w:rsid w:val="00FE5172"/>
    <w:rsid w:val="00FE5236"/>
    <w:rsid w:val="00FE52B4"/>
    <w:rsid w:val="00FE52BB"/>
    <w:rsid w:val="00FE53D1"/>
    <w:rsid w:val="00FE5977"/>
    <w:rsid w:val="00FE5CB2"/>
    <w:rsid w:val="00FE65DB"/>
    <w:rsid w:val="00FE6918"/>
    <w:rsid w:val="00FE6A5B"/>
    <w:rsid w:val="00FE6C1F"/>
    <w:rsid w:val="00FE6DEC"/>
    <w:rsid w:val="00FE74E2"/>
    <w:rsid w:val="00FE74FC"/>
    <w:rsid w:val="00FE7608"/>
    <w:rsid w:val="00FE761D"/>
    <w:rsid w:val="00FE76FA"/>
    <w:rsid w:val="00FE7719"/>
    <w:rsid w:val="00FE7A09"/>
    <w:rsid w:val="00FE7DF8"/>
    <w:rsid w:val="00FE7E1B"/>
    <w:rsid w:val="00FE7EC9"/>
    <w:rsid w:val="00FE7ECF"/>
    <w:rsid w:val="00FF00C8"/>
    <w:rsid w:val="00FF01C5"/>
    <w:rsid w:val="00FF0224"/>
    <w:rsid w:val="00FF0289"/>
    <w:rsid w:val="00FF02D6"/>
    <w:rsid w:val="00FF0895"/>
    <w:rsid w:val="00FF0B6A"/>
    <w:rsid w:val="00FF0BBB"/>
    <w:rsid w:val="00FF0BC0"/>
    <w:rsid w:val="00FF1274"/>
    <w:rsid w:val="00FF1455"/>
    <w:rsid w:val="00FF1716"/>
    <w:rsid w:val="00FF1920"/>
    <w:rsid w:val="00FF19A4"/>
    <w:rsid w:val="00FF1A25"/>
    <w:rsid w:val="00FF1ACF"/>
    <w:rsid w:val="00FF1C00"/>
    <w:rsid w:val="00FF1F61"/>
    <w:rsid w:val="00FF2635"/>
    <w:rsid w:val="00FF281E"/>
    <w:rsid w:val="00FF2A88"/>
    <w:rsid w:val="00FF2CEA"/>
    <w:rsid w:val="00FF310D"/>
    <w:rsid w:val="00FF317F"/>
    <w:rsid w:val="00FF3682"/>
    <w:rsid w:val="00FF37C5"/>
    <w:rsid w:val="00FF3A12"/>
    <w:rsid w:val="00FF3BB0"/>
    <w:rsid w:val="00FF3CFC"/>
    <w:rsid w:val="00FF43AF"/>
    <w:rsid w:val="00FF43D9"/>
    <w:rsid w:val="00FF4444"/>
    <w:rsid w:val="00FF4510"/>
    <w:rsid w:val="00FF48E0"/>
    <w:rsid w:val="00FF4EF6"/>
    <w:rsid w:val="00FF4F4D"/>
    <w:rsid w:val="00FF5026"/>
    <w:rsid w:val="00FF5173"/>
    <w:rsid w:val="00FF51D0"/>
    <w:rsid w:val="00FF52CC"/>
    <w:rsid w:val="00FF52E3"/>
    <w:rsid w:val="00FF5356"/>
    <w:rsid w:val="00FF58AB"/>
    <w:rsid w:val="00FF598A"/>
    <w:rsid w:val="00FF5B90"/>
    <w:rsid w:val="00FF5D1A"/>
    <w:rsid w:val="00FF609A"/>
    <w:rsid w:val="00FF637A"/>
    <w:rsid w:val="00FF692B"/>
    <w:rsid w:val="00FF699C"/>
    <w:rsid w:val="00FF6ACC"/>
    <w:rsid w:val="00FF6CF6"/>
    <w:rsid w:val="00FF6D06"/>
    <w:rsid w:val="00FF6F33"/>
    <w:rsid w:val="00FF70CF"/>
    <w:rsid w:val="00FF72A3"/>
    <w:rsid w:val="00FF74BE"/>
    <w:rsid w:val="00FF78DB"/>
    <w:rsid w:val="00FF79F7"/>
    <w:rsid w:val="00FF7A65"/>
    <w:rsid w:val="00FF7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881B31"/>
  <w15:docId w15:val="{07E949D4-3B36-419B-8D78-8B9D3EE16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50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h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tion Char1 Char,cap Char Char1,Caption Char Char1 Char,cap Char2,条目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qFormat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qFormat/>
    <w:locked/>
    <w:rsid w:val="004A021E"/>
    <w:rPr>
      <w:lang w:val="en-GB" w:eastAsia="en-US"/>
    </w:rPr>
  </w:style>
  <w:style w:type="character" w:customStyle="1" w:styleId="TAHCar">
    <w:name w:val="TAH Car"/>
    <w:link w:val="TAH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character" w:customStyle="1" w:styleId="Heading6Char">
    <w:name w:val="Heading 6 Char"/>
    <w:basedOn w:val="DefaultParagraphFont"/>
    <w:link w:val="Heading6"/>
    <w:rsid w:val="003D14F3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52351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664FE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F1643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661BF"/>
    <w:rPr>
      <w:rFonts w:ascii="Times" w:hAnsi="Times"/>
      <w:szCs w:val="24"/>
      <w:lang w:eastAsia="en-US"/>
    </w:rPr>
  </w:style>
  <w:style w:type="character" w:customStyle="1" w:styleId="B1Char">
    <w:name w:val="B1 Char"/>
    <w:rsid w:val="00181E19"/>
    <w:rPr>
      <w:lang w:val="en-GB" w:eastAsia="en-US"/>
    </w:rPr>
  </w:style>
  <w:style w:type="table" w:styleId="GridTable4-Accent5">
    <w:name w:val="Grid Table 4 Accent 5"/>
    <w:basedOn w:val="TableNormal"/>
    <w:uiPriority w:val="49"/>
    <w:rsid w:val="00610E9D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Guidance">
    <w:name w:val="Guidance"/>
    <w:basedOn w:val="Normal"/>
    <w:qFormat/>
    <w:rsid w:val="00235311"/>
    <w:pPr>
      <w:overflowPunct/>
      <w:autoSpaceDE/>
      <w:autoSpaceDN/>
      <w:adjustRightInd/>
      <w:textAlignment w:val="auto"/>
    </w:pPr>
    <w:rPr>
      <w:rFonts w:eastAsia="DengXian"/>
      <w:i/>
      <w:color w:val="0000FF"/>
      <w:lang w:val="en-GB"/>
    </w:rPr>
  </w:style>
  <w:style w:type="character" w:customStyle="1" w:styleId="CaptionChar">
    <w:name w:val="Caption Char"/>
    <w:aliases w:val="cap Char,Caption Char1 Char Char1,cap Char Char1 Char1,Caption Char Char1 Char Char1,cap Char2 Char1,条目 Char1"/>
    <w:basedOn w:val="DefaultParagraphFont"/>
    <w:link w:val="Caption"/>
    <w:qFormat/>
    <w:rsid w:val="00263063"/>
    <w:rPr>
      <w:rFonts w:ascii="Times New Roman" w:hAnsi="Times New Roman"/>
      <w:b/>
      <w:bCs/>
      <w:lang w:eastAsia="en-US"/>
    </w:rPr>
  </w:style>
  <w:style w:type="paragraph" w:customStyle="1" w:styleId="pf0">
    <w:name w:val="pf0"/>
    <w:basedOn w:val="Normal"/>
    <w:rsid w:val="007A32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cf01">
    <w:name w:val="cf01"/>
    <w:basedOn w:val="DefaultParagraphFont"/>
    <w:rsid w:val="007A3240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Normal"/>
    <w:rsid w:val="00B550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wacimagecontainer">
    <w:name w:val="wacimagecontainer"/>
    <w:basedOn w:val="DefaultParagraphFont"/>
    <w:rsid w:val="00B55056"/>
  </w:style>
  <w:style w:type="character" w:customStyle="1" w:styleId="eop">
    <w:name w:val="eop"/>
    <w:basedOn w:val="DefaultParagraphFont"/>
    <w:rsid w:val="00B55056"/>
  </w:style>
  <w:style w:type="character" w:customStyle="1" w:styleId="normaltextrun">
    <w:name w:val="normaltextrun"/>
    <w:basedOn w:val="DefaultParagraphFont"/>
    <w:rsid w:val="00B55056"/>
  </w:style>
  <w:style w:type="table" w:styleId="GridTable5Dark-Accent5">
    <w:name w:val="Grid Table 5 Dark Accent 5"/>
    <w:basedOn w:val="TableNormal"/>
    <w:uiPriority w:val="50"/>
    <w:rsid w:val="00FC752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character" w:customStyle="1" w:styleId="ui-provider">
    <w:name w:val="ui-provider"/>
    <w:basedOn w:val="DefaultParagraphFont"/>
    <w:rsid w:val="0002263F"/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uiPriority w:val="99"/>
    <w:rsid w:val="00994F12"/>
    <w:rPr>
      <w:rFonts w:ascii="Times New Roman" w:eastAsia="Times New Roman" w:hAnsi="Times New Roman"/>
      <w:b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56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7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05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8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2040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05405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4534">
          <w:marLeft w:val="547"/>
          <w:marRight w:val="0"/>
          <w:marTop w:val="9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9839">
          <w:marLeft w:val="1166"/>
          <w:marRight w:val="0"/>
          <w:marTop w:val="9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08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6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4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49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216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78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43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12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2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3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7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63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2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81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6024">
          <w:marLeft w:val="252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2499">
          <w:marLeft w:val="252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648031">
          <w:marLeft w:val="252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08206">
          <w:marLeft w:val="180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0332">
          <w:marLeft w:val="180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49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5373">
          <w:marLeft w:val="180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79717">
          <w:marLeft w:val="180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711">
          <w:marLeft w:val="180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82124">
          <w:marLeft w:val="180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71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2545">
          <w:marLeft w:val="180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31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949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3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8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660945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3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12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1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1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89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70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533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36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84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24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138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50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7102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279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76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548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29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5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0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18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55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868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81006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22713">
          <w:marLeft w:val="1829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811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483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9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1137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5056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1737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47190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149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6378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764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57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1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919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969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33423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11499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7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041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84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14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8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17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06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86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213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61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95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98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9875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9640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13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65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4621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6676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098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0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77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6061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67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5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9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36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704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28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6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5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9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6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07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7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36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5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29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1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1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4496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14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04563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413957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5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512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95987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62450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24665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625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2882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4707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986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8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31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991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88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808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21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44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40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3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7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5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57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91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70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044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594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3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65539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92597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033933">
          <w:marLeft w:val="806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35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5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39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89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471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7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710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75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5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1837">
          <w:marLeft w:val="135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84753">
          <w:marLeft w:val="135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29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4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55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7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591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7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260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52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93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269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632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5152">
          <w:marLeft w:val="180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974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7837">
          <w:marLeft w:val="180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55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2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9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09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9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55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04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49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8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510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8400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346781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4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7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2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399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90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62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8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471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79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04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08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08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85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7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61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0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4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526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6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7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8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4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0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49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6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6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4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71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75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411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9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08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5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44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100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48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23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32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3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452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4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662695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99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15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97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7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2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0918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1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20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807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30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28373">
          <w:marLeft w:val="135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3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21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41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97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25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5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264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14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396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49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7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7520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75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4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848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16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8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674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309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611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32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651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39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92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36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9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482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3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44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623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7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7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001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43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5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145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1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307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5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3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06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981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1239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28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7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98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082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5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5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97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86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900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10718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49444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6994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816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5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59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6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2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3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2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69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1624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1350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26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665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80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54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824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079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44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865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744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8189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0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69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4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0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68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82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9052">
          <w:marLeft w:val="252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16398">
          <w:marLeft w:val="180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474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311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64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8563">
          <w:marLeft w:val="180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36619">
          <w:marLeft w:val="252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13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985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0647">
          <w:marLeft w:val="180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11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8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34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52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95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699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6430">
          <w:marLeft w:val="180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62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31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33878">
          <w:marLeft w:val="252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8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556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51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83">
          <w:marLeft w:val="180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649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9610">
          <w:marLeft w:val="180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3163">
          <w:marLeft w:val="180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18678">
          <w:marLeft w:val="180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87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30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97728">
          <w:marLeft w:val="180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39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9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6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5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742591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4794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96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366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37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42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6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66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60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70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9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78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25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77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9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33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657421">
          <w:marLeft w:val="180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078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3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34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54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014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924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26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2337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624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240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11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548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201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204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79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6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2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5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550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14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43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9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40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42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7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6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915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98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70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914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8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0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55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5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6360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194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3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89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7377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512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443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67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41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69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5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73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6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0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50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07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94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842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45192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2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HR33RHYHUWRF-507899316-31051</_dlc_DocId>
    <_dlc_DocIdUrl xmlns="ca125759-a0e7-4469-93e0-e34bba23bda5">
      <Url>https://qualcomm.sharepoint.com/teams/pentari/_layouts/15/DocIdRedir.aspx?ID=HR33RHYHUWRF-507899316-31051</Url>
      <Description>HR33RHYHUWRF-507899316-31051</Description>
    </_dlc_DocIdUrl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3" ma:contentTypeDescription="Create a new document." ma:contentTypeScope="" ma:versionID="b1a4791e1e9041c76406fbccd3483fb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b6845f8c069566cda2583d87efcef30c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2.xml><?xml version="1.0" encoding="utf-8"?>
<ds:datastoreItem xmlns:ds="http://schemas.openxmlformats.org/officeDocument/2006/customXml" ds:itemID="{3872B94A-C937-4118-8909-9C0BFBCBD9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943DAE-F995-43EF-8B99-B124852754C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4D1701D-FCD1-4FF3-B630-61CA573C629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8720C47-4C34-4E8F-97BF-62222B24309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19</Pages>
  <Words>6670</Words>
  <Characters>38020</Characters>
  <Application>Microsoft Office Word</Application>
  <DocSecurity>0</DocSecurity>
  <Lines>316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44601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Muhammad Abdelghaffar (Khairy)</cp:lastModifiedBy>
  <cp:revision>11</cp:revision>
  <cp:lastPrinted>2018-02-15T01:29:00Z</cp:lastPrinted>
  <dcterms:created xsi:type="dcterms:W3CDTF">2025-05-08T20:42:00Z</dcterms:created>
  <dcterms:modified xsi:type="dcterms:W3CDTF">2025-05-09T16:00:00Z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179304345</vt:i4>
  </property>
  <property fmtid="{D5CDD505-2E9C-101B-9397-08002B2CF9AE}" pid="3" name="_NewReviewCycle">
    <vt:lpwstr/>
  </property>
  <property fmtid="{D5CDD505-2E9C-101B-9397-08002B2CF9AE}" pid="4" name="_EmailSubject">
    <vt:lpwstr>local copy of tdoc</vt:lpwstr>
  </property>
  <property fmtid="{D5CDD505-2E9C-101B-9397-08002B2CF9AE}" pid="5" name="_AuthorEmail">
    <vt:lpwstr>gokuls@qti.qualcomm.com</vt:lpwstr>
  </property>
  <property fmtid="{D5CDD505-2E9C-101B-9397-08002B2CF9AE}" pid="6" name="_AuthorEmailDisplayName">
    <vt:lpwstr>Gokul Sridharan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0x010100FE4CD02E0E3519489CB07822D2A7BFAC</vt:lpwstr>
  </property>
  <property fmtid="{D5CDD505-2E9C-101B-9397-08002B2CF9AE}" pid="9" name="_dlc_DocIdItemGuid">
    <vt:lpwstr>6c43900f-22cd-4ae7-8feb-51bf498235bb</vt:lpwstr>
  </property>
  <property fmtid="{D5CDD505-2E9C-101B-9397-08002B2CF9AE}" pid="10" name="MTWinEqns">
    <vt:bool>true</vt:bool>
  </property>
  <property fmtid="{D5CDD505-2E9C-101B-9397-08002B2CF9AE}" pid="11" name="_ReviewingToolsShownOnce">
    <vt:lpwstr/>
  </property>
  <property fmtid="{D5CDD505-2E9C-101B-9397-08002B2CF9AE}" pid="12" name="MediaServiceImageTags">
    <vt:lpwstr/>
  </property>
</Properties>
</file>